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98a3" w14:paraId="29b98a3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FD38F4">
        <w:t>1</w:t>
      </w:r>
      <w:r w:rsidR="00DD2579">
        <w:t>7</w:t>
      </w:r>
      <w:r w:rsidR="00F978A7">
        <w:t>03</w:t>
      </w:r>
      <w:r w:rsidR="00335F93">
        <w:t>/1</w:t>
      </w:r>
      <w:r w:rsidR="00F978A7">
        <w:t>6</w:t>
      </w:r>
      <w:r w:rsidR="00335F93">
        <w:t>-</w:t>
      </w:r>
      <w:r w:rsidR="00DD2579">
        <w:t>1</w:t>
      </w:r>
      <w:r w:rsidR="00F978A7">
        <w:t>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7B563B" w:rsidP="00514F01" w:rsidR="00514F01">
      <w:pPr>
        <w:jc w:val="both"/>
      </w:pPr>
      <w:r>
        <w:tab/>
      </w:r>
      <w:r w:rsidR="00DD2579" w:rsidRPr="00DD2579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F978A7" w:rsidRPr="00F978A7">
        <w:t>SYNTAX AGENT jednostavno društvo s ograničenom odgovornošću za ugostiteljstvo, turizam i trgovinu, Osijek, Franjevačka 14, MBS 030146457, OIB: 33443973127</w:t>
      </w:r>
      <w:r w:rsidR="00514F01" w:rsidRPr="0041082E">
        <w:t xml:space="preserve">, dana </w:t>
      </w:r>
      <w:r w:rsidR="00514F01">
        <w:t>2</w:t>
      </w:r>
      <w:r w:rsidR="00DD2579">
        <w:t>2</w:t>
      </w:r>
      <w:r w:rsidR="00514F01" w:rsidRPr="0041082E">
        <w:t xml:space="preserve">. </w:t>
      </w:r>
      <w:r w:rsidR="00514F01">
        <w:t>ožujka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514F01" w:rsidP="00514F01" w:rsidR="00514F01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514F01" w:rsidP="00786941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786941" w:rsidRPr="00786941">
        <w:t>SYNTAX AGENT jednostavno društvo s ograničenom odgovornošću za ugostiteljstvo, turizam i trgovinu, Osijek, Franjevačka 14, MBS 030146457, OIB: 33443973127</w:t>
      </w:r>
      <w:r>
        <w:t>, da u roku od 15 dana uplate na sudski depozit ovoga suda broj HR3123900011300000200 s pozivom na broj HR05 272-1</w:t>
      </w:r>
      <w:r w:rsidR="00DD2579">
        <w:t>7</w:t>
      </w:r>
      <w:r w:rsidR="00786941">
        <w:t>03</w:t>
      </w:r>
      <w:r>
        <w:t>-1</w:t>
      </w:r>
      <w:r w:rsidR="00786941">
        <w:t>6</w:t>
      </w:r>
      <w:r>
        <w:t xml:space="preserve"> kod Hrvatske poštanske banke iznos od </w:t>
      </w:r>
      <w:r w:rsidR="00786941">
        <w:rPr>
          <w:color w:val="000000"/>
        </w:rPr>
        <w:t>6</w:t>
      </w:r>
      <w:r w:rsidRPr="00E42034">
        <w:rPr>
          <w:color w:val="000000"/>
        </w:rPr>
        <w:t>.</w:t>
      </w:r>
      <w:r w:rsidR="00786941">
        <w:rPr>
          <w:color w:val="000000"/>
        </w:rPr>
        <w:t>65</w:t>
      </w:r>
      <w:r w:rsidR="00DD2579">
        <w:rPr>
          <w:color w:val="000000"/>
        </w:rPr>
        <w:t>0</w:t>
      </w:r>
      <w:r w:rsidRPr="00AE7922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514F01" w:rsidP="00514F01" w:rsidR="00514F01" w:rsidRPr="00702E78"/>
    <w:p w:rsidRDefault="00786941" w:rsidP="00786941" w:rsidR="00786941">
      <w:pPr>
        <w:ind w:firstLine="720"/>
        <w:jc w:val="both"/>
      </w:pPr>
      <w:r>
        <w:t xml:space="preserve">Dana 18.05.2016. zaprimljen je na ovome sudu prijedlog FINE Regionalni centar Osijek, Podružnica Osijek, klasa: 110-07/16-01/04 Ur. broj 04-06-16-8991 od 17.05.2016. godine, za otvaranje stečajnog postupka nad dužnikom </w:t>
      </w:r>
      <w:r w:rsidRPr="00EA4F58">
        <w:t>SYNTAX AGENT jednostavno društvo s ograničenom odgovornošću za ugostiteljstvo, turizam i trgovinu, Osijek, Franjevačka 14, MBS 030146457, OIB: 33443973127</w:t>
      </w:r>
      <w:r>
        <w:t>, temeljem odredbe čl. 444. st. 2. Stečajnog zakona (NN 71/15, dalje: SZ).</w:t>
      </w:r>
    </w:p>
    <w:p w:rsidRDefault="00786941" w:rsidP="00786941" w:rsidR="00786941">
      <w:pPr>
        <w:ind w:firstLine="720"/>
        <w:jc w:val="both"/>
      </w:pPr>
    </w:p>
    <w:p w:rsidRDefault="00786941" w:rsidP="00786941" w:rsidR="00786941">
      <w:pPr>
        <w:ind w:firstLine="720"/>
        <w:jc w:val="both"/>
      </w:pPr>
      <w:r>
        <w:lastRenderedPageBreak/>
        <w:t xml:space="preserve">U prijedlogu je navela da na dan 1.09.2015. dužnik u Očevidniku redoslijeda osnova za plaćanje ima evidentirane neizvršene osnove za plaćanje u neprekinutom razdoblju od 289 dana, u ukupnom iznosu od 36.168,43 kn, u koji iznos je uračunata kamata i naknada FINE za provedbe ovrhe na novčanim sredstvima dužnika. Navodi da dužnik ima tri zaposlena radnika. </w:t>
      </w:r>
    </w:p>
    <w:p w:rsidRDefault="00786941" w:rsidP="00786941" w:rsidR="00786941">
      <w:pPr>
        <w:ind w:firstLine="720"/>
        <w:jc w:val="both"/>
      </w:pPr>
    </w:p>
    <w:p w:rsidRDefault="00786941" w:rsidP="00786941" w:rsidR="00786941">
      <w:pPr>
        <w:ind w:firstLine="720"/>
        <w:jc w:val="both"/>
      </w:pPr>
      <w:r>
        <w:t>Dostavlja popis računa i oročenih novčanih sredstava dužnika na dan 17</w:t>
      </w:r>
      <w:r w:rsidRPr="00AF752F">
        <w:t>.</w:t>
      </w:r>
      <w:r>
        <w:t>05.2016.</w:t>
      </w:r>
    </w:p>
    <w:p w:rsidRDefault="00514F01" w:rsidP="00514F01" w:rsidR="00514F01">
      <w:pPr>
        <w:jc w:val="both"/>
      </w:pPr>
    </w:p>
    <w:p w:rsidRDefault="00514F01" w:rsidP="00514F01" w:rsidR="00514F01">
      <w:pPr>
        <w:jc w:val="both"/>
      </w:pPr>
      <w:r>
        <w:tab/>
        <w:t>Na ročištu radi izjašnjenja o prijedlogu za otvaranje stečajnog postupka i ročišta radi rasprave o uvjetima za otvaranje stečajnog postupka nad dužnikom, održanom 2</w:t>
      </w:r>
      <w:r w:rsidR="00CB38FE">
        <w:t>2</w:t>
      </w:r>
      <w:r>
        <w:t>.03.2018.  godine, privremen</w:t>
      </w:r>
      <w:r w:rsidR="00847661">
        <w:t>i</w:t>
      </w:r>
      <w:r>
        <w:t xml:space="preserve"> stečajn</w:t>
      </w:r>
      <w:r w:rsidR="00847661">
        <w:t>i</w:t>
      </w:r>
      <w:r>
        <w:t xml:space="preserve"> upravitelj je izloži</w:t>
      </w:r>
      <w:r w:rsidR="00847661">
        <w:t>o</w:t>
      </w:r>
      <w:r>
        <w:t xml:space="preserve"> svoje pisano izvješće od</w:t>
      </w:r>
      <w:r w:rsidRPr="00A128F1">
        <w:t xml:space="preserve"> </w:t>
      </w:r>
      <w:r>
        <w:t>1</w:t>
      </w:r>
      <w:r w:rsidR="00D54978">
        <w:t>5</w:t>
      </w:r>
      <w:r w:rsidRPr="00A128F1">
        <w:t>.</w:t>
      </w:r>
      <w:r>
        <w:t>03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D54978">
        <w:t>23</w:t>
      </w:r>
      <w:r w:rsidRPr="00F16487">
        <w:t>-</w:t>
      </w:r>
      <w:r w:rsidR="00D54978">
        <w:t>26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</w:t>
      </w:r>
      <w:r w:rsidR="00C10D1A">
        <w:t xml:space="preserve">iznos od 6.650,00 kn i to </w:t>
      </w:r>
      <w:r w:rsidR="00D54978">
        <w:t>izrade pečata u iznosu od 150,00 kn, knjigovodstveni troškovi za 6 mjeseci (500,00 kn mjesečno) u iznosu od 3.000,00 kn, nagrada stečajnom upravitelju</w:t>
      </w:r>
      <w:r w:rsidR="00A97284">
        <w:t xml:space="preserve"> u</w:t>
      </w:r>
      <w:r w:rsidR="00D54978">
        <w:t xml:space="preserve"> iznosu od 1.600,00 kn, otvaranje žiro-računa u iznosu od 200,00 kn, zatvaranje žiro-računa u iznosu od 200,00 kn, naknade banke u iznosu od 500,00 kn i ostali nepredviđeni troškovi u iznosu od 1.000,00 kn</w:t>
      </w:r>
      <w:r>
        <w:t xml:space="preserve">. </w:t>
      </w:r>
    </w:p>
    <w:p w:rsidRDefault="00514F01" w:rsidP="00514F01" w:rsidR="00514F01">
      <w:pPr>
        <w:jc w:val="both"/>
      </w:pPr>
    </w:p>
    <w:p w:rsidRDefault="00514F01" w:rsidP="00514F01" w:rsidR="00514F01" w:rsidRPr="00F15533">
      <w:pPr>
        <w:jc w:val="center"/>
      </w:pPr>
      <w:r w:rsidRPr="00F15533">
        <w:t xml:space="preserve">U Osijeku </w:t>
      </w:r>
      <w:r>
        <w:t>2</w:t>
      </w:r>
      <w:r w:rsidR="00C27A2D">
        <w:t>2</w:t>
      </w:r>
      <w:r w:rsidRPr="00156BC3">
        <w:t xml:space="preserve">. </w:t>
      </w:r>
      <w:r>
        <w:t>ožujka</w:t>
      </w:r>
      <w:r w:rsidRPr="00156BC3">
        <w:t xml:space="preserve"> </w:t>
      </w:r>
      <w:r w:rsidRPr="00333014">
        <w:t>2018</w:t>
      </w:r>
      <w:r w:rsidRPr="00F15533">
        <w:t>.</w:t>
      </w: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514F01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514F01" w:rsidR="00850B75" w:rsidRPr="00850B75">
      <w:pPr>
        <w:jc w:val="both"/>
      </w:pP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D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F978A7" w:rsidRPr="00F978A7">
      <w:t>1703/16-18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86941"/>
    <w:rsid w:val="00790056"/>
    <w:rsid w:val="00796D45"/>
    <w:rsid w:val="007A6421"/>
    <w:rsid w:val="007A7CBB"/>
    <w:rsid w:val="007B563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0501"/>
    <w:rsid w:val="00834549"/>
    <w:rsid w:val="00836413"/>
    <w:rsid w:val="00847661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248C"/>
    <w:rsid w:val="00BF7A0D"/>
    <w:rsid w:val="00C01BCA"/>
    <w:rsid w:val="00C10D1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711A1"/>
    <w:rsid w:val="00D745A1"/>
    <w:rsid w:val="00D75DA6"/>
    <w:rsid w:val="00D8111E"/>
    <w:rsid w:val="00D83E05"/>
    <w:rsid w:val="00D8515F"/>
    <w:rsid w:val="00D860FD"/>
    <w:rsid w:val="00D91F9F"/>
    <w:rsid w:val="00DA74CE"/>
    <w:rsid w:val="00DB0454"/>
    <w:rsid w:val="00DC29F5"/>
    <w:rsid w:val="00DC2A67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1BA7"/>
    <w:rsid w:val="00F927EE"/>
    <w:rsid w:val="00F95E8C"/>
    <w:rsid w:val="00F978A7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10D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10D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D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D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0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10D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10D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D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D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St-1703/2016</izvorni_sadrzaj>
    <derivirana_varijabla naziv="DomainObject.Predmet.OznakaBroj_1">St-1703/2016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SYNTAX AGENT jednostavno društvo s ograničenom odgovornošću za ugostiteljstvo, turizam i trgovinu</izvorni_sadrzaj>
    <derivirana_varijabla naziv="DomainObject.Predmet.ProtustrankaFormated_1">  SYNTAX AGENT jednostavno društvo s ograničenom odgovornošću za ugostiteljstvo, turizam i trgovinu</derivirana_varijabla>
  </DomainObject.Predmet.ProtustrankaFormated>
  <DomainObject.Predmet.ProtustrankaFormatedOIB>
    <izvorni_sadrzaj>  SYNTAX AGENT jednostavno društvo s ograničenom odgovornošću za ugostiteljstvo, turizam i trgovinu, OIB 33443973127</izvorni_sadrzaj>
    <derivirana_varijabla naziv="DomainObject.Predmet.ProtustrankaFormatedOIB_1">  SYNTAX AGENT jednostavno društvo s ograničenom odgovornošću za ugostiteljstvo, turizam i trgovinu, OIB 33443973127</derivirana_varijabla>
  </DomainObject.Predmet.ProtustrankaFormatedOIB>
  <DomainObject.Predmet.ProtustrankaFormatedWithAdress>
    <izvorni_sadrzaj> SYNTAX AGENT jednostavno društvo s ograničenom odgovornošću za ugostiteljstvo, turizam i trgovinu, Franjevačka 14, 31000 Osijek</izvorni_sadrzaj>
    <derivirana_varijabla naziv="DomainObject.Predmet.ProtustrankaFormatedWithAdress_1"> SYNTAX AGENT jednostavno društvo s ograničenom odgovornošću za ugostiteljstvo, turizam i trgovinu, Franjevačka 14, 31000 Osijek</derivirana_varijabla>
  </DomainObject.Predmet.ProtustrankaFormatedWithAdress>
  <DomainObject.Predmet.ProtustrankaFormatedWithAdressOIB>
    <izvorni_sadrzaj> SYNTAX AGENT jednostavno društvo s ograničenom odgovornošću za ugostiteljstvo, turizam i trgovinu, OIB 33443973127, Franjevačka 14, 31000 Osijek</izvorni_sadrzaj>
    <derivirana_varijabla naziv="DomainObject.Predmet.ProtustrankaFormatedWithAdressOIB_1"> SYNTAX AGENT jednostavno društvo s ograničenom odgovornošću za ugostiteljstvo, turizam i trgovinu, OIB 33443973127, Franjevačka 14, 31000 Osijek</derivirana_varijabla>
  </DomainObject.Predmet.ProtustrankaFormatedWithAdressOIB>
  <DomainObject.Predmet.ProtustrankaWithAdress>
    <izvorni_sadrzaj>SYNTAX AGENT jednostavno društvo s ograničenom odgovornošću za ugostiteljstvo, turizam i trgovinu Franjevačka 14, 31000 Osijek</izvorni_sadrzaj>
    <derivirana_varijabla naziv="DomainObject.Predmet.ProtustrankaWithAdress_1">SYNTAX AGENT jednostavno društvo s ograničenom odgovornošću za ugostiteljstvo, turizam i trgovinu Franjevačka 14, 31000 Osijek</derivirana_varijabla>
  </DomainObject.Predmet.ProtustrankaWithAdress>
  <DomainObject.Predmet.ProtustrankaWithAdressOIB>
    <izvorni_sadrzaj>SYNTAX AGENT jednostavno društvo s ograničenom odgovornošću za ugostiteljstvo, turizam i trgovinu, OIB 33443973127, Franjevačka 14, 31000 Osijek</izvorni_sadrzaj>
    <derivirana_varijabla naziv="DomainObject.Predmet.ProtustrankaWithAdressOIB_1">SYNTAX AGENT jednostavno društvo s ograničenom odgovornošću za ugostiteljstvo, turizam i trgovinu, OIB 33443973127, Franjevačka 14, 31000 Osijek</derivirana_varijabla>
  </DomainObject.Predmet.ProtustrankaWithAdressOIB>
  <DomainObject.Predmet.ProtustrankaNazivFormated>
    <izvorni_sadrzaj>SYNTAX AGENT jednostavno društvo s ograničenom odgovornošću za ugostiteljstvo, turizam i trgovinu</izvorni_sadrzaj>
    <derivirana_varijabla naziv="DomainObject.Predmet.ProtustrankaNazivFormated_1">SYNTAX AGENT jednostavno društvo s ograničenom odgovornošću za ugostiteljstvo, turizam i trgovinu</derivirana_varijabla>
  </DomainObject.Predmet.ProtustrankaNazivFormated>
  <DomainObject.Predmet.ProtustrankaNazivFormatedOIB>
    <izvorni_sadrzaj>SYNTAX AGENT jednostavno društvo s ograničenom odgovornošću za ugostiteljstvo, turizam i trgovinu, OIB 33443973127</izvorni_sadrzaj>
    <derivirana_varijabla naziv="DomainObject.Predmet.ProtustrankaNazivFormatedOIB_1">SYNTAX AGENT jednostavno društvo s ograničenom odgovornošću za ugostiteljstvo, turizam i trgovinu, OIB 33443973127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SYNTAX AGENT jednostavno društvo s ograničenom odgovornošću za ugostiteljstvo, turizam i trgovinu</item>
    </izvorni_sadrzaj>
    <derivirana_varijabla naziv="DomainObject.Predmet.ProtuStrankaListFormated_1">
      <item>SYNTAX AGENT jednostavno društvo s ograničenom odgovornošću za ugostiteljstvo, turizam i trgovinu</item>
    </derivirana_varijabla>
  </DomainObject.Predmet.ProtuStrankaListFormated>
  <DomainObject.Predmet.ProtuStrankaListFormatedOIB>
    <izvorni_sadrzaj>
      <item>SYNTAX AGENT jednostavno društvo s ograničenom odgovornošću za ugostiteljstvo, turizam i trgovinu, OIB 33443973127</item>
    </izvorni_sadrzaj>
    <derivirana_varijabla naziv="DomainObject.Predmet.ProtuStrankaListFormatedOIB_1">
      <item>SYNTAX AGENT jednostavno društvo s ograničenom odgovornošću za ugostiteljstvo, turizam i trgovinu, OIB 33443973127</item>
    </derivirana_varijabla>
  </DomainObject.Predmet.ProtuStrankaListFormatedOIB>
  <DomainObject.Predmet.ProtuStrankaListFormatedWithAdress>
    <izvorni_sadrzaj>
      <item>SYNTAX AGENT jednostavno društvo s ograničenom odgovornošću za ugostiteljstvo, turizam i trgovinu, Franjevačka 14, 31000 Osijek</item>
    </izvorni_sadrzaj>
    <derivirana_varijabla naziv="DomainObject.Predmet.ProtuStrankaListFormatedWithAdress_1">
      <item>SYNTAX AGENT jednostavno društvo s ograničenom odgovornošću za ugostiteljstvo, turizam i trgovinu, Franjevačka 14, 31000 Osijek</item>
    </derivirana_varijabla>
  </DomainObject.Predmet.ProtuStrankaListFormatedWithAdress>
  <DomainObject.Predmet.ProtuStrankaListFormatedWithAdressOIB>
    <izvorni_sadrzaj>
      <item>SYNTAX AGENT jednostavno društvo s ograničenom odgovornošću za ugostiteljstvo, turizam i trgovinu, OIB 33443973127, Franjevačka 14, 31000 Osijek</item>
    </izvorni_sadrzaj>
    <derivirana_varijabla naziv="DomainObject.Predmet.ProtuStrankaListFormatedWithAdressOIB_1">
      <item>SYNTAX AGENT jednostavno društvo s ograničenom odgovornošću za ugostiteljstvo, turizam i trgovinu, OIB 33443973127, Franjevačka 14, 31000 Osijek</item>
    </derivirana_varijabla>
  </DomainObject.Predmet.ProtuStrankaListFormatedWithAdressOIB>
  <DomainObject.Predmet.ProtuStrankaListNazivFormated>
    <izvorni_sadrzaj>
      <item>SYNTAX AGENT jednostavno društvo s ograničenom odgovornošću za ugostiteljstvo, turizam i trgovinu</item>
    </izvorni_sadrzaj>
    <derivirana_varijabla naziv="DomainObject.Predmet.ProtuStrankaListNazivFormated_1">
      <item>SYNTAX AGENT jednostavno društvo s ograničenom odgovornošću za ugostiteljstvo, turizam i trgovinu</item>
    </derivirana_varijabla>
  </DomainObject.Predmet.ProtuStrankaListNazivFormated>
  <DomainObject.Predmet.ProtuStrankaListNazivFormatedOIB>
    <izvorni_sadrzaj>
      <item>SYNTAX AGENT jednostavno društvo s ograničenom odgovornošću za ugostiteljstvo, turizam i trgovinu, OIB 33443973127</item>
    </izvorni_sadrzaj>
    <derivirana_varijabla naziv="DomainObject.Predmet.ProtuStrankaListNazivFormatedOIB_1">
      <item>SYNTAX AGENT jednostavno društvo s ograničenom odgovornošću za ugostiteljstvo, turizam i trgovinu, OIB 33443973127</item>
    </derivirana_varijabla>
  </DomainObject.Predmet.ProtuStrankaListNazivFormatedOIB>
  <DomainObject.Predmet.OstaliListFormated>
    <izvorni_sadrzaj>
      <item>Davor Bujak</item>
    </izvorni_sadrzaj>
    <derivirana_varijabla naziv="DomainObject.Predmet.OstaliListFormated_1">
      <item>Davor Bujak</item>
    </derivirana_varijabla>
  </DomainObject.Predmet.OstaliListFormated>
  <DomainObject.Predmet.OstaliListFormatedOIB>
    <izvorni_sadrzaj>
      <item>Davor Bujak, OIB 57450585872</item>
    </izvorni_sadrzaj>
    <derivirana_varijabla naziv="DomainObject.Predmet.OstaliListFormatedOIB_1">
      <item>Davor Bujak, OIB 57450585872</item>
    </derivirana_varijabla>
  </DomainObject.Predmet.OstaliListFormatedOIB>
  <DomainObject.Predmet.OstaliListFormatedWithAdress>
    <izvorni_sadrzaj>
      <item>Davor Bujak, Franjevačka 14, 31000 Osijek</item>
    </izvorni_sadrzaj>
    <derivirana_varijabla naziv="DomainObject.Predmet.OstaliListFormatedWithAdress_1">
      <item>Davor Bujak, Franjevačka 14, 31000 Osijek</item>
    </derivirana_varijabla>
  </DomainObject.Predmet.OstaliListFormatedWithAdress>
  <DomainObject.Predmet.OstaliListFormatedWithAdressOIB>
    <izvorni_sadrzaj>
      <item>Davor Bujak, OIB 57450585872, Franjevačka 14, 31000 Osijek</item>
    </izvorni_sadrzaj>
    <derivirana_varijabla naziv="DomainObject.Predmet.OstaliListFormatedWithAdressOIB_1">
      <item>Davor Bujak, OIB 57450585872, Franjevačka 14, 31000 Osijek</item>
    </derivirana_varijabla>
  </DomainObject.Predmet.OstaliListFormatedWithAdressOIB>
  <DomainObject.Predmet.OstaliListNazivFormated>
    <izvorni_sadrzaj>
      <item>Davor Bujak</item>
    </izvorni_sadrzaj>
    <derivirana_varijabla naziv="DomainObject.Predmet.OstaliListNazivFormated_1">
      <item>Davor Bujak</item>
    </derivirana_varijabla>
  </DomainObject.Predmet.OstaliListNazivFormated>
  <DomainObject.Predmet.OstaliListNazivFormatedOIB>
    <izvorni_sadrzaj>
      <item>Davor Bujak, OIB 57450585872</item>
    </izvorni_sadrzaj>
    <derivirana_varijabla naziv="DomainObject.Predmet.OstaliListNazivFormatedOIB_1">
      <item>Davor Bujak, OIB 57450585872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SYNTAX AGENT jednostavno društvo s ograničenom odgovornošću za ugostiteljstvo, turizam i trgovinu</izvorni_sadrzaj>
    <derivirana_varijabla naziv="DomainObject.Predmet.ProtustrankaIDrugi_1">SYNTAX AGENT jednostavno društvo s ograničenom odgovornošću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SYNTAX AGENT jednostavno društvo s ograničenom odgovornošću za ugostiteljstvo, turizam i trgovinu, OIB 33443973127, Franjevačka 14, 31000 Osijek</izvorni_sadrzaj>
    <derivirana_varijabla naziv="DomainObject.Predmet.ProtustrankaIDrugiAdressOIB_1">SYNTAX AGENT jednostavno društvo s ograničenom odgovornošću za ugostiteljstvo, turizam i trgovinu, OIB 33443973127,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SYNTAX AGENT jednostavno društvo s ograničenom odgovornošću za ugostiteljstvo, turizam i trgovinu</item>
      <item>Davor Bujak</item>
    </izvorni_sadrzaj>
    <derivirana_varijabla naziv="DomainObject.Predmet.SudioniciListNaziv_1">
      <item>FINA RC OSIJEK</item>
      <item>SYNTAX AGENT jednostavno društvo s ograničenom odgovornošću za ugostiteljstvo, turizam i trgovinu</item>
      <item>Davor Bujak</item>
    </derivirana_varijabla>
  </DomainObject.Predmet.SudioniciListNaziv>
  <DomainObject.Predmet.SudioniciListAdressOIB>
    <izvorni_sadrzaj>
      <item>FINA RC OSIJEK, OIB 85821130368</item>
      <item>SYNTAX AGENT jednostavno društvo s ograničenom odgovornošću za ugostiteljstvo, turizam i trgovinu, OIB 33443973127, Franjevačka 14,31000 Osijek</item>
      <item>Davor Bujak, OIB 57450585872, Franjevačka 14,31000 Osijek</item>
    </izvorni_sadrzaj>
    <derivirana_varijabla naziv="DomainObject.Predmet.SudioniciListAdressOIB_1">
      <item>FINA RC OSIJEK, OIB 85821130368</item>
      <item>SYNTAX AGENT jednostavno društvo s ograničenom odgovornošću za ugostiteljstvo, turizam i trgovinu, OIB 33443973127, Franjevačka 14,31000 Osijek</item>
      <item>Davor Bujak, OIB 57450585872, Franjevačka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33443973127</item>
      <item>, OIB 57450585872</item>
    </izvorni_sadrzaj>
    <derivirana_varijabla naziv="DomainObject.Predmet.SudioniciListNazivOIB_1">
      <item>, OIB 85821130368</item>
      <item>, OIB 33443973127</item>
      <item>, OIB 57450585872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A8E7E-0C62-47CA-AE1D-44A66E8EA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652</properties:Words>
  <properties:Characters>3547</properties:Characters>
  <properties:Lines>77</properties:Lines>
  <properties:Paragraphs>23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2018-03-22T12:32:00Z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6.650,00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