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c44d" w14:paraId="db3c44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54770E">
        <w:t>-1908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FC1430">
        <w:t>D</w:t>
      </w:r>
      <w:r w:rsidR="0054770E">
        <w:t>RIC d.</w:t>
      </w:r>
      <w:r w:rsidR="0039682C">
        <w:t>o.o.,</w:t>
      </w:r>
      <w:r w:rsidR="00FC1430">
        <w:t xml:space="preserve"> u likvi</w:t>
      </w:r>
      <w:r w:rsidR="0054770E">
        <w:t>daciji, Split, Pod Kosom 25, OIB: 09477400439</w:t>
      </w:r>
      <w:r w:rsidR="0039682C">
        <w:t xml:space="preserve">, </w:t>
      </w:r>
      <w:r>
        <w:t xml:space="preserve">dana </w:t>
      </w:r>
      <w:r w:rsidR="0054770E">
        <w:t>4</w:t>
      </w:r>
      <w:r w:rsidR="0039682C">
        <w:t>. prosinca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54770E" w:rsidP="00706888" w:rsidR="009715B0">
      <w:pPr>
        <w:jc w:val="both"/>
      </w:pPr>
      <w:r>
        <w:t>Predlagatelj je 9</w:t>
      </w:r>
      <w:r w:rsidR="00FC1430">
        <w:t>. studenoga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54770E">
        <w:t>DRIC d.o.o., u likvidaciji, Split, Pod Kosom 25, OIB: 09477400439</w:t>
      </w:r>
      <w:r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54770E">
        <w:t>suda poslovni broj: Tt-14/3049-4, od 11. listopada 2011</w:t>
      </w:r>
      <w:r w:rsidR="00047C4C" w:rsidRPr="00047C4C">
        <w:t>. godine</w:t>
      </w:r>
      <w:r w:rsidR="00046239">
        <w:t xml:space="preserve">, </w:t>
      </w:r>
      <w:r w:rsidR="0039682C">
        <w:t xml:space="preserve">kod ovog suda upisana </w:t>
      </w:r>
      <w:r w:rsidR="00FC1430">
        <w:t xml:space="preserve">je </w:t>
      </w:r>
      <w:r w:rsidR="0039682C">
        <w:t xml:space="preserve">odluka </w:t>
      </w:r>
      <w:r w:rsidR="00FC1430">
        <w:t>člana društva od 13. veljače 2014</w:t>
      </w:r>
      <w:r w:rsidR="0039682C">
        <w:t>. godine, o prestan</w:t>
      </w:r>
      <w:r w:rsidR="00FC1430">
        <w:t>ku Društva</w:t>
      </w:r>
      <w:r w:rsidR="0039682C">
        <w:t>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54770E" w:rsidRPr="0054770E">
        <w:t>Tt-14/3049-4, od 11. listopada 2011. godine</w:t>
      </w:r>
      <w:r w:rsidR="00FC1430">
        <w:t>,</w:t>
      </w:r>
      <w:r w:rsidR="0039682C">
        <w:t xml:space="preserve"> kojim je kod ovog suda upisana odluka o prestanku rada Društva </w:t>
      </w:r>
      <w:r w:rsidR="0054770E">
        <w:t>i o provođenju postupka likvidacije</w:t>
      </w:r>
      <w:r w:rsidR="00FC1430">
        <w:t>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54770E">
        <w:t>4</w:t>
      </w:r>
      <w:r w:rsidR="0039682C">
        <w:t>. prosinca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0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54770E">
      <w:t>1908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9682C"/>
    <w:rsid w:val="003B76E7"/>
    <w:rsid w:val="00462F55"/>
    <w:rsid w:val="00477915"/>
    <w:rsid w:val="004838FB"/>
    <w:rsid w:val="004A1B0C"/>
    <w:rsid w:val="004A3001"/>
    <w:rsid w:val="005031FC"/>
    <w:rsid w:val="00507986"/>
    <w:rsid w:val="005449A9"/>
    <w:rsid w:val="0054770E"/>
    <w:rsid w:val="006139CA"/>
    <w:rsid w:val="006F6D7A"/>
    <w:rsid w:val="00706888"/>
    <w:rsid w:val="00772F42"/>
    <w:rsid w:val="00777C0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3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0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0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0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0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3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0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0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0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0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St-1908/2015</izvorni_sadrzaj>
    <derivirana_varijabla naziv="DomainObject.Predmet.OznakaBroj_1">St-1908/2015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DRIC društvo s ograničenom odgovornošću za morski ribolov, trgovinu i usluge "u likvidaciji"</izvorni_sadrzaj>
    <derivirana_varijabla naziv="DomainObject.Predmet.ProtustrankaFormated_1">  DRIC društvo s ograničenom odgovornošću za morski ribolov, trgovinu i usluge "u likvidaciji"</derivirana_varijabla>
  </DomainObject.Predmet.ProtustrankaFormated>
  <DomainObject.Predmet.ProtustrankaFormatedOIB>
    <izvorni_sadrzaj>  DRIC društvo s ograničenom odgovornošću za morski ribolov, trgovinu i usluge "u likvidaciji", OIB 09477400439</izvorni_sadrzaj>
    <derivirana_varijabla naziv="DomainObject.Predmet.ProtustrankaFormatedOIB_1">  DRIC društvo s ograničenom odgovornošću za morski ribolov, trgovinu i usluge "u likvidaciji", OIB 09477400439</derivirana_varijabla>
  </DomainObject.Predmet.ProtustrankaFormatedOIB>
  <DomainObject.Predmet.ProtustrankaFormatedWithAdress>
    <izvorni_sadrzaj> DRIC društvo s ograničenom odgovornošću za morski ribolov, trgovinu i usluge "u likvidaciji", Pod Kosom 25, 21000 Split</izvorni_sadrzaj>
    <derivirana_varijabla naziv="DomainObject.Predmet.ProtustrankaFormatedWithAdress_1"> DRIC društvo s ograničenom odgovornošću za morski ribolov, trgovinu i usluge "u likvidaciji", Pod Kosom 25, 21000 Split</derivirana_varijabla>
  </DomainObject.Predmet.ProtustrankaFormatedWithAdress>
  <DomainObject.Predmet.ProtustrankaFormatedWithAdressOIB>
    <izvorni_sadrzaj> DRIC društvo s ograničenom odgovornošću za morski ribolov, trgovinu i usluge "u likvidaciji", OIB 09477400439, Pod Kosom 25, 21000 Split</izvorni_sadrzaj>
    <derivirana_varijabla naziv="DomainObject.Predmet.ProtustrankaFormatedWithAdressOIB_1"> DRIC društvo s ograničenom odgovornošću za morski ribolov, trgovinu i usluge "u likvidaciji", OIB 09477400439, Pod Kosom 25, 21000 Split</derivirana_varijabla>
  </DomainObject.Predmet.ProtustrankaFormatedWithAdressOIB>
  <DomainObject.Predmet.ProtustrankaWithAdress>
    <izvorni_sadrzaj>DRIC društvo s ograničenom odgovornošću za morski ribolov, trgovinu i usluge "u likvidaciji" Pod Kosom 25, 21000 Split</izvorni_sadrzaj>
    <derivirana_varijabla naziv="DomainObject.Predmet.ProtustrankaWithAdress_1">DRIC društvo s ograničenom odgovornošću za morski ribolov, trgovinu i usluge "u likvidaciji" Pod Kosom 25, 21000 Split</derivirana_varijabla>
  </DomainObject.Predmet.ProtustrankaWithAdress>
  <DomainObject.Predmet.ProtustrankaWithAdressOIB>
    <izvorni_sadrzaj>DRIC društvo s ograničenom odgovornošću za morski ribolov, trgovinu i usluge "u likvidaciji", OIB 09477400439, Pod Kosom 25, 21000 Split</izvorni_sadrzaj>
    <derivirana_varijabla naziv="DomainObject.Predmet.ProtustrankaWithAdressOIB_1">DRIC društvo s ograničenom odgovornošću za morski ribolov, trgovinu i usluge "u likvidaciji", OIB 09477400439, Pod Kosom 25, 21000 Split</derivirana_varijabla>
  </DomainObject.Predmet.ProtustrankaWithAdressOIB>
  <DomainObject.Predmet.ProtustrankaNazivFormated>
    <izvorni_sadrzaj>DRIC društvo s ograničenom odgovornošću za morski ribolov, trgovinu i usluge "u likvidaciji"</izvorni_sadrzaj>
    <derivirana_varijabla naziv="DomainObject.Predmet.ProtustrankaNazivFormated_1">DRIC društvo s ograničenom odgovornošću za morski ribolov, trgovinu i usluge "u likvidaciji"</derivirana_varijabla>
  </DomainObject.Predmet.ProtustrankaNazivFormated>
  <DomainObject.Predmet.ProtustrankaNazivFormatedOIB>
    <izvorni_sadrzaj>DRIC društvo s ograničenom odgovornošću za morski ribolov, trgovinu i usluge "u likvidaciji", OIB 09477400439</izvorni_sadrzaj>
    <derivirana_varijabla naziv="DomainObject.Predmet.ProtustrankaNazivFormatedOIB_1">DRIC društvo s ograničenom odgovornošću za morski ribolov, trgovinu i usluge "u likvidaciji", OIB 09477400439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4489460.39</izvorni_sadrzaj>
    <derivirana_varijabla naziv="DomainObject.Predmet.TrenutnaVrijednost_1">4489460.39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DRIC društvo s ograničenom odgovornošću za morski ribolov, trgovinu i usluge "u likvidaciji"</item>
    </izvorni_sadrzaj>
    <derivirana_varijabla naziv="DomainObject.Predmet.ProtuStrankaListFormated_1">
      <item>DRIC društvo s ograničenom odgovornošću za morski ribolov, trgovinu i usluge "u likvidaciji"</item>
    </derivirana_varijabla>
  </DomainObject.Predmet.ProtuStrankaListFormated>
  <DomainObject.Predmet.ProtuStrankaListFormatedOIB>
    <izvorni_sadrzaj>
      <item>DRIC društvo s ograničenom odgovornošću za morski ribolov, trgovinu i usluge "u likvidaciji", OIB 09477400439</item>
    </izvorni_sadrzaj>
    <derivirana_varijabla naziv="DomainObject.Predmet.ProtuStrankaListFormatedOIB_1">
      <item>DRIC društvo s ograničenom odgovornošću za morski ribolov, trgovinu i usluge "u likvidaciji", OIB 09477400439</item>
    </derivirana_varijabla>
  </DomainObject.Predmet.ProtuStrankaListFormatedOIB>
  <DomainObject.Predmet.ProtuStrankaListFormatedWithAdress>
    <izvorni_sadrzaj>
      <item>DRIC društvo s ograničenom odgovornošću za morski ribolov, trgovinu i usluge "u likvidaciji", Pod Kosom 25, 21000 Split</item>
    </izvorni_sadrzaj>
    <derivirana_varijabla naziv="DomainObject.Predmet.ProtuStrankaListFormatedWithAdress_1">
      <item>DRIC društvo s ograničenom odgovornošću za morski ribolov, trgovinu i usluge "u likvidaciji", Pod Kosom 25, 21000 Split</item>
    </derivirana_varijabla>
  </DomainObject.Predmet.ProtuStrankaListFormatedWithAdress>
  <DomainObject.Predmet.ProtuStrankaListFormatedWithAdressOIB>
    <izvorni_sadrzaj>
      <item>DRIC društvo s ograničenom odgovornošću za morski ribolov, trgovinu i usluge "u likvidaciji", OIB 09477400439, Pod Kosom 25, 21000 Split</item>
    </izvorni_sadrzaj>
    <derivirana_varijabla naziv="DomainObject.Predmet.ProtuStrankaListFormatedWithAdressOIB_1">
      <item>DRIC društvo s ograničenom odgovornošću za morski ribolov, trgovinu i usluge "u likvidaciji", OIB 09477400439, Pod Kosom 25, 21000 Split</item>
    </derivirana_varijabla>
  </DomainObject.Predmet.ProtuStrankaListFormatedWithAdressOIB>
  <DomainObject.Predmet.ProtuStrankaListNazivFormated>
    <izvorni_sadrzaj>
      <item>DRIC društvo s ograničenom odgovornošću za morski ribolov, trgovinu i usluge "u likvidaciji"</item>
    </izvorni_sadrzaj>
    <derivirana_varijabla naziv="DomainObject.Predmet.ProtuStrankaListNazivFormated_1">
      <item>DRIC društvo s ograničenom odgovornošću za morski ribolov, trgovinu i usluge "u likvidaciji"</item>
    </derivirana_varijabla>
  </DomainObject.Predmet.ProtuStrankaListNazivFormated>
  <DomainObject.Predmet.ProtuStrankaListNazivFormatedOIB>
    <izvorni_sadrzaj>
      <item>DRIC društvo s ograničenom odgovornošću za morski ribolov, trgovinu i usluge "u likvidaciji", OIB 09477400439</item>
    </izvorni_sadrzaj>
    <derivirana_varijabla naziv="DomainObject.Predmet.ProtuStrankaListNazivFormatedOIB_1">
      <item>DRIC društvo s ograničenom odgovornošću za morski ribolov, trgovinu i usluge "u likvidaciji", OIB 09477400439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DRIC društvo s ograničenom odgovornošću za morski ribolov, trgovinu i usluge "u likvidaciji"</izvorni_sadrzaj>
    <derivirana_varijabla naziv="DomainObject.Predmet.ProtustrankaIDrugi_1">DRIC društvo s ograničenom odgovornošću za morski ribolov, trgovinu i usluge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DRIC društvo s ograničenom odgovornošću za morski ribolov, trgovinu i usluge "u likvidaciji", OIB 09477400439, Pod Kosom 25, 21000 Split</izvorni_sadrzaj>
    <derivirana_varijabla naziv="DomainObject.Predmet.ProtustrankaIDrugiAdressOIB_1">DRIC društvo s ograničenom odgovornošću za morski ribolov, trgovinu i usluge "u likvidaciji", OIB 09477400439, Pod Kosom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DRIC društvo s ograničenom odgovornošću za morski ribolov, trgovinu i usluge "u likvidaciji"</item>
      <item>FINANCIJSKA AGENCIJA, RC SPLIT</item>
    </izvorni_sadrzaj>
    <derivirana_varijabla naziv="DomainObject.Predmet.SudioniciListNaziv_1">
      <item>DRIC društvo s ograničenom odgovornošću za morski ribolov, trgovinu i usluge "u likvidaciji"</item>
      <item>FINANCIJSKA AGENCIJA, RC SPLIT</item>
    </derivirana_varijabla>
  </DomainObject.Predmet.SudioniciListNaziv>
  <DomainObject.Predmet.SudioniciListAdressOIB>
    <izvorni_sadrzaj>
      <item>DRIC društvo s ograničenom odgovornošću za morski ribolov, trgovinu i usluge "u likvidaciji", OIB 09477400439, Pod Kosom 25,21000 Split</item>
      <item>FINANCIJSKA AGENCIJA, RC SPLIT, OIB 85821130368, Mažuranićevo šetalište 24 b,21000 Split</item>
    </izvorni_sadrzaj>
    <derivirana_varijabla naziv="DomainObject.Predmet.SudioniciListAdressOIB_1">
      <item>DRIC društvo s ograničenom odgovornošću za morski ribolov, trgovinu i usluge "u likvidaciji", OIB 09477400439, Pod Kosom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09477400439</item>
      <item>, OIB 85821130368</item>
    </izvorni_sadrzaj>
    <derivirana_varijabla naziv="DomainObject.Predmet.SudioniciListNazivOIB_1">
      <item>, OIB 09477400439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424</properties:Words>
  <properties:Characters>2200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2015-12-04T10:32:00Z</dcterms:created>
  <dc:creator>Lari Glavaš</dc:creator>
  <cp:lastModifiedBy>Lari Glavaš</cp:lastModifiedBy>
  <cp:lastPrinted>2015-10-20T11:47:00Z</cp:lastPrinted>
  <dcterms:modified xmlns:xsi="http://www.w3.org/2001/XMLSchema-instance" xsi:type="dcterms:W3CDTF">2015-12-04T10:40:00Z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