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3e63" w14:paraId="a063e63" w:rsidRDefault="00A26F3B" w:rsidP="004B741D" w:rsidR="004B741D">
      <w:pPr>
        <w:jc w:val="right"/>
        <w15:collapsed w:val="false"/>
      </w:pPr>
      <w:bookmarkStart w:name="_GoBack" w:id="0"/>
      <w:bookmarkEnd w:id="0"/>
      <w:r>
        <w:t>13 St-</w:t>
      </w:r>
      <w:r w:rsidR="0016477E">
        <w:t>865</w:t>
      </w:r>
      <w:r>
        <w:t>/</w:t>
      </w:r>
      <w:r w:rsidR="00F52D40">
        <w:t>16</w:t>
      </w:r>
      <w:r>
        <w:t>-</w:t>
      </w:r>
      <w:r w:rsidR="0016477E">
        <w:t>7</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16477E">
        <w:rPr>
          <w:color w:val="000000"/>
        </w:rPr>
        <w:t xml:space="preserve">DECIBEL j.d.o.o. za proizvodnju glazbenih instrumenata i usluge, Beli Manastir, </w:t>
      </w:r>
      <w:proofErr w:type="spellStart"/>
      <w:r w:rsidR="0016477E">
        <w:rPr>
          <w:color w:val="000000"/>
        </w:rPr>
        <w:t>Karanačka</w:t>
      </w:r>
      <w:proofErr w:type="spellEnd"/>
      <w:r w:rsidR="0016477E">
        <w:rPr>
          <w:color w:val="000000"/>
        </w:rPr>
        <w:t xml:space="preserve"> 28, MBS: 030130659, OIB: 73493955010</w:t>
      </w:r>
      <w:r w:rsidR="00723255">
        <w:t>,</w:t>
      </w:r>
      <w:r>
        <w:t xml:space="preserve"> dana </w:t>
      </w:r>
      <w:r w:rsidR="007A79F6">
        <w:t>13</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16477E">
        <w:rPr>
          <w:color w:val="000000"/>
        </w:rPr>
        <w:t xml:space="preserve">DECIBEL j.d.o.o. za proizvodnju glazbenih instrumenata i usluge, Beli Manastir, </w:t>
      </w:r>
      <w:proofErr w:type="spellStart"/>
      <w:r w:rsidR="0016477E">
        <w:rPr>
          <w:color w:val="000000"/>
        </w:rPr>
        <w:t>Karanačka</w:t>
      </w:r>
      <w:proofErr w:type="spellEnd"/>
      <w:r w:rsidR="0016477E">
        <w:rPr>
          <w:color w:val="000000"/>
        </w:rPr>
        <w:t xml:space="preserve"> 28, MBS: 030130659, OIB: 73493955010.</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16477E" w:rsidRPr="00047194">
        <w:t>Marijan</w:t>
      </w:r>
      <w:r w:rsidR="0016477E">
        <w:t>a</w:t>
      </w:r>
      <w:r w:rsidR="0016477E" w:rsidRPr="00047194">
        <w:t xml:space="preserve"> Božić iz Osijeka, </w:t>
      </w:r>
      <w:proofErr w:type="spellStart"/>
      <w:r w:rsidR="0016477E" w:rsidRPr="00047194">
        <w:t>Sjenjak</w:t>
      </w:r>
      <w:proofErr w:type="spellEnd"/>
      <w:r w:rsidR="0016477E" w:rsidRPr="00047194">
        <w:t xml:space="preserve"> 50, OIB 73513875321</w:t>
      </w:r>
      <w:r w:rsidR="0016477E" w:rsidRPr="006B0D72">
        <w:rPr>
          <w:b/>
        </w:rPr>
        <w:t>.</w:t>
      </w:r>
      <w:r w:rsidR="0016477E">
        <w:rPr>
          <w:b/>
        </w:rPr>
        <w:t xml:space="preserve"> </w:t>
      </w:r>
      <w:r w:rsidR="0016477E">
        <w:t xml:space="preserve">   </w:t>
      </w:r>
      <w:r w:rsidR="00B44F1E">
        <w:rPr>
          <w:b/>
        </w:rPr>
        <w:t xml:space="preserve"> </w:t>
      </w:r>
      <w:r w:rsidR="008F548E">
        <w:t xml:space="preserve"> </w:t>
      </w:r>
      <w:r w:rsidR="0088573E">
        <w:t xml:space="preserve"> </w:t>
      </w:r>
      <w:r w:rsidR="00F52D40">
        <w:t xml:space="preserve"> </w:t>
      </w:r>
      <w:r w:rsidR="007A79F6">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7A79F6">
        <w:t>08</w:t>
      </w:r>
      <w:r w:rsidR="007F0529">
        <w:t>.</w:t>
      </w:r>
      <w:r>
        <w:t xml:space="preserve"> </w:t>
      </w:r>
      <w:r w:rsidR="007A79F6">
        <w:t>veljače</w:t>
      </w:r>
      <w:r w:rsidR="0088573E">
        <w:t xml:space="preserve"> </w:t>
      </w:r>
      <w:r w:rsidR="00654243">
        <w:t>201</w:t>
      </w:r>
      <w:r w:rsidR="00B44F1E">
        <w:t>8</w:t>
      </w:r>
      <w:r w:rsidR="00654243">
        <w:t>. godine s početkom u</w:t>
      </w:r>
      <w:r w:rsidR="006606AB">
        <w:t xml:space="preserve"> </w:t>
      </w:r>
      <w:r w:rsidR="0016477E">
        <w:t>09</w:t>
      </w:r>
      <w:r w:rsidR="004650C0">
        <w:t>,</w:t>
      </w:r>
      <w:r w:rsidR="0016477E">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proofErr w:type="spellStart"/>
      <w:r w:rsidR="0016477E">
        <w:rPr>
          <w:color w:val="000000"/>
        </w:rPr>
        <w:t>dužnika</w:t>
      </w:r>
      <w:proofErr w:type="spellEnd"/>
      <w:r w:rsidR="0016477E">
        <w:rPr>
          <w:color w:val="000000"/>
        </w:rPr>
        <w:t xml:space="preserve"> Ivan </w:t>
      </w:r>
      <w:proofErr w:type="spellStart"/>
      <w:r w:rsidR="0016477E">
        <w:rPr>
          <w:color w:val="000000"/>
        </w:rPr>
        <w:t>Jeger</w:t>
      </w:r>
      <w:proofErr w:type="spellEnd"/>
      <w:r w:rsidR="0016477E">
        <w:rPr>
          <w:color w:val="000000"/>
        </w:rPr>
        <w:t xml:space="preserve">, Beli Manastir, </w:t>
      </w:r>
      <w:proofErr w:type="spellStart"/>
      <w:r w:rsidR="0016477E">
        <w:rPr>
          <w:color w:val="000000"/>
        </w:rPr>
        <w:t>Karanačka</w:t>
      </w:r>
      <w:proofErr w:type="spellEnd"/>
      <w:r w:rsidR="0016477E">
        <w:rPr>
          <w:color w:val="000000"/>
        </w:rPr>
        <w:t xml:space="preserve"> 28, OIB: 26300190739</w:t>
      </w:r>
      <w:r w:rsidR="007A79F6">
        <w:rPr>
          <w:color w:val="000000"/>
        </w:rPr>
        <w:t>,</w:t>
      </w:r>
      <w:r w:rsidR="0016477E">
        <w:rPr>
          <w:color w:val="000000"/>
        </w:rP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16477E" w:rsidP="0016477E" w:rsidR="0016477E">
      <w:pPr>
        <w:jc w:val="right"/>
      </w:pPr>
      <w:r>
        <w:t>13 St-865/16-7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proofErr w:type="spellStart"/>
      <w:r w:rsidR="0016477E">
        <w:rPr>
          <w:color w:val="000000"/>
        </w:rPr>
        <w:t>dužnika</w:t>
      </w:r>
      <w:proofErr w:type="spellEnd"/>
      <w:r w:rsidR="0016477E">
        <w:rPr>
          <w:color w:val="000000"/>
        </w:rPr>
        <w:t xml:space="preserve"> Ivan </w:t>
      </w:r>
      <w:proofErr w:type="spellStart"/>
      <w:r w:rsidR="0016477E">
        <w:rPr>
          <w:color w:val="000000"/>
        </w:rPr>
        <w:t>Jeger</w:t>
      </w:r>
      <w:proofErr w:type="spellEnd"/>
      <w:r w:rsidR="0016477E">
        <w:rPr>
          <w:color w:val="000000"/>
        </w:rPr>
        <w:t xml:space="preserve">, Beli Manastir, </w:t>
      </w:r>
      <w:proofErr w:type="spellStart"/>
      <w:r w:rsidR="0016477E">
        <w:rPr>
          <w:color w:val="000000"/>
        </w:rPr>
        <w:t>Karanačka</w:t>
      </w:r>
      <w:proofErr w:type="spellEnd"/>
      <w:r w:rsidR="0016477E">
        <w:rPr>
          <w:color w:val="000000"/>
        </w:rPr>
        <w:t xml:space="preserve"> 28, OIB: 26300190739</w:t>
      </w:r>
      <w:r w:rsidR="007A79F6">
        <w:rPr>
          <w:color w:val="000000"/>
        </w:rPr>
        <w:t>,</w:t>
      </w:r>
      <w:r w:rsidR="008D29AF" w:rsidRPr="008D29AF">
        <w:rPr>
          <w:color w:val="000000"/>
        </w:rPr>
        <w:t xml:space="preserve"> </w:t>
      </w:r>
      <w:r w:rsidR="0016477E">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16477E">
        <w:rPr>
          <w:bCs/>
        </w:rPr>
        <w:t>11</w:t>
      </w:r>
      <w:r>
        <w:rPr>
          <w:bCs/>
        </w:rPr>
        <w:t xml:space="preserve">. </w:t>
      </w:r>
      <w:r w:rsidR="007A79F6">
        <w:rPr>
          <w:bCs/>
        </w:rPr>
        <w:t>travnja</w:t>
      </w:r>
      <w:r>
        <w:rPr>
          <w:bCs/>
        </w:rPr>
        <w:t xml:space="preserve"> 201</w:t>
      </w:r>
      <w:r w:rsidR="00F52D40">
        <w:rPr>
          <w:bCs/>
        </w:rPr>
        <w:t>6</w:t>
      </w:r>
      <w:r>
        <w:rPr>
          <w:bCs/>
        </w:rPr>
        <w:t xml:space="preserve">. podnijela ovom sudu prijedlog za pokretanje stečajnog postupka nad dužnikom </w:t>
      </w:r>
      <w:r w:rsidR="0016477E">
        <w:rPr>
          <w:color w:val="000000"/>
        </w:rPr>
        <w:t xml:space="preserve">DECIBEL j.d.o.o. za proizvodnju glazbenih instrumenata i usluge, Beli Manastir, </w:t>
      </w:r>
      <w:proofErr w:type="spellStart"/>
      <w:r w:rsidR="0016477E">
        <w:rPr>
          <w:color w:val="000000"/>
        </w:rPr>
        <w:t>Karanačka</w:t>
      </w:r>
      <w:proofErr w:type="spellEnd"/>
      <w:r w:rsidR="0016477E">
        <w:rPr>
          <w:color w:val="000000"/>
        </w:rPr>
        <w:t xml:space="preserve"> 28, MBS: 030130659, OIB: 73493955010</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16477E">
        <w:t>26.923,27</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9496B" w:rsidP="00E3683E" w:rsidR="00E9496B">
      <w:pPr>
        <w:pStyle w:val="Tijeloteksta"/>
        <w:jc w:val="center"/>
        <w:rPr>
          <w:bCs/>
        </w:rPr>
      </w:pPr>
    </w:p>
    <w:p w:rsidRDefault="00E3683E" w:rsidP="00E3683E" w:rsidR="00E3683E">
      <w:pPr>
        <w:pStyle w:val="Tijeloteksta"/>
        <w:jc w:val="center"/>
        <w:rPr>
          <w:bCs/>
        </w:rPr>
      </w:pPr>
      <w:r>
        <w:rPr>
          <w:bCs/>
        </w:rPr>
        <w:lastRenderedPageBreak/>
        <w:t>3</w:t>
      </w:r>
    </w:p>
    <w:p w:rsidRDefault="0016477E" w:rsidP="0016477E" w:rsidR="0016477E">
      <w:pPr>
        <w:jc w:val="right"/>
      </w:pPr>
      <w:r>
        <w:t>13 St-865/16-7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16477E">
        <w:t>Marijana Božić</w:t>
      </w:r>
      <w:r w:rsidR="00E9496B">
        <w:t xml:space="preserve"> </w:t>
      </w:r>
      <w:r w:rsidR="00E70BB0">
        <w:t>iz Osijeka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E9496B">
        <w:t>13</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16477E">
        <w:rPr>
          <w:color w:val="000000"/>
        </w:rPr>
        <w:t xml:space="preserve">DECIBEL j.d.o.o. za proizvodnju glazbenih instrumenata i usluge, Beli Manastir, </w:t>
      </w:r>
      <w:proofErr w:type="spellStart"/>
      <w:r w:rsidR="0016477E">
        <w:rPr>
          <w:color w:val="000000"/>
        </w:rPr>
        <w:t>Karanačka</w:t>
      </w:r>
      <w:proofErr w:type="spellEnd"/>
      <w:r w:rsidR="0016477E">
        <w:rPr>
          <w:color w:val="000000"/>
        </w:rPr>
        <w:t xml:space="preserve"> 28,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E9496B">
        <w:t>8</w:t>
      </w:r>
      <w:r w:rsidR="00FA7476">
        <w:t>/</w:t>
      </w:r>
      <w:r w:rsidR="00E9496B">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428" w:rsidR="00661428">
      <w:r>
        <w:separator/>
      </w:r>
    </w:p>
  </w:endnote>
  <w:endnote w:id="0" w:type="continuationSeparator">
    <w:p w:rsidRDefault="00661428" w:rsidR="00661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428" w:rsidR="00661428">
      <w:r>
        <w:separator/>
      </w:r>
    </w:p>
  </w:footnote>
  <w:footnote w:id="0" w:type="continuationSeparator">
    <w:p w:rsidRDefault="00661428" w:rsidR="00661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16AD2"/>
    <w:rsid w:val="00145AC1"/>
    <w:rsid w:val="00150C53"/>
    <w:rsid w:val="0016016C"/>
    <w:rsid w:val="00163019"/>
    <w:rsid w:val="0016477E"/>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6117"/>
    <w:rsid w:val="00607E75"/>
    <w:rsid w:val="00616B91"/>
    <w:rsid w:val="006235FB"/>
    <w:rsid w:val="00630062"/>
    <w:rsid w:val="006521CB"/>
    <w:rsid w:val="00654243"/>
    <w:rsid w:val="006606AB"/>
    <w:rsid w:val="00661428"/>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A79F6"/>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380"/>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9496B"/>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116AD2"/>
    <w:rPr>
      <w:color w:val="808080"/>
      <w:bdr w:space="0" w:sz="0" w:color="auto" w:val="none"/>
      <w:shd w:fill="CCFFFF" w:color="auto" w:val="clear"/>
    </w:rPr>
  </w:style>
  <w:style w:customStyle="true" w:styleId="eSPISCCParagraphDefaultFont" w:type="character">
    <w:name w:val="eSPIS_CC_Paragraph Default Font"/>
    <w:basedOn w:val="Zadanifontodlomka"/>
    <w:rsid w:val="00116A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AD2"/>
    <w:rPr>
      <w:bdr w:space="0" w:sz="0" w:color="auto" w:val="none"/>
      <w:shd w:fill="FFFFCC" w:color="auto" w:val="clear"/>
      <w:lang w:val="hr-HR"/>
    </w:rPr>
  </w:style>
  <w:style w:customStyle="true" w:styleId="PozadinaSvijetloCrvena" w:type="character">
    <w:name w:val="Pozadina_SvijetloCrvena"/>
    <w:basedOn w:val="eSPISCCParagraphDefaultFont"/>
    <w:rsid w:val="00116A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A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116AD2"/>
    <w:rPr>
      <w:color w:val="808080"/>
      <w:bdr w:color="auto" w:space="0" w:sz="0" w:val="none"/>
      <w:shd w:color="auto" w:fill="CCFFFF" w:val="clear"/>
    </w:rPr>
  </w:style>
  <w:style w:customStyle="1" w:styleId="eSPISCCParagraphDefaultFont" w:type="character">
    <w:name w:val="eSPIS_CC_Paragraph Default Font"/>
    <w:basedOn w:val="Zadanifontodlomka"/>
    <w:rsid w:val="00116A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AD2"/>
    <w:rPr>
      <w:bdr w:color="auto" w:space="0" w:sz="0" w:val="none"/>
      <w:shd w:color="auto" w:fill="FFFFCC" w:val="clear"/>
      <w:lang w:val="hr-HR"/>
    </w:rPr>
  </w:style>
  <w:style w:customStyle="1" w:styleId="PozadinaSvijetloCrvena" w:type="character">
    <w:name w:val="Pozadina_SvijetloCrvena"/>
    <w:basedOn w:val="eSPISCCParagraphDefaultFont"/>
    <w:rsid w:val="00116A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A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St-865/2016</izvorni_sadrzaj>
    <derivirana_varijabla naziv="DomainObject.Predmet.OznakaBroj_1">St-865/2016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DECIBEL jednostavno društvo s ograničenom odgovornošću za proizvodnju glazbenih instrumenata i usluge</izvorni_sadrzaj>
    <derivirana_varijabla naziv="DomainObject.Predmet.ProtustrankaFormated_1">  DECIBEL jednostavno društvo s ograničenom odgovornošću za proizvodnju glazbenih instrumenata i usluge</derivirana_varijabla>
  </DomainObject.Predmet.ProtustrankaFormated>
  <DomainObject.Predmet.ProtustrankaFormatedOIB>
    <izvorni_sadrzaj>  DECIBEL jednostavno društvo s ograničenom odgovornošću za proizvodnju glazbenih instrumenata i usluge, OIB 73493955010</izvorni_sadrzaj>
    <derivirana_varijabla naziv="DomainObject.Predmet.ProtustrankaFormatedOIB_1">  DECIBEL jednostavno društvo s ograničenom odgovornošću za proizvodnju glazbenih instrumenata i usluge, OIB 73493955010</derivirana_varijabla>
  </DomainObject.Predmet.ProtustrankaFormatedOIB>
  <DomainObject.Predmet.ProtustrankaFormatedWithAdress>
    <izvorni_sadrzaj> DECIBEL jednostavno društvo s ograničenom odgovornošću za proizvodnju glazbenih instrumenata i usluge, Karanačka 28 , 31300 Beli Manastir</izvorni_sadrzaj>
    <derivirana_varijabla naziv="DomainObject.Predmet.ProtustrankaFormatedWithAdress_1"> DECIBEL jednostavno društvo s ograničenom odgovornošću za proizvodnju glazbenih instrumenata i usluge, Karanačka 28 , 31300 Beli Manastir</derivirana_varijabla>
  </DomainObject.Predmet.ProtustrankaFormatedWithAdress>
  <DomainObject.Predmet.ProtustrankaFormatedWithAdressOIB>
    <izvorni_sadrzaj> DECIBEL jednostavno društvo s ograničenom odgovornošću za proizvodnju glazbenih instrumenata i usluge, OIB 73493955010, Karanačka 28 , 31300 Beli Manastir</izvorni_sadrzaj>
    <derivirana_varijabla naziv="DomainObject.Predmet.ProtustrankaFormatedWithAdressOIB_1"> DECIBEL jednostavno društvo s ograničenom odgovornošću za proizvodnju glazbenih instrumenata i usluge, OIB 73493955010, Karanačka 28 , 31300 Beli Manastir</derivirana_varijabla>
  </DomainObject.Predmet.ProtustrankaFormatedWithAdressOIB>
  <DomainObject.Predmet.ProtustrankaWithAdress>
    <izvorni_sadrzaj>DECIBEL jednostavno društvo s ograničenom odgovornošću za proizvodnju glazbenih instrumenata i usluge Karanačka 28 , 31300 Beli Manastir</izvorni_sadrzaj>
    <derivirana_varijabla naziv="DomainObject.Predmet.ProtustrankaWithAdress_1">DECIBEL jednostavno društvo s ograničenom odgovornošću za proizvodnju glazbenih instrumenata i usluge Karanačka 28 , 31300 Beli Manastir</derivirana_varijabla>
  </DomainObject.Predmet.ProtustrankaWithAdress>
  <DomainObject.Predmet.ProtustrankaWithAdressOIB>
    <izvorni_sadrzaj>DECIBEL jednostavno društvo s ograničenom odgovornošću za proizvodnju glazbenih instrumenata i usluge, OIB 73493955010, Karanačka 28 , 31300 Beli Manastir</izvorni_sadrzaj>
    <derivirana_varijabla naziv="DomainObject.Predmet.ProtustrankaWithAdressOIB_1">DECIBEL jednostavno društvo s ograničenom odgovornošću za proizvodnju glazbenih instrumenata i usluge, OIB 73493955010, Karanačka 28 , 31300 Beli Manastir</derivirana_varijabla>
  </DomainObject.Predmet.ProtustrankaWithAdressOIB>
  <DomainObject.Predmet.ProtustrankaNazivFormated>
    <izvorni_sadrzaj>DECIBEL jednostavno društvo s ograničenom odgovornošću za proizvodnju glazbenih instrumenata i usluge</izvorni_sadrzaj>
    <derivirana_varijabla naziv="DomainObject.Predmet.ProtustrankaNazivFormated_1">DECIBEL jednostavno društvo s ograničenom odgovornošću za proizvodnju glazbenih instrumenata i usluge</derivirana_varijabla>
  </DomainObject.Predmet.ProtustrankaNazivFormated>
  <DomainObject.Predmet.ProtustrankaNazivFormatedOIB>
    <izvorni_sadrzaj>DECIBEL jednostavno društvo s ograničenom odgovornošću za proizvodnju glazbenih instrumenata i usluge, OIB 73493955010</izvorni_sadrzaj>
    <derivirana_varijabla naziv="DomainObject.Predmet.ProtustrankaNazivFormatedOIB_1">DECIBEL jednostavno društvo s ograničenom odgovornošću za proizvodnju glazbenih instrumenata i usluge, OIB 73493955010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DECIBEL jednostavno društvo s ograničenom odgovornošću za proizvodnju glazbenih instrumenata i usluge</item>
    </izvorni_sadrzaj>
    <derivirana_varijabla naziv="DomainObject.Predmet.ProtuStrankaListFormated_1">
      <item>DECIBEL jednostavno društvo s ograničenom odgovornošću za proizvodnju glazbenih instrumenata i usluge</item>
    </derivirana_varijabla>
  </DomainObject.Predmet.ProtuStrankaListFormated>
  <DomainObject.Predmet.ProtuStrankaListFormatedOIB>
    <izvorni_sadrzaj>
      <item>DECIBEL jednostavno društvo s ograničenom odgovornošću za proizvodnju glazbenih instrumenata i usluge, OIB 73493955010</item>
    </izvorni_sadrzaj>
    <derivirana_varijabla naziv="DomainObject.Predmet.ProtuStrankaListFormatedOIB_1">
      <item>DECIBEL jednostavno društvo s ograničenom odgovornošću za proizvodnju glazbenih instrumenata i usluge, OIB 73493955010</item>
    </derivirana_varijabla>
  </DomainObject.Predmet.ProtuStrankaListFormatedOIB>
  <DomainObject.Predmet.ProtuStrankaListFormatedWithAdress>
    <izvorni_sadrzaj>
      <item>DECIBEL jednostavno društvo s ograničenom odgovornošću za proizvodnju glazbenih instrumenata i usluge, Karanačka 28 , 31300 Beli Manastir</item>
    </izvorni_sadrzaj>
    <derivirana_varijabla naziv="DomainObject.Predmet.ProtuStrankaListFormatedWithAdress_1">
      <item>DECIBEL jednostavno društvo s ograničenom odgovornošću za proizvodnju glazbenih instrumenata i usluge, Karanačka 28 , 31300 Beli Manastir</item>
    </derivirana_varijabla>
  </DomainObject.Predmet.ProtuStrankaListFormatedWithAdress>
  <DomainObject.Predmet.ProtuStrankaListFormatedWithAdressOIB>
    <izvorni_sadrzaj>
      <item>DECIBEL jednostavno društvo s ograničenom odgovornošću za proizvodnju glazbenih instrumenata i usluge, OIB 73493955010, Karanačka 28 , 31300 Beli Manastir</item>
    </izvorni_sadrzaj>
    <derivirana_varijabla naziv="DomainObject.Predmet.ProtuStrankaListFormatedWithAdressOIB_1">
      <item>DECIBEL jednostavno društvo s ograničenom odgovornošću za proizvodnju glazbenih instrumenata i usluge, OIB 73493955010, Karanačka 28 , 31300 Beli Manastir</item>
    </derivirana_varijabla>
  </DomainObject.Predmet.ProtuStrankaListFormatedWithAdressOIB>
  <DomainObject.Predmet.ProtuStrankaListNazivFormated>
    <izvorni_sadrzaj>
      <item>DECIBEL jednostavno društvo s ograničenom odgovornošću za proizvodnju glazbenih instrumenata i usluge</item>
    </izvorni_sadrzaj>
    <derivirana_varijabla naziv="DomainObject.Predmet.ProtuStrankaListNazivFormated_1">
      <item>DECIBEL jednostavno društvo s ograničenom odgovornošću za proizvodnju glazbenih instrumenata i usluge</item>
    </derivirana_varijabla>
  </DomainObject.Predmet.ProtuStrankaListNazivFormated>
  <DomainObject.Predmet.ProtuStrankaListNazivFormatedOIB>
    <izvorni_sadrzaj>
      <item>DECIBEL jednostavno društvo s ograničenom odgovornošću za proizvodnju glazbenih instrumenata i usluge, OIB 73493955010</item>
    </izvorni_sadrzaj>
    <derivirana_varijabla naziv="DomainObject.Predmet.ProtuStrankaListNazivFormatedOIB_1">
      <item>DECIBEL jednostavno društvo s ograničenom odgovornošću za proizvodnju glazbenih instrumenata i usluge, OIB 73493955010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DECIBEL jednostavno društvo s ograničenom odgovornošću za proizvodnju glazbenih instrumenata i usluge</izvorni_sadrzaj>
    <derivirana_varijabla naziv="DomainObject.Predmet.ProtustrankaIDrugi_1">DECIBEL jednostavno društvo s ograničenom odgovornošću za proizvodnju glazbenih instrumenata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DECIBEL jednostavno društvo s ograničenom odgovornošću za proizvodnju glazbenih instrumenata i usluge, OIB 73493955010, Karanačka 28 , 31300 Beli Manastir</izvorni_sadrzaj>
    <derivirana_varijabla naziv="DomainObject.Predmet.ProtustrankaIDrugiAdressOIB_1">DECIBEL jednostavno društvo s ograničenom odgovornošću za proizvodnju glazbenih instrumenata i usluge, OIB 73493955010, Karanačka 28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DECIBEL jednostavno društvo s ograničenom odgovornošću za proizvodnju glazbenih instrumenata i usluge</item>
    </izvorni_sadrzaj>
    <derivirana_varijabla naziv="DomainObject.Predmet.SudioniciListNaziv_1">
      <item>FINA RC OSIJEK</item>
      <item>DECIBEL jednostavno društvo s ograničenom odgovornošću za proizvodnju glazbenih instrumenata i usluge</item>
    </derivirana_varijabla>
  </DomainObject.Predmet.SudioniciListNaziv>
  <DomainObject.Predmet.SudioniciListAdressOIB>
    <izvorni_sadrzaj>
      <item>FINA RC OSIJEK, OIB 85821130368</item>
      <item>DECIBEL jednostavno društvo s ograničenom odgovornošću za proizvodnju glazbenih instrumenata i usluge, OIB 73493955010, Karanačka 28 ,31300 Beli Manastir</item>
    </izvorni_sadrzaj>
    <derivirana_varijabla naziv="DomainObject.Predmet.SudioniciListAdressOIB_1">
      <item>FINA RC OSIJEK, OIB 85821130368</item>
      <item>DECIBEL jednostavno društvo s ograničenom odgovornošću za proizvodnju glazbenih instrumenata i usluge, OIB 73493955010, Karanačka 28 ,31300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73493955010</item>
    </izvorni_sadrzaj>
    <derivirana_varijabla naziv="DomainObject.Predmet.SudioniciListNazivOIB_1">
      <item>, OIB 85821130368</item>
      <item>, OIB 73493955010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C8B5D1-DD4B-41DE-9567-E516C8390D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5388</properties:Characters>
  <properties:Lines>149</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2017-12-13T10:34:00Z</dcterms:created>
  <dc:creator>hermanj</dc:creator>
  <cp:lastModifiedBy>Snježana Markotić Jurić</cp:lastModifiedBy>
  <cp:lastPrinted>2017-12-06T12:07:00Z</cp:lastPrinted>
  <dcterms:modified xmlns:xsi="http://www.w3.org/2001/XMLSchema-instance" xsi:type="dcterms:W3CDTF">2017-12-13T10:35:00Z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