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d24a" w14:paraId="93cd24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0B357B">
        <w:rPr>
          <w:color w:themeColor="text1" w:val="000000"/>
        </w:rPr>
        <w:t>AB ORIGINE</w:t>
      </w:r>
      <w:r w:rsidR="00B45C90">
        <w:rPr>
          <w:color w:themeColor="text1" w:val="000000"/>
        </w:rPr>
        <w:t xml:space="preserve"> </w:t>
      </w:r>
      <w:r w:rsidR="000B357B">
        <w:rPr>
          <w:color w:themeColor="text1" w:val="000000"/>
        </w:rPr>
        <w:t>d.o.o., Solin, Kneza Trpimira 4</w:t>
      </w:r>
      <w:r w:rsidR="007F2949" w:rsidRPr="00313750">
        <w:rPr>
          <w:color w:themeColor="text1" w:val="000000"/>
        </w:rPr>
        <w:t>, OIB:</w:t>
      </w:r>
      <w:r w:rsidR="000B357B">
        <w:rPr>
          <w:color w:themeColor="text1" w:val="000000"/>
        </w:rPr>
        <w:t xml:space="preserve">  01550646520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0B357B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1C5FEF" w:rsidRPr="001C5FEF">
        <w:rPr>
          <w:color w:themeColor="text1" w:val="000000"/>
        </w:rPr>
        <w:t xml:space="preserve"> </w:t>
      </w:r>
      <w:r w:rsidR="000B357B" w:rsidRPr="000B357B">
        <w:rPr>
          <w:color w:themeColor="text1" w:val="000000"/>
        </w:rPr>
        <w:t>AB ORIGINE d.o.o., Solin, Kneza Trpimira 4, OIB:  01550646520,</w:t>
      </w:r>
      <w:r w:rsidR="000B357B">
        <w:rPr>
          <w:color w:themeColor="text1" w:val="000000"/>
        </w:rPr>
        <w:t xml:space="preserve"> </w:t>
      </w:r>
      <w:r w:rsidR="001C5FEF" w:rsidRPr="001C5FEF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0B357B">
        <w:rPr>
          <w:color w:themeColor="text1" w:val="000000"/>
        </w:rPr>
        <w:t xml:space="preserve"> razdoblju od 175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0B357B">
        <w:rPr>
          <w:color w:themeColor="text1" w:val="000000"/>
        </w:rPr>
        <w:t xml:space="preserve"> 5.863,24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0B357B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57B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21.St-125/2016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B357B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7F5B05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ORIGINE d.o.o. za trgovinu i promidžbu</izvorni_sadrzaj>
    <derivirana_varijabla naziv="DomainObject.Predmet.ProtustrankaFormated_1">  AB ORIGINE d.o.o. za trgovinu i promidžbu</derivirana_varijabla>
  </DomainObject.Predmet.ProtustrankaFormated>
  <DomainObject.Predmet.ProtustrankaFormatedOIB>
    <izvorni_sadrzaj>  AB ORIGINE d.o.o. za trgovinu i promidžbu, OIB 01550646520</izvorni_sadrzaj>
    <derivirana_varijabla naziv="DomainObject.Predmet.ProtustrankaFormatedOIB_1">  AB ORIGINE d.o.o. za trgovinu i promidžbu, OIB 01550646520</derivirana_varijabla>
  </DomainObject.Predmet.ProtustrankaFormatedOIB>
  <DomainObject.Predmet.ProtustrankaFormatedWithAdress>
    <izvorni_sadrzaj> AB ORIGINE d.o.o. za trgovinu i promidžbu, Kneza Trpimira 4, 21210 Solin</izvorni_sadrzaj>
    <derivirana_varijabla naziv="DomainObject.Predmet.ProtustrankaFormatedWithAdress_1"> AB ORIGINE d.o.o. za trgovinu i promidžbu, Kneza Trpimira 4, 21210 Solin</derivirana_varijabla>
  </DomainObject.Predmet.ProtustrankaFormatedWithAdress>
  <DomainObject.Predmet.ProtustrankaFormatedWithAdressOIB>
    <izvorni_sadrzaj> AB ORIGINE d.o.o. za trgovinu i promidžbu, OIB 01550646520, Kneza Trpimira 4, 21210 Solin</izvorni_sadrzaj>
    <derivirana_varijabla naziv="DomainObject.Predmet.ProtustrankaFormatedWithAdressOIB_1"> AB ORIGINE d.o.o. za trgovinu i promidžbu, OIB 01550646520, Kneza Trpimira 4, 21210 Solin</derivirana_varijabla>
  </DomainObject.Predmet.ProtustrankaFormatedWithAdressOIB>
  <DomainObject.Predmet.ProtustrankaWithAdress>
    <izvorni_sadrzaj>AB ORIGINE d.o.o. za trgovinu i promidžbu Kneza Trpimira 4, 21210 Solin</izvorni_sadrzaj>
    <derivirana_varijabla naziv="DomainObject.Predmet.ProtustrankaWithAdress_1">AB ORIGINE d.o.o. za trgovinu i promidžbu Kneza Trpimira 4, 21210 Solin</derivirana_varijabla>
  </DomainObject.Predmet.ProtustrankaWithAdress>
  <DomainObject.Predmet.ProtustrankaWithAdressOIB>
    <izvorni_sadrzaj>AB ORIGINE d.o.o. za trgovinu i promidžbu, OIB 01550646520, Kneza Trpimira 4, 21210 Solin</izvorni_sadrzaj>
    <derivirana_varijabla naziv="DomainObject.Predmet.ProtustrankaWithAdressOIB_1">AB ORIGINE d.o.o. za trgovinu i promidžbu, OIB 01550646520, Kneza Trpimira 4, 21210 Solin</derivirana_varijabla>
  </DomainObject.Predmet.ProtustrankaWithAdressOIB>
  <DomainObject.Predmet.ProtustrankaNazivFormated>
    <izvorni_sadrzaj>AB ORIGINE d.o.o. za trgovinu i promidžbu</izvorni_sadrzaj>
    <derivirana_varijabla naziv="DomainObject.Predmet.ProtustrankaNazivFormated_1">AB ORIGINE d.o.o. za trgovinu i promidžbu</derivirana_varijabla>
  </DomainObject.Predmet.ProtustrankaNazivFormated>
  <DomainObject.Predmet.ProtustrankaNazivFormatedOIB>
    <izvorni_sadrzaj>AB ORIGINE d.o.o. za trgovinu i promidžbu, OIB 01550646520</izvorni_sadrzaj>
    <derivirana_varijabla naziv="DomainObject.Predmet.ProtustrankaNazivFormatedOIB_1">AB ORIGINE d.o.o. za trgovinu i promidžbu, OIB 01550646520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5863.24</izvorni_sadrzaj>
    <derivirana_varijabla naziv="DomainObject.Predmet.TrenutnaVrijednost_1">5863.24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 ORIGINE d.o.o. za trgovinu i promidžbu</item>
    </izvorni_sadrzaj>
    <derivirana_varijabla naziv="DomainObject.Predmet.ProtuStrankaListFormated_1">
      <item>AB ORIGINE d.o.o. za trgovinu i promidžbu</item>
    </derivirana_varijabla>
  </DomainObject.Predmet.ProtuStrankaListFormated>
  <DomainObject.Predmet.ProtuStrankaListFormatedOIB>
    <izvorni_sadrzaj>
      <item>AB ORIGINE d.o.o. za trgovinu i promidžbu, OIB 01550646520</item>
    </izvorni_sadrzaj>
    <derivirana_varijabla naziv="DomainObject.Predmet.ProtuStrankaListFormatedOIB_1">
      <item>AB ORIGINE d.o.o. za trgovinu i promidžbu, OIB 01550646520</item>
    </derivirana_varijabla>
  </DomainObject.Predmet.ProtuStrankaListFormatedOIB>
  <DomainObject.Predmet.ProtuStrankaListFormatedWithAdress>
    <izvorni_sadrzaj>
      <item>AB ORIGINE d.o.o. za trgovinu i promidžbu, Kneza Trpimira 4, 21210 Solin</item>
    </izvorni_sadrzaj>
    <derivirana_varijabla naziv="DomainObject.Predmet.ProtuStrankaListFormatedWithAdress_1">
      <item>AB ORIGINE d.o.o. za trgovinu i promidžbu, Kneza Trpimira 4, 21210 Solin</item>
    </derivirana_varijabla>
  </DomainObject.Predmet.ProtuStrankaListFormatedWithAdress>
  <DomainObject.Predmet.ProtuStrankaListFormatedWithAdressOIB>
    <izvorni_sadrzaj>
      <item>AB ORIGINE d.o.o. za trgovinu i promidžbu, OIB 01550646520, Kneza Trpimira 4, 21210 Solin</item>
    </izvorni_sadrzaj>
    <derivirana_varijabla naziv="DomainObject.Predmet.ProtuStrankaListFormatedWithAdressOIB_1">
      <item>AB ORIGINE d.o.o. za trgovinu i promidžbu, OIB 01550646520, Kneza Trpimira 4, 21210 Solin</item>
    </derivirana_varijabla>
  </DomainObject.Predmet.ProtuStrankaListFormatedWithAdressOIB>
  <DomainObject.Predmet.ProtuStrankaListNazivFormated>
    <izvorni_sadrzaj>
      <item>AB ORIGINE d.o.o. za trgovinu i promidžbu</item>
    </izvorni_sadrzaj>
    <derivirana_varijabla naziv="DomainObject.Predmet.ProtuStrankaListNazivFormated_1">
      <item>AB ORIGINE d.o.o. za trgovinu i promidžbu</item>
    </derivirana_varijabla>
  </DomainObject.Predmet.ProtuStrankaListNazivFormated>
  <DomainObject.Predmet.ProtuStrankaListNazivFormatedOIB>
    <izvorni_sadrzaj>
      <item>AB ORIGINE d.o.o. za trgovinu i promidžbu, OIB 01550646520</item>
    </izvorni_sadrzaj>
    <derivirana_varijabla naziv="DomainObject.Predmet.ProtuStrankaListNazivFormatedOIB_1">
      <item>AB ORIGINE d.o.o. za trgovinu i promidžbu, OIB 01550646520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 ORIGINE d.o.o. za trgovinu i promidžbu</izvorni_sadrzaj>
    <derivirana_varijabla naziv="DomainObject.Predmet.ProtustrankaIDrugi_1">AB ORIGINE d.o.o. za trgovinu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 ORIGINE d.o.o. za trgovinu i promidžbu, OIB 01550646520, Kneza Trpimira 4, 21210 Solin</izvorni_sadrzaj>
    <derivirana_varijabla naziv="DomainObject.Predmet.ProtustrankaIDrugiAdressOIB_1">AB ORIGINE d.o.o. za trgovinu i promidžbu, OIB 01550646520, Kneza Trpimira 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ORIGINE d.o.o. za trgovinu i promidžbu</item>
      <item>FINANCIJSKA AGENCIJA, RC SPLIT</item>
    </izvorni_sadrzaj>
    <derivirana_varijabla naziv="DomainObject.Predmet.SudioniciListNaziv_1">
      <item>AB ORIGINE d.o.o. za trgovinu i promidžbu</item>
      <item>FINANCIJSKA AGENCIJA, RC SPLIT</item>
    </derivirana_varijabla>
  </DomainObject.Predmet.SudioniciListNaziv>
  <DomainObject.Predmet.SudioniciListAdressOIB>
    <izvorni_sadrzaj>
      <item>AB ORIGINE d.o.o. za trgovinu i promidžbu, OIB 01550646520, Kneza Trpimira 4,21210 Solin</item>
      <item>FINANCIJSKA AGENCIJA, RC SPLIT, OIB 85821130368, Mažuranićevo šetalište 24 b,21000 Split</item>
    </izvorni_sadrzaj>
    <derivirana_varijabla naziv="DomainObject.Predmet.SudioniciListAdressOIB_1">
      <item>AB ORIGINE d.o.o. za trgovinu i promidžbu, OIB 01550646520, Kneza Trpimira 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01550646520</item>
      <item>, OIB 85821130368</item>
    </izvorni_sadrzaj>
    <derivirana_varijabla naziv="DomainObject.Predmet.SudioniciListNazivOIB_1">
      <item>, OIB 01550646520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2016-04-21T11:59:00Z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2016-04-22T06:22:00Z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