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de9e" w14:paraId="3c5de9e" w:rsidRDefault="00537F95" w:rsidP="00537F95" w:rsidR="00537F9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UDRUGA ZANATA „MAISON CHIC” BRTONIGLA,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Dudova 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537F95">
        <w:rPr>
          <w:rFonts w:cs="Times New Roman" w:eastAsia="Times New Roman"/>
          <w:szCs w:val="24"/>
          <w:lang w:eastAsia="hr-HR"/>
        </w:rPr>
        <w:t>95291861117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18002583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 w:rsidR="00BD3A64"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537F95" w:rsidP="00537F95" w:rsidR="00537F9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537F95" w:rsidP="00537F95" w:rsidR="00537F95" w:rsidRPr="001C2B01">
      <w:pPr>
        <w:ind w:firstLine="708"/>
        <w:rPr>
          <w:szCs w:val="24"/>
        </w:rPr>
      </w:pPr>
    </w:p>
    <w:p w:rsidRDefault="00537F95" w:rsidP="00537F95" w:rsidR="00537F9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UDRUGA ZANATA „MAISON CHIC” BRTONIGLA,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Dudova 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537F95">
        <w:rPr>
          <w:rFonts w:cs="Times New Roman" w:eastAsia="Times New Roman"/>
          <w:szCs w:val="24"/>
          <w:lang w:eastAsia="hr-HR"/>
        </w:rPr>
        <w:t>95291861117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18002583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srpnja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537F95" w:rsidP="00537F95" w:rsidR="00537F95" w:rsidRPr="001C2B01">
      <w:pPr>
        <w:ind w:firstLine="708"/>
        <w:rPr>
          <w:szCs w:val="24"/>
        </w:rPr>
      </w:pPr>
    </w:p>
    <w:p w:rsidRDefault="00537F95" w:rsidP="00537F95" w:rsidR="00537F9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31</w:t>
      </w:r>
      <w:r w:rsidRPr="001C2B01">
        <w:rPr>
          <w:szCs w:val="24"/>
        </w:rPr>
        <w:t xml:space="preserve">. </w:t>
      </w:r>
      <w:r>
        <w:rPr>
          <w:szCs w:val="24"/>
        </w:rPr>
        <w:t>srpnja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123</w:t>
      </w:r>
      <w:r w:rsidRPr="001C2B01">
        <w:rPr>
          <w:szCs w:val="24"/>
        </w:rPr>
        <w:t>,</w:t>
      </w:r>
      <w:r>
        <w:rPr>
          <w:szCs w:val="24"/>
        </w:rPr>
        <w:t>17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537F95" w:rsidP="00537F95" w:rsidR="00537F95" w:rsidRPr="001C2B01">
      <w:pPr>
        <w:rPr>
          <w:szCs w:val="24"/>
        </w:rPr>
      </w:pPr>
    </w:p>
    <w:p w:rsidRDefault="00537F95" w:rsidP="00537F95" w:rsidR="00537F9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537F95" w:rsidP="00537F95" w:rsidR="00537F9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7F95" w:rsidP="00537F95" w:rsidR="00537F9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502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502</w:t>
      </w:r>
      <w:r w:rsidRPr="001C2B01">
        <w:rPr>
          <w:rFonts w:cs="Times New Roman" w:eastAsia="Times New Roman"/>
          <w:szCs w:val="24"/>
          <w:lang w:eastAsia="hr-HR"/>
        </w:rPr>
        <w:t>-17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537F95" w:rsidP="00537F95" w:rsidR="00537F95" w:rsidRPr="001C2B01">
      <w:pPr>
        <w:ind w:firstLine="708"/>
        <w:rPr>
          <w:szCs w:val="24"/>
        </w:rPr>
      </w:pPr>
    </w:p>
    <w:p w:rsidRDefault="00537F95" w:rsidP="00537F95" w:rsidR="00537F9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37F95" w:rsidP="00537F95" w:rsidR="00537F95" w:rsidRPr="001C2B01">
      <w:pPr>
        <w:ind w:firstLine="708"/>
        <w:rPr>
          <w:szCs w:val="24"/>
        </w:rPr>
      </w:pPr>
    </w:p>
    <w:p w:rsidRDefault="00537F95" w:rsidP="00537F95" w:rsidR="00537F9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BD3A64"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rujna</w:t>
      </w:r>
      <w:r w:rsidRPr="001C2B01">
        <w:rPr>
          <w:szCs w:val="24"/>
        </w:rPr>
        <w:t xml:space="preserve"> 2017.</w:t>
      </w:r>
    </w:p>
    <w:p w:rsidRDefault="00537F95" w:rsidP="00537F95" w:rsidR="00537F9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37F95" w:rsidP="00537F95" w:rsidR="00537F9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537F95" w:rsidP="00537F95" w:rsidR="00537F95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537F95" w:rsidP="00537F95" w:rsidR="0050499D" w:rsidRPr="00537F95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sectPr w:rsidSect="002E608C" w:rsidR="0050499D" w:rsidRPr="00537F9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F95" w:rsidP="00537F95" w:rsidR="00537F95">
      <w:r>
        <w:separator/>
      </w:r>
    </w:p>
  </w:endnote>
  <w:endnote w:id="0" w:type="continuationSeparator">
    <w:p w:rsidRDefault="00537F95" w:rsidP="00537F95" w:rsidR="00537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F95" w:rsidP="00537F95" w:rsidR="00537F95">
      <w:r>
        <w:separator/>
      </w:r>
    </w:p>
  </w:footnote>
  <w:footnote w:id="0" w:type="continuationSeparator">
    <w:p w:rsidRDefault="00537F95" w:rsidP="00537F95" w:rsidR="00537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5" w:rsidP="002E608C" w:rsidR="002E608C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5" w:rsidP="002E608C" w:rsidR="002E608C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502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A51"/>
    <w:rsid w:val="0050499D"/>
    <w:rsid w:val="00537F95"/>
    <w:rsid w:val="00BD3A64"/>
    <w:rsid w:val="00D75A51"/>
    <w:rsid w:val="00D8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7F9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7F9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37F9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F9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3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5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7F9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7F9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37F9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F9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3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5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ZANATA "MAISON CHIC" BRTONIGLA</izvorni_sadrzaj>
    <derivirana_varijabla naziv="DomainObject.Predmet.ProtustrankaFormated_1">  UDRUGA ZANATA "MAISON CHIC" BRTONIGLA</derivirana_varijabla>
  </DomainObject.Predmet.ProtustrankaFormated>
  <DomainObject.Predmet.ProtustrankaFormatedOIB>
    <izvorni_sadrzaj>  UDRUGA ZANATA "MAISON CHIC" BRTONIGLA, OIB 95291861117</izvorni_sadrzaj>
    <derivirana_varijabla naziv="DomainObject.Predmet.ProtustrankaFormatedOIB_1">  UDRUGA ZANATA "MAISON CHIC" BRTONIGLA, OIB 95291861117</derivirana_varijabla>
  </DomainObject.Predmet.ProtustrankaFormatedOIB>
  <DomainObject.Predmet.ProtustrankaFormatedWithAdress>
    <izvorni_sadrzaj> UDRUGA ZANATA "MAISON CHIC" BRTONIGLA, Dudova 5, 52474 Brtonigla</izvorni_sadrzaj>
    <derivirana_varijabla naziv="DomainObject.Predmet.ProtustrankaFormatedWithAdress_1"> UDRUGA ZANATA "MAISON CHIC" BRTONIGLA, Dudova 5, 52474 Brtonigla</derivirana_varijabla>
  </DomainObject.Predmet.ProtustrankaFormatedWithAdress>
  <DomainObject.Predmet.ProtustrankaFormatedWithAdressOIB>
    <izvorni_sadrzaj> UDRUGA ZANATA "MAISON CHIC" BRTONIGLA, OIB 95291861117, Dudova 5, 52474 Brtonigla</izvorni_sadrzaj>
    <derivirana_varijabla naziv="DomainObject.Predmet.ProtustrankaFormatedWithAdressOIB_1"> UDRUGA ZANATA "MAISON CHIC" BRTONIGLA, OIB 95291861117, Dudova 5, 52474 Brtonigla</derivirana_varijabla>
  </DomainObject.Predmet.ProtustrankaFormatedWithAdressOIB>
  <DomainObject.Predmet.ProtustrankaWithAdress>
    <izvorni_sadrzaj>UDRUGA ZANATA "MAISON CHIC" BRTONIGLA Dudova 5, 52474 Brtonigla</izvorni_sadrzaj>
    <derivirana_varijabla naziv="DomainObject.Predmet.ProtustrankaWithAdress_1">UDRUGA ZANATA "MAISON CHIC" BRTONIGLA Dudova 5, 52474 Brtonigla</derivirana_varijabla>
  </DomainObject.Predmet.ProtustrankaWithAdress>
  <DomainObject.Predmet.ProtustrankaWithAdressOIB>
    <izvorni_sadrzaj>UDRUGA ZANATA "MAISON CHIC" BRTONIGLA, OIB 95291861117, Dudova 5, 52474 Brtonigla</izvorni_sadrzaj>
    <derivirana_varijabla naziv="DomainObject.Predmet.ProtustrankaWithAdressOIB_1">UDRUGA ZANATA "MAISON CHIC" BRTONIGLA, OIB 95291861117, Dudova 5, 52474 Brtonigla</derivirana_varijabla>
  </DomainObject.Predmet.ProtustrankaWithAdressOIB>
  <DomainObject.Predmet.ProtustrankaNazivFormated>
    <izvorni_sadrzaj>UDRUGA ZANATA "MAISON CHIC" BRTONIGLA</izvorni_sadrzaj>
    <derivirana_varijabla naziv="DomainObject.Predmet.ProtustrankaNazivFormated_1">UDRUGA ZANATA "MAISON CHIC" BRTONIGLA</derivirana_varijabla>
  </DomainObject.Predmet.ProtustrankaNazivFormated>
  <DomainObject.Predmet.ProtustrankaNazivFormatedOIB>
    <izvorni_sadrzaj>UDRUGA ZANATA "MAISON CHIC" BRTONIGLA, OIB 95291861117</izvorni_sadrzaj>
    <derivirana_varijabla naziv="DomainObject.Predmet.ProtustrankaNazivFormatedOIB_1">UDRUGA ZANATA "MAISON CHIC" BRTONIGLA, OIB 95291861117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6123.17</izvorni_sadrzaj>
    <derivirana_varijabla naziv="DomainObject.Predmet.TrenutnaVrijednost_1">6123.17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ZANATA "MAISON CHIC" BRTONIGLA</item>
    </izvorni_sadrzaj>
    <derivirana_varijabla naziv="DomainObject.Predmet.ProtuStrankaListFormated_1">
      <item>UDRUGA ZANATA "MAISON CHIC" BRTONIGLA</item>
    </derivirana_varijabla>
  </DomainObject.Predmet.ProtuStrankaListFormated>
  <DomainObject.Predmet.ProtuStrankaListFormatedOIB>
    <izvorni_sadrzaj>
      <item>UDRUGA ZANATA "MAISON CHIC" BRTONIGLA, OIB 95291861117</item>
    </izvorni_sadrzaj>
    <derivirana_varijabla naziv="DomainObject.Predmet.ProtuStrankaListFormatedOIB_1">
      <item>UDRUGA ZANATA "MAISON CHIC" BRTONIGLA, OIB 95291861117</item>
    </derivirana_varijabla>
  </DomainObject.Predmet.ProtuStrankaListFormatedOIB>
  <DomainObject.Predmet.ProtuStrankaListFormatedWithAdress>
    <izvorni_sadrzaj>
      <item>UDRUGA ZANATA "MAISON CHIC" BRTONIGLA, Dudova 5, 52474 Brtonigla</item>
    </izvorni_sadrzaj>
    <derivirana_varijabla naziv="DomainObject.Predmet.ProtuStrankaListFormatedWithAdress_1">
      <item>UDRUGA ZANATA "MAISON CHIC" BRTONIGLA, Dudova 5, 52474 Brtonigla</item>
    </derivirana_varijabla>
  </DomainObject.Predmet.ProtuStrankaListFormatedWithAdress>
  <DomainObject.Predmet.ProtuStrankaListFormatedWithAdressOIB>
    <izvorni_sadrzaj>
      <item>UDRUGA ZANATA "MAISON CHIC" BRTONIGLA, OIB 95291861117, Dudova 5, 52474 Brtonigla</item>
    </izvorni_sadrzaj>
    <derivirana_varijabla naziv="DomainObject.Predmet.ProtuStrankaListFormatedWithAdressOIB_1">
      <item>UDRUGA ZANATA "MAISON CHIC" BRTONIGLA, OIB 95291861117, Dudova 5, 52474 Brtonigla</item>
    </derivirana_varijabla>
  </DomainObject.Predmet.ProtuStrankaListFormatedWithAdressOIB>
  <DomainObject.Predmet.ProtuStrankaListNazivFormated>
    <izvorni_sadrzaj>
      <item>UDRUGA ZANATA "MAISON CHIC" BRTONIGLA</item>
    </izvorni_sadrzaj>
    <derivirana_varijabla naziv="DomainObject.Predmet.ProtuStrankaListNazivFormated_1">
      <item>UDRUGA ZANATA "MAISON CHIC" BRTONIGLA</item>
    </derivirana_varijabla>
  </DomainObject.Predmet.ProtuStrankaListNazivFormated>
  <DomainObject.Predmet.ProtuStrankaListNazivFormatedOIB>
    <izvorni_sadrzaj>
      <item>UDRUGA ZANATA "MAISON CHIC" BRTONIGLA, OIB 95291861117</item>
    </izvorni_sadrzaj>
    <derivirana_varijabla naziv="DomainObject.Predmet.ProtuStrankaListNazivFormatedOIB_1">
      <item>UDRUGA ZANATA "MAISON CHIC" BRTONIGLA, OIB 95291861117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ZANATA "MAISON CHIC" BRTONIGLA</izvorni_sadrzaj>
    <derivirana_varijabla naziv="DomainObject.Predmet.ProtustrankaIDrugi_1">UDRUGA ZANATA "MAISON CHIC"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ZANATA "MAISON CHIC" BRTONIGLA, OIB 95291861117, Dudova 5, 52474 Brtonigla</izvorni_sadrzaj>
    <derivirana_varijabla naziv="DomainObject.Predmet.ProtustrankaIDrugiAdressOIB_1">UDRUGA ZANATA "MAISON CHIC" BRTONIGLA, OIB 95291861117, Dudova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ZANATA "MAISON CHIC" BRTONIGLA</item>
    </izvorni_sadrzaj>
    <derivirana_varijabla naziv="DomainObject.Predmet.SudioniciListNaziv_1">
      <item>FINANCIJSKA AGENCIJA, RC RIJEKA, PODRUŽNICA PULA, PULA</item>
      <item>UDRUGA ZANATA "MAISON CHIC"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ZANATA "MAISON CHIC" BRTONIGLA, OIB 95291861117, Dudova 5,52474 Brtonigla</item>
    </izvorni_sadrzaj>
    <derivirana_varijabla naziv="DomainObject.Predmet.SudioniciListAdressOIB_1">
      <item>FINANCIJSKA AGENCIJA, RC RIJEKA, PODRUŽNICA PULA, PULA, OIB 85821130368, F. Kurelca 8,51000 Rijeka</item>
      <item>UDRUGA ZANATA "MAISON CHIC" BRTONIGLA, OIB 95291861117, Dudova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95291861117</item>
    </izvorni_sadrzaj>
    <derivirana_varijabla naziv="DomainObject.Predmet.SudioniciListNazivOIB_1">
      <item>, OIB 85821130368</item>
      <item>, OIB 95291861117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2673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2017-09-12T10:35:00Z</dcterms:created>
  <dc:creator>Morena Brajuha</dc:creator>
  <dc:description/>
  <cp:keywords/>
  <cp:lastModifiedBy>Ana Jeromela</cp:lastModifiedBy>
  <cp:lastPrinted>2017-09-12T10:39:00Z</cp:lastPrinted>
  <dcterms:modified xmlns:xsi="http://www.w3.org/2001/XMLSchema-instance" xsi:type="dcterms:W3CDTF">2017-09-15T06:41:00Z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