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8ded" w14:paraId="86d8ded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D41656" w:rsidRPr="00B96100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 w:rsidRPr="00D1403E">
        <w:t>St-2952/2018-9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D5444" w:rsidP="00D43C44" w:rsidR="00DD5444">
      <w:pPr>
        <w:jc w:val="both"/>
        <w:rPr>
          <w:rFonts w:hAnsi="Verdana" w:ascii="Verdana"/>
        </w:rPr>
      </w:pPr>
    </w:p>
    <w:p w:rsidRDefault="00DD5444" w:rsidP="00D43C44" w:rsidR="00DD5444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D1403E" w:rsidR="00DD5444"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D1403E">
        <w:t>09,00</w:t>
      </w:r>
      <w:r w:rsidR="00530028">
        <w:t xml:space="preserve"> </w:t>
      </w:r>
      <w:r w:rsidR="00D41656">
        <w:t xml:space="preserve">sati u stečajnom postupku nad dužnikom </w:t>
      </w:r>
      <w:r w:rsidR="00D1403E">
        <w:t xml:space="preserve">Interijer ASOVI j.d.o.o. </w:t>
      </w:r>
      <w:r w:rsidR="00F7203B">
        <w:t xml:space="preserve">, </w:t>
      </w:r>
      <w:r w:rsidR="00D1403E" w:rsidRPr="00D1403E">
        <w:t xml:space="preserve">Prigorje Brdovečko (Općina </w:t>
      </w:r>
      <w:proofErr w:type="spellStart"/>
      <w:r w:rsidR="00D1403E" w:rsidRPr="00D1403E">
        <w:t>Brdovec</w:t>
      </w:r>
      <w:proofErr w:type="spellEnd"/>
      <w:r w:rsidR="00D1403E" w:rsidRPr="00D1403E">
        <w:t>)</w:t>
      </w:r>
      <w:r w:rsidR="00F7203B">
        <w:t xml:space="preserve">, </w:t>
      </w:r>
      <w:r w:rsidR="00D1403E" w:rsidRPr="00D1403E">
        <w:t>Vinogradski put 40</w:t>
      </w:r>
      <w:r w:rsidR="00F7203B">
        <w:t xml:space="preserve">, OIB: </w:t>
      </w:r>
      <w:r w:rsidR="00D1403E">
        <w:t>26580468765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D41656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66362"/>
    <w:rsid w:val="00277534"/>
    <w:rsid w:val="002C08C0"/>
    <w:rsid w:val="0030670A"/>
    <w:rsid w:val="00463224"/>
    <w:rsid w:val="005274E0"/>
    <w:rsid w:val="00530028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30C07"/>
    <w:rsid w:val="00893E2A"/>
    <w:rsid w:val="008E7E33"/>
    <w:rsid w:val="0092106B"/>
    <w:rsid w:val="0094078D"/>
    <w:rsid w:val="00952C38"/>
    <w:rsid w:val="00AD51C6"/>
    <w:rsid w:val="00AF76C1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97DDC"/>
    <w:rsid w:val="00ED6B39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62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62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62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62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62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62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St-2952/2018</izvorni_sadrzaj>
    <derivirana_varijabla naziv="DomainObject.Predmet.OznakaBroj_1">St-2952/2018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ASOVI jednostavno društvo s ograničenom odgovornošću za usluge zastupanog po punomoćniku Josip Margetić</izvorni_sadrzaj>
    <derivirana_varijabla naziv="DomainObject.Predmet.ProtustrankaFormated_1">  Interijer ASOVI jednostavno društvo s ograničenom odgovornošću za usluge zastupanog po punomoćniku Josip Margetić</derivirana_varijabla>
  </DomainObject.Predmet.ProtustrankaFormated>
  <DomainObject.Predmet.ProtustrankaFormatedOIB>
    <izvorni_sadrzaj>  Interijer ASOVI jednostavno društvo s ograničenom odgovornošću za usluge, OIB 26580468765 zastupanog po punomoćniku Josip Margetić</izvorni_sadrzaj>
    <derivirana_varijabla naziv="DomainObject.Predmet.ProtustrankaFormatedOIB_1">  Interijer ASOVI jednostavno društvo s ograničenom odgovornošću za usluge, OIB 26580468765 zastupanog po punomoćniku Josip Margetić</derivirana_varijabla>
  </DomainObject.Predmet.ProtustrankaFormatedOIB>
  <DomainObject.Predmet.ProtustrankaFormatedWithAdress>
    <izvorni_sadrzaj> Interijer ASOVI jednostavno društvo s ograničenom odgovornošću za usluge, Vinogradski put 40, 10291 Prigorje Brdovečko zastupanog po punomoćniku Josip Margetić</izvorni_sadrzaj>
    <derivirana_varijabla naziv="DomainObject.Predmet.ProtustrankaFormatedWithAdress_1"> Interijer ASOVI jednostavno društvo s ograničenom odgovornošću za usluge, Vinogradski put 40, 10291 Prigorje Brdovečko zastupanog po punomoćniku Josip Margetić</derivirana_varijabla>
  </DomainObject.Predmet.ProtustrankaFormatedWithAdress>
  <DomainObject.Predmet.ProtustrankaFormatedWithAdressOIB>
    <izvorni_sadrzaj> Interijer ASOVI jednostavno društvo s ograničenom odgovornošću za usluge, OIB 26580468765, Vinogradski put 40, 10291 Prigorje Brdovečko zastupanog po punomoćniku Josip Margetić</izvorni_sadrzaj>
    <derivirana_varijabla naziv="DomainObject.Predmet.ProtustrankaFormatedWithAdressOIB_1"> Interijer ASOVI jednostavno društvo s ograničenom odgovornošću za usluge, OIB 26580468765, Vinogradski put 40, 10291 Prigorje Brdovečko zastupanog po punomoćniku Josip Margetić</derivirana_varijabla>
  </DomainObject.Predmet.ProtustrankaFormatedWithAdressOIB>
  <DomainObject.Predmet.ProtustrankaWithAdress>
    <izvorni_sadrzaj>Interijer ASOVI jednostavno društvo s ograničenom odgovornošću za usluge Vinogradski put 40, 10291 Prigorje Brdovečko</izvorni_sadrzaj>
    <derivirana_varijabla naziv="DomainObject.Predmet.ProtustrankaWithAdress_1">Interijer ASOVI jednostavno društvo s ograničenom odgovornošću za usluge Vinogradski put 40, 10291 Prigorje Brdovečko</derivirana_varijabla>
  </DomainObject.Predmet.ProtustrankaWithAdress>
  <DomainObject.Predmet.ProtustrankaWithAdressOIB>
    <izvorni_sadrzaj>Interijer ASOVI jednostavno društvo s ograničenom odgovornošću za usluge, OIB 26580468765, Vinogradski put 40, 10291 Prigorje Brdovečko</izvorni_sadrzaj>
    <derivirana_varijabla naziv="DomainObject.Predmet.ProtustrankaWithAdressOIB_1">Interijer ASOVI jednostavno društvo s ograničenom odgovornošću za usluge, OIB 26580468765, Vinogradski put 40, 10291 Prigorje Brdovečko</derivirana_varijabla>
  </DomainObject.Predmet.ProtustrankaWithAdressOIB>
  <DomainObject.Predmet.ProtustrankaNazivFormated>
    <izvorni_sadrzaj>Interijer ASOVI jednostavno društvo s ograničenom odgovornošću za usluge</izvorni_sadrzaj>
    <derivirana_varijabla naziv="DomainObject.Predmet.ProtustrankaNazivFormated_1">Interijer ASOVI jednostavno društvo s ograničenom odgovornošću za usluge</derivirana_varijabla>
  </DomainObject.Predmet.ProtustrankaNazivFormated>
  <DomainObject.Predmet.ProtustrankaNazivFormatedOIB>
    <izvorni_sadrzaj>Interijer ASOVI jednostavno društvo s ograničenom odgovornošću za usluge, OIB 26580468765</izvorni_sadrzaj>
    <derivirana_varijabla naziv="DomainObject.Predmet.ProtustrankaNazivFormatedOIB_1">Interijer ASOVI jednostavno društvo s ograničenom odgovornošću za usluge, OIB 26580468765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ASOVI jednostavno društvo s ograničenom odgovornošću za usluge zastupanog po punomoćniku Josip Margetić</item>
    </izvorni_sadrzaj>
    <derivirana_varijabla naziv="DomainObject.Predmet.ProtuStrankaListFormated_1">
      <item>Interijer ASOVI jednostavno društvo s ograničenom odgovornošću za usluge zastupanog po punomoćniku Josip Margetić</item>
    </derivirana_varijabla>
  </DomainObject.Predmet.ProtuStrankaListFormated>
  <DomainObject.Predmet.ProtuStrankaListFormatedOIB>
    <izvorni_sadrzaj>
      <item>Interijer ASOVI jednostavno društvo s ograničenom odgovornošću za usluge, OIB 26580468765 zastupanog po punomoćniku Josip Margetić</item>
    </izvorni_sadrzaj>
    <derivirana_varijabla naziv="DomainObject.Predmet.ProtuStrankaListFormatedOIB_1">
      <item>Interijer ASOVI jednostavno društvo s ograničenom odgovornošću za usluge, OIB 26580468765 zastupanog po punomoćniku Josip Margetić</item>
    </derivirana_varijabla>
  </DomainObject.Predmet.ProtuStrankaListFormatedOIB>
  <DomainObject.Predmet.ProtuStrankaListFormatedWithAdress>
    <izvorni_sadrzaj>
      <item>Interijer ASOVI jednostavno društvo s ograničenom odgovornošću za usluge, Vinogradski put 40, 10291 Prigorje Brdovečko zastupanog po punomoćniku Josip Margetić</item>
    </izvorni_sadrzaj>
    <derivirana_varijabla naziv="DomainObject.Predmet.ProtuStrankaListFormatedWithAdress_1">
      <item>Interijer ASOVI jednostavno društvo s ograničenom odgovornošću za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 ASOVI jednostavno društvo s ograničenom odgovornošću za usluge, OIB 26580468765, Vinogradski put 40, 10291 Prigorje Brdovečko zastupanog po punomoćniku Josip Margetić</item>
    </izvorni_sadrzaj>
    <derivirana_varijabla naziv="DomainObject.Predmet.ProtuStrankaListFormatedWithAdressOIB_1">
      <item>Interijer ASOVI jednostavno društvo s ograničenom odgovornošću za usluge, OIB 26580468765,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 ASOVI jednostavno društvo s ograničenom odgovornošću za usluge</item>
    </izvorni_sadrzaj>
    <derivirana_varijabla naziv="DomainObject.Predmet.ProtuStrankaListNazivFormated_1">
      <item>Interijer ASOVI jednostavno društvo s ograničenom odgovornošću za usluge</item>
    </derivirana_varijabla>
  </DomainObject.Predmet.ProtuStrankaListNazivFormated>
  <DomainObject.Predmet.ProtuStrankaListNazivFormatedOIB>
    <izvorni_sadrzaj>
      <item>Interijer ASOVI jednostavno društvo s ograničenom odgovornošću za usluge, OIB 26580468765</item>
    </izvorni_sadrzaj>
    <derivirana_varijabla naziv="DomainObject.Predmet.ProtuStrankaListNazivFormatedOIB_1">
      <item>Interijer ASOVI jednostavno društvo s ograničenom odgovornošću za usluge, OIB 26580468765</item>
    </derivirana_varijabla>
  </DomainObject.Predmet.ProtuStrankaListNazivFormatedOIB>
  <DomainObject.Predmet.OstaliListFormated>
    <izvorni_sadrzaj>
      <item>Josip Margetić punomoćnik sudionika u postupku Interijer ASOVI jednostavno društvo s ograničenom odgovornošću za usluge</item>
    </izvorni_sadrzaj>
    <derivirana_varijabla naziv="DomainObject.Predmet.OstaliListFormated_1">
      <item>Josip Margetić punomoćnik sudionika u postupku Interijer ASOVI jednostavno društvo s ograničenom odgovornošću za usluge</item>
    </derivirana_varijabla>
  </DomainObject.Predmet.OstaliListFormated>
  <DomainObject.Predmet.OstaliListFormatedOIB>
    <izvorni_sadrzaj>
      <item>Josip Margetić, OIB 51014824768 punomoćnik sudionika u postupku Interijer ASOVI jednostavno društvo s ograničenom odgovornošću za usluge</item>
    </izvorni_sadrzaj>
    <derivirana_varijabla naziv="DomainObject.Predmet.OstaliListFormatedOIB_1">
      <item>Josip Margetić, OIB 51014824768 punomoćnik sudionika u postupku Interijer ASOVI jednostavno društvo s ograničenom odgovornošću za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 ASOVI jednostavno društvo s ograničenom odgovornošću za usluge</item>
    </izvorni_sadrzaj>
    <derivirana_varijabla naziv="DomainObject.Predmet.OstaliListFormatedWithAdress_1">
      <item>Josip Margetić, Vinogradski Put 40, 10291 Prigorje Brdovečko punomoćnik sudionika u postupku Interijer ASOVI jednostavno društvo s ograničenom odgovornošću za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 ASOVI jednostavno društvo s ograničenom odgovornošću za usluge</item>
    </izvorni_sadrzaj>
    <derivirana_varijabla naziv="DomainObject.Predmet.OstaliListFormatedWithAdressOIB_1">
      <item>Josip Margetić, OIB 51014824768, Vinogradski Put 40, 10291 Prigorje Brdovečko punomoćnik sudionika u postupku Interijer ASOVI jednostavno društvo s ograničenom odgovornošću za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ASOVI jednostavno društvo s ograničenom odgovornošću za usluge</izvorni_sadrzaj>
    <derivirana_varijabla naziv="DomainObject.Predmet.ProtustrankaIDrugi_1">Interijer ASOVI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ASOVI jednostavno društvo s ograničenom odgovornošću za usluge, OIB 26580468765, Vinogradski put 40, 10291 Prigorje Brdovečko</izvorni_sadrzaj>
    <derivirana_varijabla naziv="DomainObject.Predmet.ProtustrankaIDrugiAdressOIB_1">Interijer ASOVI jednostavno društvo s ograničenom odgovornošću za usluge, OIB 26580468765,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ASOVI jednostavno društvo s ograničenom odgovornošću za usluge</item>
      <item>Josip Margetić</item>
    </izvorni_sadrzaj>
    <derivirana_varijabla naziv="DomainObject.Predmet.SudioniciListNaziv_1">
      <item>FINA Regionalni centar Zagreb</item>
      <item>Interijer ASOVI jednostavno društvo s ograničenom odgovornošću za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26580468765</item>
      <item>, OIB 51014824768</item>
    </izvorni_sadrzaj>
    <derivirana_varijabla naziv="DomainObject.Predmet.SudioniciListNazivOIB_1">
      <item>, OIB 85821130368</item>
      <item>, OIB 26580468765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St-2952/2018-3</izvorni_sadrzaj>
    <derivirana_varijabla naziv="DomainObject.PredzadnjaOdlukaIzPredmeta.Oznaka_1">St-2952/2018-3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83</properties:Words>
  <properties:Characters>472</properties:Characters>
  <properties:Lines>31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2019-02-13T07:33:00Z</dcterms:created>
  <dc:creator>stecaj</dc:creator>
  <cp:lastModifiedBy>Žana Livaja</cp:lastModifiedBy>
  <cp:lastPrinted>2019-02-13T07:37:00Z</cp:lastPrinted>
  <dcterms:modified xmlns:xsi="http://www.w3.org/2001/XMLSchema-instance" xsi:type="dcterms:W3CDTF">2019-02-13T07:41:00Z</dcterms:modified>
  <cp:revision>5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(St-2952-18-OBAVIJEST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