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955a9" w14:paraId="7c955a9" w:rsidRDefault="00AE649C" w:rsidP="00FA5B5E" w:rsidR="00AE649C" w:rsidRPr="00B76F3C">
      <w:pPr>
        <w:pStyle w:val="Naslov3"/>
        <w15:collapsed w:val="false"/>
      </w:pPr>
      <w:bookmarkStart w:name="_GoBack" w:id="0"/>
      <w:bookmarkEnd w:id="0"/>
    </w:p>
    <w:p w:rsidRDefault="00A65891"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A65891" w:rsidP="00A65891" w:rsidR="00A65891">
      <w:pPr>
        <w:pStyle w:val="Bezproreda"/>
        <w:ind w:firstLine="708" w:left="5664"/>
      </w:pPr>
      <w:r>
        <w:t>1 St-290/2015-10</w:t>
      </w:r>
    </w:p>
    <w:p w:rsidRDefault="00A65891" w:rsidP="00A65891" w:rsidR="00A65891">
      <w:pPr>
        <w:pStyle w:val="Bezproreda"/>
      </w:pPr>
    </w:p>
    <w:p w:rsidRDefault="00A65891" w:rsidP="00A65891" w:rsidR="00A65891">
      <w:pPr>
        <w:pStyle w:val="Bezproreda"/>
      </w:pPr>
    </w:p>
    <w:p w:rsidRDefault="00A65891" w:rsidP="00A65891" w:rsidR="00A65891">
      <w:pPr>
        <w:pStyle w:val="Bezproreda"/>
        <w:jc w:val="center"/>
      </w:pPr>
    </w:p>
    <w:p w:rsidRDefault="00A65891" w:rsidP="00A65891" w:rsidR="00A65891">
      <w:pPr>
        <w:pStyle w:val="Bezproreda"/>
        <w:jc w:val="center"/>
      </w:pPr>
      <w:r>
        <w:t>R E P U B L I K A       H R V A T S K A</w:t>
      </w:r>
    </w:p>
    <w:p w:rsidRDefault="00A65891" w:rsidP="00A65891" w:rsidR="00A65891">
      <w:pPr>
        <w:pStyle w:val="Bezproreda"/>
        <w:jc w:val="center"/>
      </w:pPr>
    </w:p>
    <w:p w:rsidRDefault="00A65891" w:rsidP="00A65891" w:rsidR="00A65891">
      <w:pPr>
        <w:pStyle w:val="Bezproreda"/>
        <w:jc w:val="center"/>
      </w:pPr>
      <w:r>
        <w:t>R J E Š E N J E</w:t>
      </w:r>
    </w:p>
    <w:p w:rsidRDefault="00A65891" w:rsidP="00A65891" w:rsidR="00A65891">
      <w:pPr>
        <w:pStyle w:val="Bezproreda"/>
        <w:jc w:val="center"/>
      </w:pPr>
    </w:p>
    <w:p w:rsidRDefault="00A65891" w:rsidP="00A65891" w:rsidR="00A65891">
      <w:pPr>
        <w:pStyle w:val="Bezproreda"/>
      </w:pPr>
    </w:p>
    <w:p w:rsidRDefault="00A65891" w:rsidP="00A65891" w:rsidR="00A65891">
      <w:pPr>
        <w:pStyle w:val="Bezproreda"/>
      </w:pPr>
      <w:r>
        <w:t>TRGOVAČKI SUD U BJELOVARU,  po   sucu Branki Pleskalt,  u stečajnom predmetu nad trgovačkim društvom  CATTLEYA EVENTS j. d.o.o. za proizvodnju, trgovinu i usluge BJELOVAR, Ivana Viteza Trnskog 11, OIB: 69001879671,  dana  17.  svibnja  2016. godine</w:t>
      </w:r>
    </w:p>
    <w:p w:rsidRDefault="00A65891" w:rsidP="00A65891" w:rsidR="00A65891">
      <w:pPr>
        <w:pStyle w:val="Bezproreda"/>
      </w:pPr>
    </w:p>
    <w:p w:rsidRDefault="00A65891" w:rsidP="00A65891" w:rsidR="00A65891">
      <w:pPr>
        <w:pStyle w:val="Bezproreda"/>
      </w:pPr>
    </w:p>
    <w:p w:rsidRDefault="00A65891" w:rsidP="00A65891" w:rsidR="00A65891">
      <w:pPr>
        <w:pStyle w:val="Bezproreda"/>
        <w:jc w:val="center"/>
      </w:pPr>
      <w:r>
        <w:t>r i j e š i o     j e</w:t>
      </w:r>
    </w:p>
    <w:p w:rsidRDefault="00A65891" w:rsidP="00A65891" w:rsidR="00A65891">
      <w:pPr>
        <w:pStyle w:val="Bezproreda"/>
        <w:jc w:val="center"/>
      </w:pPr>
    </w:p>
    <w:p w:rsidRDefault="00A65891" w:rsidP="00A65891" w:rsidR="00A65891">
      <w:pPr>
        <w:pStyle w:val="Bezproreda"/>
      </w:pPr>
      <w:r>
        <w:t>I Otvara se stečajni postupak nad trgovačkim društvom CATTLEYA EVENTS j. d.o.o. za proizvodnju, trgovinu i usluge BJELOVAR, Ivana Viteza Trnskog 11, OIB: 69001879671.</w:t>
      </w:r>
    </w:p>
    <w:p w:rsidRDefault="00A65891" w:rsidP="00A65891" w:rsidR="00A65891">
      <w:pPr>
        <w:pStyle w:val="Bezproreda"/>
      </w:pPr>
    </w:p>
    <w:p w:rsidRDefault="00A65891" w:rsidP="00A65891" w:rsidR="00A65891">
      <w:pPr>
        <w:pStyle w:val="Bezproreda"/>
      </w:pPr>
      <w:r>
        <w:t>II Za stečajnog upravitelja imenuje se  Tanasije Marković iz Daruva</w:t>
      </w:r>
      <w:r>
        <w:t>ra, Vrbovac, Vrbovačka cesta 44, OIB: 15362271646</w:t>
      </w:r>
      <w:r>
        <w:t>.</w:t>
      </w:r>
    </w:p>
    <w:p w:rsidRDefault="00A65891" w:rsidP="00A65891" w:rsidR="00A65891">
      <w:pPr>
        <w:pStyle w:val="Bezproreda"/>
      </w:pPr>
    </w:p>
    <w:p w:rsidRDefault="00A65891" w:rsidP="00A65891" w:rsidR="00A65891">
      <w:pPr>
        <w:pStyle w:val="Bezproreda"/>
      </w:pPr>
      <w:r>
        <w:t>III Zaključuje se stečajni postupak nad trgovačkim društvom CATTLEYA EVENTS j. d.o.o. za proizvodnju, trgovinu i usluge BJELOVAR, Ivana Viteza Trnskog 11, OIB: 69001879671.</w:t>
      </w:r>
    </w:p>
    <w:p w:rsidRDefault="00A65891" w:rsidP="00A65891" w:rsidR="00A65891">
      <w:pPr>
        <w:pStyle w:val="Bezproreda"/>
      </w:pPr>
      <w:r>
        <w:t xml:space="preserve"> </w:t>
      </w:r>
    </w:p>
    <w:p w:rsidRDefault="00A65891" w:rsidP="00A65891" w:rsidR="00A65891">
      <w:pPr>
        <w:pStyle w:val="Bezproreda"/>
      </w:pPr>
      <w:r>
        <w:t>IV Ovo rješenje objaviti će se na e-oglasnoj ploči suda i dostaviti će se nakon pravomoćnosti sudskom registru ovog suda radi brisanja dužnika iz sudskog registra.</w:t>
      </w:r>
    </w:p>
    <w:p w:rsidRDefault="00A65891" w:rsidP="00A65891" w:rsidR="00A65891">
      <w:pPr>
        <w:pStyle w:val="Bezproreda"/>
      </w:pPr>
    </w:p>
    <w:p w:rsidRDefault="00A65891" w:rsidP="00A65891" w:rsidR="00A65891">
      <w:pPr>
        <w:pStyle w:val="Bezproreda"/>
      </w:pPr>
    </w:p>
    <w:p w:rsidRDefault="00A65891" w:rsidP="00A65891" w:rsidR="00A65891">
      <w:pPr>
        <w:pStyle w:val="Bezproreda"/>
        <w:jc w:val="center"/>
      </w:pPr>
      <w:r>
        <w:t>Obrazloženje</w:t>
      </w:r>
    </w:p>
    <w:p w:rsidRDefault="00A65891" w:rsidP="00A65891" w:rsidR="00A65891">
      <w:pPr>
        <w:pStyle w:val="Bezproreda"/>
      </w:pPr>
    </w:p>
    <w:p w:rsidRDefault="00A65891" w:rsidP="00A65891" w:rsidR="00A65891">
      <w:pPr>
        <w:pStyle w:val="Bezproreda"/>
      </w:pPr>
      <w:r>
        <w:t>Predlagatelj FINA,Regionalni centar Zagreb. Podružnica Bjelovar podnijela  je ovome sudu dana  30.  listopada 2015. godine prijedlog za otvaranje stečajnog postupka nad dužnikom CATTLEYA EVENTS j. d.o.o. za proizvodnju, trgovinu i usluge BJELOVAR, Ivana Viteza Trnskog 11, OIB: 69001879671.</w:t>
      </w:r>
    </w:p>
    <w:p w:rsidRDefault="00A65891" w:rsidP="00A65891" w:rsidR="00A65891">
      <w:pPr>
        <w:pStyle w:val="Bezproreda"/>
      </w:pPr>
    </w:p>
    <w:p w:rsidRDefault="00A65891" w:rsidP="00A65891" w:rsidR="00A65891">
      <w:pPr>
        <w:pStyle w:val="Bezproreda"/>
        <w:rPr>
          <w:rFonts w:cstheme="minorBidi" w:hAnsiTheme="minorHAnsi" w:asciiTheme="minorHAnsi"/>
          <w:sz w:val="22"/>
          <w:szCs w:val="22"/>
          <w:lang w:eastAsia="en-US"/>
        </w:rPr>
      </w:pPr>
      <w:r>
        <w:t>Kako je predlagatelj učinio vjerojatnim postojanje svoje tražbine te prezaduženost dužnika kao stečajnog razloga u skladu s odredbom članka 39. stavak 3.  i temeljem članka 42. stavak 1. Stečajnog zakona sud  je donio rješenje  o pokretanju prethodnog postupka  radi utvrđivanja uvjeta za otvaranje stečajnog postupka.</w:t>
      </w:r>
    </w:p>
    <w:p w:rsidRDefault="00A65891" w:rsidP="00A65891" w:rsidR="00A65891">
      <w:pPr>
        <w:pStyle w:val="Bezproreda"/>
      </w:pPr>
    </w:p>
    <w:p w:rsidRDefault="00A65891" w:rsidP="00A65891" w:rsidR="00A65891">
      <w:pPr>
        <w:pStyle w:val="Bezproreda"/>
      </w:pPr>
      <w:r>
        <w:t xml:space="preserve">U svom prijedlogu  od 30. listopada 2015. godine i podnesku od 4. svibnja 2016. godine FINA Podružnica Bjelovar navodi da ostaje i nadalje kod prijedloga radi otvaranja stečajnog postupka nad dužnikom  CATTLEYA EVENTS j. d.o.o. za proizvodnju, trgovinu i usluge </w:t>
      </w:r>
      <w:r>
        <w:lastRenderedPageBreak/>
        <w:t>BJELOVAR, Ivana Viteza Trnskog 11, OIB: 69001879671,  jer je žiro-račun dužnika u neprekidnoj blokadi u  razdoblju od 120 dana u ukupnom iznosu od  26.395,93 kuna te da nema imovine i ima jednog zaposlenog.</w:t>
      </w:r>
    </w:p>
    <w:p w:rsidRDefault="00A65891" w:rsidP="00A65891" w:rsidR="00A65891">
      <w:pPr>
        <w:pStyle w:val="Bezproreda"/>
      </w:pPr>
    </w:p>
    <w:p w:rsidRDefault="00A65891" w:rsidP="00A65891" w:rsidR="00A65891">
      <w:pPr>
        <w:pStyle w:val="Bezproreda"/>
      </w:pPr>
      <w:r>
        <w:tab/>
        <w:t>S obzirom na navedeno, nedvojbeno je da kod dužnika postoji nesposobnost za plaćanje kao stečajni razlog, slijedom čega je nad dužnikom valjalo otvoriti stečajni postupak, kako je određeno pod točkom I. izreke.</w:t>
      </w:r>
    </w:p>
    <w:p w:rsidRDefault="00A65891" w:rsidP="00A65891" w:rsidR="00A65891">
      <w:pPr>
        <w:pStyle w:val="Bezproreda"/>
      </w:pPr>
    </w:p>
    <w:p w:rsidRDefault="00A65891" w:rsidP="00A65891" w:rsidR="00A65891">
      <w:pPr>
        <w:pStyle w:val="Bezproreda"/>
      </w:pPr>
      <w:r>
        <w:tab/>
        <w:t xml:space="preserve">Nadalje, kako je utvrđeno da dužnik nema imovine niti za namirenje troškova stečajnoga postupka, ispunili su se uvjeti iz odredbe čl. 132. st. 1. i 2. Stečajnog zakona „Narodne novine“ broj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stečajni sudac predujmi dostatan iznos novca za pokriće troškova prethodnog, tako i otvorenog stečajnog postupka". </w:t>
      </w:r>
    </w:p>
    <w:p w:rsidRDefault="00A65891" w:rsidP="00A65891" w:rsidR="00A65891">
      <w:pPr>
        <w:pStyle w:val="Bezproreda"/>
      </w:pPr>
    </w:p>
    <w:p w:rsidRDefault="00A65891" w:rsidP="00A65891" w:rsidR="00A65891">
      <w:pPr>
        <w:pStyle w:val="Bezproreda"/>
      </w:pPr>
      <w:r>
        <w:tab/>
        <w:t xml:space="preserve">Obzirom na sve navedeno ispunili uvjeti iz čl. 132. st.1. i 2. Stečajnog zakona za donošenje odluke o otvaranju i istodobnom zaključenju ovog stečajnog postupka. </w:t>
      </w:r>
    </w:p>
    <w:p w:rsidRDefault="00A65891" w:rsidP="00A65891" w:rsidR="00A65891">
      <w:pPr>
        <w:pStyle w:val="Bezproreda"/>
      </w:pPr>
    </w:p>
    <w:p w:rsidRDefault="00A65891" w:rsidP="00A65891" w:rsidR="00A65891">
      <w:pPr>
        <w:pStyle w:val="Bezproreda"/>
      </w:pPr>
      <w:r>
        <w:tab/>
        <w:t>Temeljem svega navedenoga, riješeno je kao u izreci.</w:t>
      </w:r>
    </w:p>
    <w:p w:rsidRDefault="00A65891" w:rsidP="00A65891" w:rsidR="00A65891">
      <w:pPr>
        <w:pStyle w:val="Bezproreda"/>
      </w:pPr>
    </w:p>
    <w:p w:rsidRDefault="00A65891" w:rsidP="00A65891" w:rsidR="00A65891">
      <w:pPr>
        <w:pStyle w:val="Bezproreda"/>
      </w:pPr>
      <w:r>
        <w:t xml:space="preserve">U Bjelovaru, 17. svibnja 2016.                                                                                                   </w:t>
      </w:r>
      <w:r>
        <w:tab/>
      </w:r>
      <w:r>
        <w:tab/>
      </w:r>
      <w:r>
        <w:tab/>
      </w:r>
      <w:r>
        <w:tab/>
      </w:r>
      <w:r>
        <w:tab/>
      </w:r>
      <w:r>
        <w:tab/>
      </w:r>
      <w:r>
        <w:tab/>
        <w:t xml:space="preserve">                      S U D A C</w:t>
      </w:r>
    </w:p>
    <w:p w:rsidRDefault="00A65891" w:rsidP="00A65891" w:rsidR="00A65891">
      <w:pPr>
        <w:pStyle w:val="Bezproreda"/>
      </w:pPr>
    </w:p>
    <w:p w:rsidRDefault="00A65891" w:rsidP="00A65891" w:rsidR="00A65891">
      <w:pPr>
        <w:pStyle w:val="Bezproreda"/>
      </w:pPr>
      <w:r>
        <w:t xml:space="preserve">           </w:t>
      </w:r>
      <w:r>
        <w:tab/>
      </w:r>
      <w:r>
        <w:tab/>
      </w:r>
      <w:r>
        <w:tab/>
      </w:r>
      <w:r>
        <w:tab/>
        <w:t xml:space="preserve">                            </w:t>
      </w:r>
      <w:r>
        <w:t xml:space="preserve">                 </w:t>
      </w:r>
      <w:r>
        <w:t xml:space="preserve">  BRANKA PLESKALT  </w:t>
      </w:r>
    </w:p>
    <w:p w:rsidRDefault="00A65891" w:rsidP="00A65891" w:rsidR="00A65891">
      <w:pPr>
        <w:pStyle w:val="Bezproreda"/>
      </w:pPr>
    </w:p>
    <w:p w:rsidRDefault="00A65891" w:rsidP="00A65891" w:rsidR="00A65891">
      <w:pPr>
        <w:pStyle w:val="Bezproreda"/>
      </w:pPr>
    </w:p>
    <w:p w:rsidRDefault="00A65891" w:rsidP="00A65891" w:rsidR="00A65891">
      <w:pPr>
        <w:pStyle w:val="Bezproreda"/>
      </w:pPr>
      <w:r>
        <w:t xml:space="preserve">                                                                                          </w:t>
      </w:r>
    </w:p>
    <w:p w:rsidRDefault="00A65891" w:rsidP="00A65891" w:rsidR="00A65891">
      <w:pPr>
        <w:pStyle w:val="Bezproreda"/>
      </w:pPr>
      <w:r>
        <w:t>UPUTA O PRAVNOM LIJEKU:</w:t>
      </w:r>
    </w:p>
    <w:p w:rsidRDefault="00A65891" w:rsidP="00A65891" w:rsidR="00A65891">
      <w:pPr>
        <w:pStyle w:val="Bezproreda"/>
      </w:pPr>
      <w:r>
        <w:tab/>
        <w:t xml:space="preserve">Protiv ovoga rješenja može se podnijeti žalba u roku od osam dana, od isteka roka od osam dana od dana objave ovog rješenja na e oglasnoj ploči suda pisano u četiri primjerka, putem ovoga suda, Visokom trgovačkom sudu RH.                     </w:t>
      </w:r>
    </w:p>
    <w:p w:rsidRDefault="00A65891" w:rsidP="00A65891" w:rsidR="00A65891">
      <w:pPr>
        <w:pStyle w:val="Bezproreda"/>
      </w:pPr>
      <w:r>
        <w:tab/>
        <w:t>Protiv točke I. ovoga rješenja žalbu može podnijeti osoba koja je bila zastupnik po zakonu dužnika pravne osobe do dana nastupanja pravnih posljedica otvaranja stečajnog postupka (čl. 128. st. 8. SZ-a).</w:t>
      </w:r>
    </w:p>
    <w:p w:rsidRDefault="00A65891" w:rsidP="00A65891" w:rsidR="00A65891">
      <w:pPr>
        <w:pStyle w:val="Bezproreda"/>
      </w:pPr>
    </w:p>
    <w:p w:rsidRDefault="00A65891" w:rsidP="00A65891" w:rsidR="00A65891">
      <w:pPr>
        <w:pStyle w:val="Bezproreda"/>
      </w:pPr>
    </w:p>
    <w:p w:rsidRDefault="00A65891" w:rsidP="00A65891" w:rsidR="00A65891">
      <w:pPr>
        <w:pStyle w:val="Bezproreda"/>
      </w:pPr>
      <w:r>
        <w:t>Rj.</w:t>
      </w:r>
    </w:p>
    <w:p w:rsidRDefault="00A65891" w:rsidP="00A65891" w:rsidR="00A65891">
      <w:pPr>
        <w:pStyle w:val="Bezproreda"/>
      </w:pPr>
      <w:r>
        <w:t>Dna:</w:t>
      </w:r>
    </w:p>
    <w:p w:rsidRDefault="00A65891" w:rsidP="00A65891" w:rsidR="00A65891">
      <w:pPr>
        <w:pStyle w:val="Bezproreda"/>
      </w:pPr>
      <w:r>
        <w:t>Financijska agencija- putem e-oglasne ploče suda</w:t>
      </w:r>
    </w:p>
    <w:p w:rsidRDefault="00A65891" w:rsidP="00A65891" w:rsidR="00A65891">
      <w:pPr>
        <w:pStyle w:val="Bezproreda"/>
      </w:pPr>
      <w:r>
        <w:t>Cattleya Events  j. d.o.o. . – putem e-oglasne ploče suda</w:t>
      </w:r>
    </w:p>
    <w:p w:rsidRDefault="00A65891" w:rsidP="00A65891" w:rsidR="00A65891">
      <w:pPr>
        <w:pStyle w:val="Bezproreda"/>
      </w:pPr>
      <w:r>
        <w:t>z.z. dužnika – putem e-oglasne ploče suda i putem pošte</w:t>
      </w:r>
    </w:p>
    <w:p w:rsidRDefault="00A65891" w:rsidP="00A65891" w:rsidR="00A65891">
      <w:pPr>
        <w:pStyle w:val="Bezproreda"/>
      </w:pPr>
      <w:r>
        <w:t xml:space="preserve">Stečajnom upravitelju – putem e-oglasne ploče i putem pošte </w:t>
      </w:r>
    </w:p>
    <w:p w:rsidRDefault="00A65891" w:rsidP="00A65891" w:rsidR="00A65891">
      <w:pPr>
        <w:pStyle w:val="Bezproreda"/>
      </w:pPr>
      <w:r>
        <w:t>Porezna uprava Područni ured Sjeverna Hrvatska, - putem e-oglasne ploče suda</w:t>
      </w:r>
    </w:p>
    <w:p w:rsidRDefault="00A65891" w:rsidP="00A65891" w:rsidR="00A65891">
      <w:pPr>
        <w:pStyle w:val="Bezproreda"/>
      </w:pPr>
      <w:r>
        <w:t>Županijsko državno odvjetništvo u Bjelovaru – putem e-oglasne ploče suda</w:t>
      </w:r>
    </w:p>
    <w:p w:rsidRDefault="00A65891" w:rsidP="00A65891" w:rsidR="00A65891">
      <w:pPr>
        <w:pStyle w:val="Bezproreda"/>
      </w:pPr>
      <w:r>
        <w:t>Sudski registar- nakon pravomoćnosti</w:t>
      </w:r>
    </w:p>
    <w:p w:rsidRDefault="00A65891" w:rsidP="00A65891" w:rsidR="00A65891">
      <w:pPr>
        <w:pStyle w:val="Bezproreda"/>
      </w:pPr>
      <w:r>
        <w:t>Kal. pravomoćnost</w:t>
      </w:r>
    </w:p>
    <w:p w:rsidRDefault="00A65891" w:rsidP="00A65891" w:rsidR="00DA0242">
      <w:pPr>
        <w:pStyle w:val="Bezproreda"/>
      </w:pPr>
      <w:r>
        <w:t>Bjelovar, 17. 05.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891"/>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5526514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2016.</izvorni_sadrzaj>
    <derivirana_varijabla naziv="DomainObject.DatumDonosenjaOdluke_1">17.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St-290/2015-10</izvorni_sadrzaj>
    <derivirana_varijabla naziv="DomainObject.Oznaka_1">St-290/2015-10</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290</izvorni_sadrzaj>
    <derivirana_varijabla naziv="DomainObject.Predmet.Broj_1">290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2015.</izvorni_sadrzaj>
    <derivirana_varijabla naziv="DomainObject.Predmet.DatumOsnivanja_1">30.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St-290/2015</izvorni_sadrzaj>
    <derivirana_varijabla naziv="DomainObject.Predmet.OznakaBroj_1">St-290/2015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CATTLEYA EVENTS jednostavno društvo s ograničenom odgovornošću za proizvodnju, trgovinu i usluge, Bjelovar</izvorni_sadrzaj>
    <derivirana_varijabla naziv="DomainObject.Predmet.ProtustrankaFormated_1">  CATTLEYA EVENTS jednostavno društvo s ograničenom odgovornošću za proizvodnju, trgovinu i usluge, Bjelovar</derivirana_varijabla>
  </DomainObject.Predmet.ProtustrankaFormated>
  <DomainObject.Predmet.ProtustrankaFormatedOIB>
    <izvorni_sadrzaj>  CATTLEYA EVENTS jednostavno društvo s ograničenom odgovornošću za proizvodnju, trgovinu i usluge, Bjelovar, OIB 69001879671</izvorni_sadrzaj>
    <derivirana_varijabla naziv="DomainObject.Predmet.ProtustrankaFormatedOIB_1">  CATTLEYA EVENTS jednostavno društvo s ograničenom odgovornošću za proizvodnju, trgovinu i usluge, Bjelovar, OIB 69001879671</derivirana_varijabla>
  </DomainObject.Predmet.ProtustrankaFormatedOIB>
  <DomainObject.Predmet.ProtustrankaFormatedWithAdress>
    <izvorni_sadrzaj> CATTLEYA EVENTS jednostavno društvo s ograničenom odgovornošću za proizvodnju, trgovinu i usluge, Bjelovar, Ivana Viteza Trnskog 11, 43000 Bjelovar</izvorni_sadrzaj>
    <derivirana_varijabla naziv="DomainObject.Predmet.ProtustrankaFormatedWithAdress_1"> CATTLEYA EVENTS jednostavno društvo s ograničenom odgovornošću za proizvodnju, trgovinu i usluge, Bjelovar, Ivana Viteza Trnskog 11, 43000 Bjelovar</derivirana_varijabla>
  </DomainObject.Predmet.ProtustrankaFormatedWithAdress>
  <DomainObject.Predmet.ProtustrankaFormatedWithAdressOIB>
    <izvorni_sadrzaj> CATTLEYA EVENTS jednostavno društvo s ograničenom odgovornošću za proizvodnju, trgovinu i usluge, Bjelovar, OIB 69001879671, Ivana Viteza Trnskog 11, 43000 Bjelovar</izvorni_sadrzaj>
    <derivirana_varijabla naziv="DomainObject.Predmet.ProtustrankaFormatedWithAdressOIB_1"> CATTLEYA EVENTS jednostavno društvo s ograničenom odgovornošću za proizvodnju, trgovinu i usluge, Bjelovar, OIB 69001879671, Ivana Viteza Trnskog 11, 43000 Bjelovar</derivirana_varijabla>
  </DomainObject.Predmet.ProtustrankaFormatedWithAdressOIB>
  <DomainObject.Predmet.ProtustrankaWithAdress>
    <izvorni_sadrzaj>CATTLEYA EVENTS jednostavno društvo s ograničenom odgovornošću za proizvodnju, trgovinu i usluge, Bjelovar Ivana Viteza Trnskog 11, 43000 Bjelovar</izvorni_sadrzaj>
    <derivirana_varijabla naziv="DomainObject.Predmet.ProtustrankaWithAdress_1">CATTLEYA EVENTS jednostavno društvo s ograničenom odgovornošću za proizvodnju, trgovinu i usluge, Bjelovar Ivana Viteza Trnskog 11, 43000 Bjelovar</derivirana_varijabla>
  </DomainObject.Predmet.ProtustrankaWithAdress>
  <DomainObject.Predmet.ProtustrankaWithAdressOIB>
    <izvorni_sadrzaj>CATTLEYA EVENTS jednostavno društvo s ograničenom odgovornošću za proizvodnju, trgovinu i usluge, Bjelovar, OIB 69001879671, Ivana Viteza Trnskog 11, 43000 Bjelovar</izvorni_sadrzaj>
    <derivirana_varijabla naziv="DomainObject.Predmet.ProtustrankaWithAdressOIB_1">CATTLEYA EVENTS jednostavno društvo s ograničenom odgovornošću za proizvodnju, trgovinu i usluge, Bjelovar, OIB 69001879671, Ivana Viteza Trnskog 11, 43000 Bjelovar</derivirana_varijabla>
  </DomainObject.Predmet.ProtustrankaWithAdressOIB>
  <DomainObject.Predmet.ProtustrankaNazivFormated>
    <izvorni_sadrzaj>CATTLEYA EVENTS jednostavno društvo s ograničenom odgovornošću za proizvodnju, trgovinu i usluge, Bjelovar</izvorni_sadrzaj>
    <derivirana_varijabla naziv="DomainObject.Predmet.ProtustrankaNazivFormated_1">CATTLEYA EVENTS jednostavno društvo s ograničenom odgovornošću za proizvodnju, trgovinu i usluge, Bjelovar</derivirana_varijabla>
  </DomainObject.Predmet.ProtustrankaNazivFormated>
  <DomainObject.Predmet.ProtustrankaNazivFormatedOIB>
    <izvorni_sadrzaj>CATTLEYA EVENTS jednostavno društvo s ograničenom odgovornošću za proizvodnju, trgovinu i usluge, Bjelovar, OIB 69001879671</izvorni_sadrzaj>
    <derivirana_varijabla naziv="DomainObject.Predmet.ProtustrankaNazivFormatedOIB_1">CATTLEYA EVENTS jednostavno društvo s ograničenom odgovornošću za proizvodnju, trgovinu i usluge, Bjelovar, OIB 69001879671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 MARIJA JURIĆ iz Novog Gloga</izvorni_sadrzaj>
    <derivirana_varijabla naziv="DomainObject.Predmet.StrankaFormated_1">  FINA, RC ZAGREB, Podružnica Bjelovar; MARIJA JURIĆ iz Novog Gloga</derivirana_varijabla>
  </DomainObject.Predmet.StrankaFormated>
  <DomainObject.Predmet.StrankaFormatedOIB>
    <izvorni_sadrzaj>  FINA, RC ZAGREB, Podružnica Bjelovar, OIB 85821130368; MARIJA JURIĆ iz Novog Gloga, OIB 98197151602</izvorni_sadrzaj>
    <derivirana_varijabla naziv="DomainObject.Predmet.StrankaFormatedOIB_1">  FINA, RC ZAGREB, Podružnica Bjelovar, OIB 85821130368; MARIJA JURIĆ iz Novog Gloga, OIB 98197151602</derivirana_varijabla>
  </DomainObject.Predmet.StrankaFormatedOIB>
  <DomainObject.Predmet.StrankaFormatedWithAdress>
    <izvorni_sadrzaj> FINA, RC ZAGREB, Podružnica Bjelovar, F. Supila 4, 43000 Bjelovar; MARIJA JURIĆ iz Novog Gloga, Novi Glog 105, 48214 Sveti Ivan Žabno</izvorni_sadrzaj>
    <derivirana_varijabla naziv="DomainObject.Predmet.StrankaFormatedWithAdress_1"> FINA, RC ZAGREB, Podružnica Bjelovar, F. Supila 4, 43000 Bjelovar; MARIJA JURIĆ iz Novog Gloga, Novi Glog 105, 48214 Sveti Ivan Žabno</derivirana_varijabla>
  </DomainObject.Predmet.StrankaFormatedWithAdress>
  <DomainObject.Predmet.StrankaFormatedWithAdressOIB>
    <izvorni_sadrzaj> FINA, RC ZAGREB, Podružnica Bjelovar, OIB 85821130368, F. Supila 4, 43000 Bjelovar; MARIJA JURIĆ iz Novog Gloga, OIB 98197151602, Novi Glog 105, 48214 Sveti Ivan Žabno</izvorni_sadrzaj>
    <derivirana_varijabla naziv="DomainObject.Predmet.StrankaFormatedWithAdressOIB_1"> FINA, RC ZAGREB, Podružnica Bjelovar, OIB 85821130368, F. Supila 4, 43000 Bjelovar; MARIJA JURIĆ iz Novog Gloga, OIB 98197151602, Novi Glog 105, 48214 Sveti Ivan Žabno</derivirana_varijabla>
  </DomainObject.Predmet.StrankaFormatedWithAdressOIB>
  <DomainObject.Predmet.StrankaWithAdress>
    <izvorni_sadrzaj>FINA, RC ZAGREB, Podružnica Bjelovar F. Supila 4,43000 Bjelovar,MARIJA JURIĆ iz Novog Gloga Novi Glog 105,48214 Sveti Ivan Žabno</izvorni_sadrzaj>
    <derivirana_varijabla naziv="DomainObject.Predmet.StrankaWithAdress_1">FINA, RC ZAGREB, Podružnica Bjelovar F. Supila 4,43000 Bjelovar,MARIJA JURIĆ iz Novog Gloga Novi Glog 105,48214 Sveti Ivan Žabno</derivirana_varijabla>
  </DomainObject.Predmet.StrankaWithAdress>
  <DomainObject.Predmet.StrankaWithAdressOIB>
    <izvorni_sadrzaj>FINA, RC ZAGREB, Podružnica Bjelovar, OIB 85821130368, F. Supila 4,43000 Bjelovar,MARIJA JURIĆ iz Novog Gloga, OIB 98197151602, Novi Glog 105,48214 Sveti Ivan Žabno</izvorni_sadrzaj>
    <derivirana_varijabla naziv="DomainObject.Predmet.StrankaWithAdressOIB_1">FINA, RC ZAGREB, Podružnica Bjelovar, OIB 85821130368, F. Supila 4,43000 Bjelovar,MARIJA JURIĆ iz Novog Gloga, OIB 98197151602, Novi Glog 105,48214 Sveti Ivan Žabno</derivirana_varijabla>
  </DomainObject.Predmet.StrankaWithAdressOIB>
  <DomainObject.Predmet.StrankaNazivFormated>
    <izvorni_sadrzaj>FINA, RC ZAGREB, Podružnica Bjelovar,MARIJA JURIĆ iz Novog Gloga</izvorni_sadrzaj>
    <derivirana_varijabla naziv="DomainObject.Predmet.StrankaNazivFormated_1">FINA, RC ZAGREB, Podružnica Bjelovar,MARIJA JURIĆ iz Novog Gloga</derivirana_varijabla>
  </DomainObject.Predmet.StrankaNazivFormated>
  <DomainObject.Predmet.StrankaNazivFormatedOIB>
    <izvorni_sadrzaj>FINA, RC ZAGREB, Podružnica Bjelovar, OIB 85821130368,MARIJA JURIĆ iz Novog Gloga, OIB 98197151602</izvorni_sadrzaj>
    <derivirana_varijabla naziv="DomainObject.Predmet.StrankaNazivFormatedOIB_1">FINA, RC ZAGREB, Podružnica Bjelovar, OIB 85821130368,MARIJA JURIĆ iz Novog Gloga, OIB 98197151602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tem>MARIJA JURIĆ iz Novog Gloga</item>
    </izvorni_sadrzaj>
    <derivirana_varijabla naziv="DomainObject.Predmet.StrankaListFormated_1">
      <item>FINA, RC ZAGREB, Podružnica Bjelovar</item>
      <item>MARIJA JURIĆ iz Novog Gloga</item>
    </derivirana_varijabla>
  </DomainObject.Predmet.StrankaListFormated>
  <DomainObject.Predmet.StrankaListFormatedOIB>
    <izvorni_sadrzaj>
      <item>FINA, RC ZAGREB, Podružnica Bjelovar, OIB 85821130368</item>
      <item>MARIJA JURIĆ iz Novog Gloga, OIB 98197151602</item>
    </izvorni_sadrzaj>
    <derivirana_varijabla naziv="DomainObject.Predmet.StrankaListFormatedOIB_1">
      <item>FINA, RC ZAGREB, Podružnica Bjelovar, OIB 85821130368</item>
      <item>MARIJA JURIĆ iz Novog Gloga, OIB 98197151602</item>
    </derivirana_varijabla>
  </DomainObject.Predmet.StrankaListFormatedOIB>
  <DomainObject.Predmet.StrankaListFormatedWithAdress>
    <izvorni_sadrzaj>
      <item>FINA, RC ZAGREB, Podružnica Bjelovar, F. Supila 4, 43000 Bjelovar</item>
      <item>MARIJA JURIĆ iz Novog Gloga, Novi Glog 105, 48214 Sveti Ivan Žabno</item>
    </izvorni_sadrzaj>
    <derivirana_varijabla naziv="DomainObject.Predmet.StrankaListFormatedWithAdress_1">
      <item>FINA, RC ZAGREB, Podružnica Bjelovar, F. Supila 4, 43000 Bjelovar</item>
      <item>MARIJA JURIĆ iz Novog Gloga, Novi Glog 105, 48214 Sveti Ivan Žabno</item>
    </derivirana_varijabla>
  </DomainObject.Predmet.StrankaListFormatedWithAdress>
  <DomainObject.Predmet.StrankaListFormatedWithAdressOIB>
    <izvorni_sadrzaj>
      <item>FINA, RC ZAGREB, Podružnica Bjelovar, OIB 85821130368, F. Supila 4, 43000 Bjelovar</item>
      <item>MARIJA JURIĆ iz Novog Gloga, OIB 98197151602, Novi Glog 105, 48214 Sveti Ivan Žabno</item>
    </izvorni_sadrzaj>
    <derivirana_varijabla naziv="DomainObject.Predmet.StrankaListFormatedWithAdressOIB_1">
      <item>FINA, RC ZAGREB, Podružnica Bjelovar, OIB 85821130368, F. Supila 4, 43000 Bjelovar</item>
      <item>MARIJA JURIĆ iz Novog Gloga, OIB 98197151602, Novi Glog 105, 48214 Sveti Ivan Žabno</item>
    </derivirana_varijabla>
  </DomainObject.Predmet.StrankaListFormatedWithAdressOIB>
  <DomainObject.Predmet.StrankaListNazivFormated>
    <izvorni_sadrzaj>
      <item>FINA, RC ZAGREB, Podružnica Bjelovar</item>
      <item>MARIJA JURIĆ iz Novog Gloga</item>
    </izvorni_sadrzaj>
    <derivirana_varijabla naziv="DomainObject.Predmet.StrankaListNazivFormated_1">
      <item>FINA, RC ZAGREB, Podružnica Bjelovar</item>
      <item>MARIJA JURIĆ iz Novog Gloga</item>
    </derivirana_varijabla>
  </DomainObject.Predmet.StrankaListNazivFormated>
  <DomainObject.Predmet.StrankaListNazivFormatedOIB>
    <izvorni_sadrzaj>
      <item>FINA, RC ZAGREB, Podružnica Bjelovar, OIB 85821130368</item>
      <item>MARIJA JURIĆ iz Novog Gloga, OIB 98197151602</item>
    </izvorni_sadrzaj>
    <derivirana_varijabla naziv="DomainObject.Predmet.StrankaListNazivFormatedOIB_1">
      <item>FINA, RC ZAGREB, Podružnica Bjelovar, OIB 85821130368</item>
      <item>MARIJA JURIĆ iz Novog Gloga, OIB 98197151602</item>
    </derivirana_varijabla>
  </DomainObject.Predmet.StrankaListNazivFormatedOIB>
  <DomainObject.Predmet.ProtuStrankaListFormated>
    <izvorni_sadrzaj>
      <item>CATTLEYA EVENTS jednostavno društvo s ograničenom odgovornošću za proizvodnju, trgovinu i usluge, Bjelovar</item>
    </izvorni_sadrzaj>
    <derivirana_varijabla naziv="DomainObject.Predmet.ProtuStrankaListFormated_1">
      <item>CATTLEYA EVENTS jednostavno društvo s ograničenom odgovornošću za proizvodnju, trgovinu i usluge, Bjelovar</item>
    </derivirana_varijabla>
  </DomainObject.Predmet.ProtuStrankaListFormated>
  <DomainObject.Predmet.ProtuStrankaListFormatedOIB>
    <izvorni_sadrzaj>
      <item>CATTLEYA EVENTS jednostavno društvo s ograničenom odgovornošću za proizvodnju, trgovinu i usluge, Bjelovar, OIB 69001879671</item>
    </izvorni_sadrzaj>
    <derivirana_varijabla naziv="DomainObject.Predmet.ProtuStrankaListFormatedOIB_1">
      <item>CATTLEYA EVENTS jednostavno društvo s ograničenom odgovornošću za proizvodnju, trgovinu i usluge, Bjelovar, OIB 69001879671</item>
    </derivirana_varijabla>
  </DomainObject.Predmet.ProtuStrankaListFormatedOIB>
  <DomainObject.Predmet.ProtuStrankaListFormatedWithAdress>
    <izvorni_sadrzaj>
      <item>CATTLEYA EVENTS jednostavno društvo s ograničenom odgovornošću za proizvodnju, trgovinu i usluge, Bjelovar, Ivana Viteza Trnskog 11, 43000 Bjelovar</item>
    </izvorni_sadrzaj>
    <derivirana_varijabla naziv="DomainObject.Predmet.ProtuStrankaListFormatedWithAdress_1">
      <item>CATTLEYA EVENTS jednostavno društvo s ograničenom odgovornošću za proizvodnju, trgovinu i usluge, Bjelovar, Ivana Viteza Trnskog 11, 43000 Bjelovar</item>
    </derivirana_varijabla>
  </DomainObject.Predmet.ProtuStrankaListFormatedWithAdress>
  <DomainObject.Predmet.ProtuStrankaListFormatedWithAdressOIB>
    <izvorni_sadrzaj>
      <item>CATTLEYA EVENTS jednostavno društvo s ograničenom odgovornošću za proizvodnju, trgovinu i usluge, Bjelovar, OIB 69001879671, Ivana Viteza Trnskog 11, 43000 Bjelovar</item>
    </izvorni_sadrzaj>
    <derivirana_varijabla naziv="DomainObject.Predmet.ProtuStrankaListFormatedWithAdressOIB_1">
      <item>CATTLEYA EVENTS jednostavno društvo s ograničenom odgovornošću za proizvodnju, trgovinu i usluge, Bjelovar, OIB 69001879671, Ivana Viteza Trnskog 11, 43000 Bjelovar</item>
    </derivirana_varijabla>
  </DomainObject.Predmet.ProtuStrankaListFormatedWithAdressOIB>
  <DomainObject.Predmet.ProtuStrankaListNazivFormated>
    <izvorni_sadrzaj>
      <item>CATTLEYA EVENTS jednostavno društvo s ograničenom odgovornošću za proizvodnju, trgovinu i usluge, Bjelovar</item>
    </izvorni_sadrzaj>
    <derivirana_varijabla naziv="DomainObject.Predmet.ProtuStrankaListNazivFormated_1">
      <item>CATTLEYA EVENTS jednostavno društvo s ograničenom odgovornošću za proizvodnju, trgovinu i usluge, Bjelovar</item>
    </derivirana_varijabla>
  </DomainObject.Predmet.ProtuStrankaListNazivFormated>
  <DomainObject.Predmet.ProtuStrankaListNazivFormatedOIB>
    <izvorni_sadrzaj>
      <item>CATTLEYA EVENTS jednostavno društvo s ograničenom odgovornošću za proizvodnju, trgovinu i usluge, Bjelovar, OIB 69001879671</item>
    </izvorni_sadrzaj>
    <derivirana_varijabla naziv="DomainObject.Predmet.ProtuStrankaListNazivFormatedOIB_1">
      <item>CATTLEYA EVENTS jednostavno društvo s ograničenom odgovornošću za proizvodnju, trgovinu i usluge, Bjelovar, OIB 69001879671</item>
    </derivirana_varijabla>
  </DomainObject.Predmet.ProtuStrankaListNazivFormatedOIB>
  <DomainObject.Predmet.OstaliListFormated>
    <izvorni_sadrzaj>
      <item>STJEPAN RADIČEVIĆ</item>
    </izvorni_sadrzaj>
    <derivirana_varijabla naziv="DomainObject.Predmet.OstaliListFormated_1">
      <item>STJEPAN RADIČEVIĆ</item>
    </derivirana_varijabla>
  </DomainObject.Predmet.OstaliListFormated>
  <DomainObject.Predmet.OstaliListFormatedOIB>
    <izvorni_sadrzaj>
      <item>STJEPAN RADIČEVIĆ, OIB 71191448836</item>
    </izvorni_sadrzaj>
    <derivirana_varijabla naziv="DomainObject.Predmet.OstaliListFormatedOIB_1">
      <item>STJEPAN RADIČEVIĆ, OIB 71191448836</item>
    </derivirana_varijabla>
  </DomainObject.Predmet.OstaliListFormatedOIB>
  <DomainObject.Predmet.OstaliListFormatedWithAdress>
    <izvorni_sadrzaj>
      <item>STJEPAN RADIČEVIĆ, Stjepana Radića 33, 43000 Rovišće</item>
    </izvorni_sadrzaj>
    <derivirana_varijabla naziv="DomainObject.Predmet.OstaliListFormatedWithAdress_1">
      <item>STJEPAN RADIČEVIĆ, Stjepana Radića 33, 43000 Rovišće</item>
    </derivirana_varijabla>
  </DomainObject.Predmet.OstaliListFormatedWithAdress>
  <DomainObject.Predmet.OstaliListFormatedWithAdressOIB>
    <izvorni_sadrzaj>
      <item>STJEPAN RADIČEVIĆ, OIB 71191448836, Stjepana Radića 33, 43000 Rovišće</item>
    </izvorni_sadrzaj>
    <derivirana_varijabla naziv="DomainObject.Predmet.OstaliListFormatedWithAdressOIB_1">
      <item>STJEPAN RADIČEVIĆ, OIB 71191448836, Stjepana Radića 33, 43000 Rovišće</item>
    </derivirana_varijabla>
  </DomainObject.Predmet.OstaliListFormatedWithAdressOIB>
  <DomainObject.Predmet.OstaliListNazivFormated>
    <izvorni_sadrzaj>
      <item>STJEPAN RADIČEVIĆ</item>
    </izvorni_sadrzaj>
    <derivirana_varijabla naziv="DomainObject.Predmet.OstaliListNazivFormated_1">
      <item>STJEPAN RADIČEVIĆ</item>
    </derivirana_varijabla>
  </DomainObject.Predmet.OstaliListNazivFormated>
  <DomainObject.Predmet.OstaliListNazivFormatedOIB>
    <izvorni_sadrzaj>
      <item>STJEPAN RADIČEVIĆ, OIB 71191448836</item>
    </izvorni_sadrzaj>
    <derivirana_varijabla naziv="DomainObject.Predmet.OstaliListNazivFormatedOIB_1">
      <item>STJEPAN RADIČEVIĆ, OIB 71191448836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2016.</izvorni_sadrzaj>
    <derivirana_varijabla naziv="DomainObject.Datum_1">17. svibnja 2016.</derivirana_varijabla>
  </DomainObject.Datum>
  <DomainObject.PoslovniBrojDokumenta>
    <izvorni_sadrzaj>St-290/2015-10</izvorni_sadrzaj>
    <derivirana_varijabla naziv="DomainObject.PoslovniBrojDokumenta_1">St-290/2015-10</derivirana_varijabla>
  </DomainObject.PoslovniBrojDokumenta>
  <DomainObject.Predmet.StrankaIDrugi>
    <izvorni_sadrzaj>FINA, RC ZAGREB, Podružnica Bjelovar i dr.</izvorni_sadrzaj>
    <derivirana_varijabla naziv="DomainObject.Predmet.StrankaIDrugi_1">FINA, RC ZAGREB, Podružnica Bjelovar i dr.</derivirana_varijabla>
  </DomainObject.Predmet.StrankaIDrugi>
  <DomainObject.Predmet.ProtustrankaIDrugi>
    <izvorni_sadrzaj>CATTLEYA EVENTS jednostavno društvo s ograničenom odgovornošću za proizvodnju, trgovinu i usluge, Bjelovar</izvorni_sadrzaj>
    <derivirana_varijabla naziv="DomainObject.Predmet.ProtustrankaIDrugi_1">CATTLEYA EVENTS jednostavno društvo s ograničenom odgovornošću za proizvodnju, trgovinu i usluge, Bjelovar</derivirana_varijabla>
  </DomainObject.Predmet.ProtustrankaIDrugi>
  <DomainObject.Predmet.StrankaIDrugiAdressOIB>
    <izvorni_sadrzaj>FINA, RC ZAGREB, Podružnica Bjelovar, OIB 85821130368, F. Supila 4, 43000 Bjelovar i dr.</izvorni_sadrzaj>
    <derivirana_varijabla naziv="DomainObject.Predmet.StrankaIDrugiAdressOIB_1">FINA, RC ZAGREB, Podružnica Bjelovar, OIB 85821130368, F. Supila 4, 43000 Bjelovar i dr.</derivirana_varijabla>
  </DomainObject.Predmet.StrankaIDrugiAdressOIB>
  <DomainObject.Predmet.ProtustrankaIDrugiAdressOIB>
    <izvorni_sadrzaj>CATTLEYA EVENTS jednostavno društvo s ograničenom odgovornošću za proizvodnju, trgovinu i usluge, Bjelovar, OIB 69001879671, Ivana Viteza Trnskog 11, 43000 Bjelovar</izvorni_sadrzaj>
    <derivirana_varijabla naziv="DomainObject.Predmet.ProtustrankaIDrugiAdressOIB_1">CATTLEYA EVENTS jednostavno društvo s ograničenom odgovornošću za proizvodnju, trgovinu i usluge, Bjelovar, OIB 69001879671, Ivana Viteza Trnskog 11,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CATTLEYA EVENTS jednostavno društvo s ograničenom odgovornošću za proizvodnju, trgovinu i usluge, Bjelovar</item>
      <item>STJEPAN RADIČEVIĆ</item>
      <item>MARIJA JURIĆ iz Novog Gloga</item>
    </izvorni_sadrzaj>
    <derivirana_varijabla naziv="DomainObject.Predmet.SudioniciListNaziv_1">
      <item>FINA, RC ZAGREB, Podružnica Bjelovar</item>
      <item>CATTLEYA EVENTS jednostavno društvo s ograničenom odgovornošću za proizvodnju, trgovinu i usluge, Bjelovar</item>
      <item>STJEPAN RADIČEVIĆ</item>
      <item>MARIJA JURIĆ iz Novog Gloga</item>
    </derivirana_varijabla>
  </DomainObject.Predmet.SudioniciListNaziv>
  <DomainObject.Predmet.SudioniciListAdressOIB>
    <izvorni_sadrzaj>
      <item>FINA, RC ZAGREB, Podružnica Bjelovar, OIB 85821130368, F. Supila 4,43000 Bjelovar</item>
      <item>CATTLEYA EVENTS jednostavno društvo s ograničenom odgovornošću za proizvodnju, trgovinu i usluge, Bjelovar, OIB 69001879671, Ivana Viteza Trnskog 11,43000 Bjelovar</item>
      <item>STJEPAN RADIČEVIĆ, OIB 71191448836, Stjepana Radića 33,43000 Rovišće</item>
      <item>MARIJA JURIĆ iz Novog Gloga, OIB 98197151602, Novi Glog 105,48214 Sveti Ivan Žabno</item>
    </izvorni_sadrzaj>
    <derivirana_varijabla naziv="DomainObject.Predmet.SudioniciListAdressOIB_1">
      <item>FINA, RC ZAGREB, Podružnica Bjelovar, OIB 85821130368, F. Supila 4,43000 Bjelovar</item>
      <item>CATTLEYA EVENTS jednostavno društvo s ograničenom odgovornošću za proizvodnju, trgovinu i usluge, Bjelovar, OIB 69001879671, Ivana Viteza Trnskog 11,43000 Bjelovar</item>
      <item>STJEPAN RADIČEVIĆ, OIB 71191448836, Stjepana Radića 33,43000 Rovišće</item>
      <item>MARIJA JURIĆ iz Novog Gloga, OIB 98197151602, Novi Glog 105,48214 Sveti Ivan Žabno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EC07AA-1508-47FC-A3FD-EC39FEDD53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640</properties:Words>
  <properties:Characters>3477</properties:Characters>
  <properties:Lines>96</properties:Lines>
  <properties:Paragraphs>33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2016-05-17T09:46:00Z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St-290/2015-10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