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aba7" w14:paraId="3edaba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A5187">
        <w:t>7289</w:t>
      </w:r>
      <w:r>
        <w:t>/2015</w:t>
      </w:r>
      <w:r w:rsidR="00E0031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46AB4" w:rsidRPr="00946AB4">
        <w:t>IQ centar jednostavno društvo s ograničenom odgovornošću za usluge, Drobilina 2. odvojak 2, Donji Stupnik, OIB: 48585337150</w:t>
      </w:r>
      <w:r>
        <w:t xml:space="preserve">, dana  </w:t>
      </w:r>
      <w:r w:rsidR="00946AB4">
        <w:t>13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46AB4" w:rsidRPr="00946AB4">
        <w:t>IQ centar jednostavno društvo s ograničenom odgovornošću za usluge, Drobilina 2. odvojak 2, Donji Stupnik, OIB: 48585337150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46AB4">
        <w:t>13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46AB4">
        <w:t xml:space="preserve"> </w:t>
      </w:r>
      <w:r w:rsidR="00946AB4" w:rsidRPr="00946AB4">
        <w:t>MIRJANA DUJMOVIĆ iz Zagreba, Božidara Magovca 48, OIB: 30711927799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46AB4" w:rsidRPr="00946AB4">
        <w:t>IQ centar jednostavno društvo s ograničenom odgovornošću za usluge, Drobilina 2. odvojak 2, Donji Stupnik, OIB: 48585337150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946AB4">
        <w:t>13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0031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E00311" w:rsidP="00E00311" w:rsidR="00E00311">
      <w:pPr>
        <w:pStyle w:val="Bezproreda"/>
        <w:jc w:val="right"/>
      </w:pPr>
      <w:r>
        <w:t>Za točnost otpravka-ovlašteni službenik:</w:t>
      </w:r>
    </w:p>
    <w:p w:rsidRDefault="00E00311" w:rsidP="00E00311" w:rsidR="00E00311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99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A5187" w:rsidRPr="005A5187">
          <w:t>7289/2015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6099F"/>
    <w:rsid w:val="001B22F8"/>
    <w:rsid w:val="00333813"/>
    <w:rsid w:val="003A3366"/>
    <w:rsid w:val="004E266D"/>
    <w:rsid w:val="005A5187"/>
    <w:rsid w:val="00677951"/>
    <w:rsid w:val="00946AB4"/>
    <w:rsid w:val="00AA7B27"/>
    <w:rsid w:val="00AE11D4"/>
    <w:rsid w:val="00B31D2E"/>
    <w:rsid w:val="00BA2A5A"/>
    <w:rsid w:val="00BC1874"/>
    <w:rsid w:val="00C136F3"/>
    <w:rsid w:val="00DC0AA2"/>
    <w:rsid w:val="00DE059B"/>
    <w:rsid w:val="00DF1FFF"/>
    <w:rsid w:val="00E00311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0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0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7289</izvorni_sadrzaj>
    <derivirana_varijabla naziv="DomainObject.Predmet.Broj_1">7289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St-7289/2015</izvorni_sadrzaj>
    <derivirana_varijabla naziv="DomainObject.Predmet.OznakaBroj_1">St-7289/2015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IQ centar jednostavno društvo s ograničenom odgovornošću za usluge zastupanog po punomoćniku Ivan Perić</izvorni_sadrzaj>
    <derivirana_varijabla naziv="DomainObject.Predmet.ProtustrankaFormated_1">  IQ centar jednostavno društvo s ograničenom odgovornošću za usluge zastupanog po punomoćniku Ivan Perić</derivirana_varijabla>
  </DomainObject.Predmet.ProtustrankaFormated>
  <DomainObject.Predmet.ProtustrankaFormatedOIB>
    <izvorni_sadrzaj>  IQ centar jednostavno društvo s ograničenom odgovornošću za usluge, OIB 48585337150 zastupanog po punomoćniku Ivan Perić</izvorni_sadrzaj>
    <derivirana_varijabla naziv="DomainObject.Predmet.ProtustrankaFormatedOIB_1">  IQ centar jednostavno društvo s ograničenom odgovornošću za usluge, OIB 48585337150 zastupanog po punomoćniku Ivan Perić</derivirana_varijabla>
  </DomainObject.Predmet.ProtustrankaFormatedOIB>
  <DomainObject.Predmet.ProtustrankaFormatedWithAdress>
    <izvorni_sadrzaj> IQ centar jednostavno društvo s ograničenom odgovornošću za usluge, Drobilina 2. odvojak 2, 10255 Donji Stupnik zastupanog po punomoćniku Ivan Perić</izvorni_sadrzaj>
    <derivirana_varijabla naziv="DomainObject.Predmet.ProtustrankaFormatedWithAdress_1"> IQ centar jednostavno društvo s ograničenom odgovornošću za usluge, Drobilina 2. odvojak 2, 10255 Donji Stupnik zastupanog po punomoćniku Ivan Perić</derivirana_varijabla>
  </DomainObject.Predmet.ProtustrankaFormatedWithAdress>
  <DomainObject.Predmet.ProtustrankaFormatedWithAdressOIB>
    <izvorni_sadrzaj> IQ centar jednostavno društvo s ograničenom odgovornošću za usluge, OIB 48585337150, Drobilina 2. odvojak 2, 10255 Donji Stupnik zastupanog po punomoćniku Ivan Perić</izvorni_sadrzaj>
    <derivirana_varijabla naziv="DomainObject.Predmet.ProtustrankaFormatedWithAdressOIB_1"> IQ centar jednostavno društvo s ograničenom odgovornošću za usluge, OIB 48585337150, Drobilina 2. odvojak 2, 10255 Donji Stupnik zastupanog po punomoćniku Ivan Perić</derivirana_varijabla>
  </DomainObject.Predmet.ProtustrankaFormatedWithAdressOIB>
  <DomainObject.Predmet.ProtustrankaWithAdress>
    <izvorni_sadrzaj>IQ centar jednostavno društvo s ograničenom odgovornošću za usluge Drobilina 2. odvojak 2, 10255 Donji Stupnik</izvorni_sadrzaj>
    <derivirana_varijabla naziv="DomainObject.Predmet.ProtustrankaWithAdress_1">IQ centar jednostavno društvo s ograničenom odgovornošću za usluge Drobilina 2. odvojak 2, 10255 Donji Stupnik</derivirana_varijabla>
  </DomainObject.Predmet.ProtustrankaWithAdress>
  <DomainObject.Predmet.ProtustrankaWithAdressOIB>
    <izvorni_sadrzaj>IQ centar jednostavno društvo s ograničenom odgovornošću za usluge, OIB 48585337150, Drobilina 2. odvojak 2, 10255 Donji Stupnik</izvorni_sadrzaj>
    <derivirana_varijabla naziv="DomainObject.Predmet.ProtustrankaWithAdressOIB_1">IQ centar jednostavno društvo s ograničenom odgovornošću za usluge, OIB 48585337150, Drobilina 2. odvojak 2, 10255 Donji Stupnik</derivirana_varijabla>
  </DomainObject.Predmet.ProtustrankaWithAdressOIB>
  <DomainObject.Predmet.ProtustrankaNazivFormated>
    <izvorni_sadrzaj>IQ centar jednostavno društvo s ograničenom odgovornošću za usluge</izvorni_sadrzaj>
    <derivirana_varijabla naziv="DomainObject.Predmet.ProtustrankaNazivFormated_1">IQ centar jednostavno društvo s ograničenom odgovornošću za usluge</derivirana_varijabla>
  </DomainObject.Predmet.ProtustrankaNazivFormated>
  <DomainObject.Predmet.ProtustrankaNazivFormatedOIB>
    <izvorni_sadrzaj>IQ centar jednostavno društvo s ograničenom odgovornošću za usluge, OIB 48585337150</izvorni_sadrzaj>
    <derivirana_varijabla naziv="DomainObject.Predmet.ProtustrankaNazivFormatedOIB_1">IQ centar jednostavno društvo s ograničenom odgovornošću za usluge, OIB 48585337150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IQ centar jednostavno društvo s ograničenom odgovornošću za usluge zastupanog po punomoćniku Ivan Perić</item>
    </izvorni_sadrzaj>
    <derivirana_varijabla naziv="DomainObject.Predmet.ProtuStrankaListFormated_1">
      <item>IQ centar jednostavno društvo s ograničenom odgovornošću za usluge zastupanog po punomoćniku Ivan Perić</item>
    </derivirana_varijabla>
  </DomainObject.Predmet.ProtuStrankaListFormated>
  <DomainObject.Predmet.ProtuStrankaListFormatedOIB>
    <izvorni_sadrzaj>
      <item>IQ centar jednostavno društvo s ograničenom odgovornošću za usluge, OIB 48585337150 zastupanog po punomoćniku Ivan Perić</item>
    </izvorni_sadrzaj>
    <derivirana_varijabla naziv="DomainObject.Predmet.ProtuStrankaListFormatedOIB_1">
      <item>IQ centar jednostavno društvo s ograničenom odgovornošću za usluge, OIB 48585337150 zastupanog po punomoćniku Ivan Perić</item>
    </derivirana_varijabla>
  </DomainObject.Predmet.ProtuStrankaListFormatedOIB>
  <DomainObject.Predmet.ProtuStrankaListFormatedWithAdress>
    <izvorni_sadrzaj>
      <item>IQ centar jednostavno društvo s ograničenom odgovornošću za usluge, Drobilina 2. odvojak 2, 10255 Donji Stupnik zastupanog po punomoćniku Ivan Perić</item>
    </izvorni_sadrzaj>
    <derivirana_varijabla naziv="DomainObject.Predmet.ProtuStrankaListFormatedWithAdress_1">
      <item>IQ centar jednostavno društvo s ograničenom odgovornošću za usluge, Drobilina 2. odvojak 2, 10255 Donji Stupnik zastupanog po punomoćniku Ivan Perić</item>
    </derivirana_varijabla>
  </DomainObject.Predmet.ProtuStrankaListFormatedWithAdress>
  <DomainObject.Predmet.ProtuStrankaListFormatedWithAdressOIB>
    <izvorni_sadrzaj>
      <item>IQ centar jednostavno društvo s ograničenom odgovornošću za usluge, OIB 48585337150, Drobilina 2. odvojak 2, 10255 Donji Stupnik zastupanog po punomoćniku Ivan Perić</item>
    </izvorni_sadrzaj>
    <derivirana_varijabla naziv="DomainObject.Predmet.ProtuStrankaListFormatedWithAdressOIB_1">
      <item>IQ centar jednostavno društvo s ograničenom odgovornošću za usluge, OIB 48585337150, Drobilina 2. odvojak 2, 10255 Donji Stupnik zastupanog po punomoćniku Ivan Perić</item>
    </derivirana_varijabla>
  </DomainObject.Predmet.ProtuStrankaListFormatedWithAdressOIB>
  <DomainObject.Predmet.ProtuStrankaListNazivFormated>
    <izvorni_sadrzaj>
      <item>IQ centar jednostavno društvo s ograničenom odgovornošću za usluge</item>
    </izvorni_sadrzaj>
    <derivirana_varijabla naziv="DomainObject.Predmet.ProtuStrankaListNazivFormated_1">
      <item>IQ centar jednostavno društvo s ograničenom odgovornošću za usluge</item>
    </derivirana_varijabla>
  </DomainObject.Predmet.ProtuStrankaListNazivFormated>
  <DomainObject.Predmet.ProtuStrankaListNazivFormatedOIB>
    <izvorni_sadrzaj>
      <item>IQ centar jednostavno društvo s ograničenom odgovornošću za usluge, OIB 48585337150</item>
    </izvorni_sadrzaj>
    <derivirana_varijabla naziv="DomainObject.Predmet.ProtuStrankaListNazivFormatedOIB_1">
      <item>IQ centar jednostavno društvo s ograničenom odgovornošću za usluge, OIB 48585337150</item>
    </derivirana_varijabla>
  </DomainObject.Predmet.ProtuStrankaListNazivFormatedOIB>
  <DomainObject.Predmet.OstaliListFormated>
    <izvorni_sadrzaj>
      <item>Mirjana Dujmović</item>
      <item>Ivan Perić punomoćnik sudionika u postupku IQ centar jednostavno društvo s ograničenom odgovornošću za usluge</item>
    </izvorni_sadrzaj>
    <derivirana_varijabla naziv="DomainObject.Predmet.OstaliListFormated_1">
      <item>Mirjana Dujmović</item>
      <item>Ivan Perić punomoćnik sudionika u postupku IQ centar jednostavno društvo s ograničenom odgovornošću za usluge</item>
    </derivirana_varijabla>
  </DomainObject.Predmet.OstaliListFormated>
  <DomainObject.Predmet.OstaliListFormatedOIB>
    <izvorni_sadrzaj>
      <item>Mirjana Dujmović, OIB 30711927799</item>
      <item>Ivan Perić, OIB 13232241769 punomoćnik sudionika u postupku IQ centar jednostavno društvo s ograničenom odgovornošću za usluge</item>
    </izvorni_sadrzaj>
    <derivirana_varijabla naziv="DomainObject.Predmet.OstaliListFormatedOIB_1">
      <item>Mirjana Dujmović, OIB 30711927799</item>
      <item>Ivan Perić, OIB 13232241769 punomoćnik sudionika u postupku IQ centar jednostavno društvo s ograničenom odgovornošću za usluge</item>
    </derivirana_varijabla>
  </DomainObject.Predmet.OstaliListFormatedOIB>
  <DomainObject.Predmet.OstaliListFormatedWithAdress>
    <izvorni_sadrzaj>
      <item>Mirjana Dujmović, Božidara Magovca 48, 10000 Zagreb</item>
      <item>Ivan Perić, Drobilina 2. Odvojak 2, 10255 Donji Stupnik punomoćnik sudionika u postupku IQ centar jednostavno društvo s ograničenom odgovornošću za usluge</item>
    </izvorni_sadrzaj>
    <derivirana_varijabla naziv="DomainObject.Predmet.OstaliListFormatedWithAdress_1">
      <item>Mirjana Dujmović, Božidara Magovca 48, 10000 Zagreb</item>
      <item>Ivan Perić, Drobilina 2. Odvojak 2, 10255 Donji Stupnik punomoćnik sudionika u postupku IQ centar jednostavno društvo s ograničenom odgovornošću za usluge</item>
    </derivirana_varijabla>
  </DomainObject.Predmet.OstaliListFormatedWithAdress>
  <DomainObject.Predmet.OstaliListFormatedWithAdressOIB>
    <izvorni_sadrzaj>
      <item>Mirjana Dujmović, OIB 30711927799, Božidara Magovca 48, 10000 Zagreb</item>
      <item>Ivan Perić, OIB 13232241769, Drobilina 2. Odvojak 2, 10255 Donji Stupnik punomoćnik sudionika u postupku IQ centar jednostavno društvo s ograničenom odgovornošću za usluge</item>
    </izvorni_sadrzaj>
    <derivirana_varijabla naziv="DomainObject.Predmet.OstaliListFormatedWithAdressOIB_1">
      <item>Mirjana Dujmović, OIB 30711927799, Božidara Magovca 48, 10000 Zagreb</item>
      <item>Ivan Perić, OIB 13232241769, Drobilina 2. Odvojak 2, 10255 Donji Stupnik punomoćnik sudionika u postupku IQ centar jednostavno društvo s ograničenom odgovornošću za usluge</item>
    </derivirana_varijabla>
  </DomainObject.Predmet.OstaliListFormatedWithAdressOIB>
  <DomainObject.Predmet.OstaliListNazivFormated>
    <izvorni_sadrzaj>
      <item>Mirjana Dujmović</item>
      <item>Ivan Perić</item>
    </izvorni_sadrzaj>
    <derivirana_varijabla naziv="DomainObject.Predmet.OstaliListNazivFormated_1">
      <item>Mirjana Dujmović</item>
      <item>Ivan Perić</item>
    </derivirana_varijabla>
  </DomainObject.Predmet.OstaliListNazivFormated>
  <DomainObject.Predmet.OstaliListNazivFormatedOIB>
    <izvorni_sadrzaj>
      <item>Mirjana Dujmović, OIB 30711927799</item>
      <item>Ivan Perić, OIB 13232241769</item>
    </izvorni_sadrzaj>
    <derivirana_varijabla naziv="DomainObject.Predmet.OstaliListNazivFormatedOIB_1">
      <item>Mirjana Dujmović, OIB 30711927799</item>
      <item>Ivan Perić, OIB 13232241769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IQ centar jednostavno društvo s ograničenom odgovornošću za usluge</izvorni_sadrzaj>
    <derivirana_varijabla naziv="DomainObject.Predmet.ProtustrankaIDrugi_1">IQ centar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IQ centar jednostavno društvo s ograničenom odgovornošću za usluge, OIB 48585337150, Drobilina 2. odvojak 2, 10255 Donji Stupnik</izvorni_sadrzaj>
    <derivirana_varijabla naziv="DomainObject.Predmet.ProtustrankaIDrugiAdressOIB_1">IQ centar jednostavno društvo s ograničenom odgovornošću za usluge, OIB 48585337150,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centar jednostavno društvo s ograničenom odgovornošću za usluge</item>
      <item>FINA Regionalni centar Zagreb</item>
      <item>Mirjana Dujmović</item>
      <item>Ivan Perić</item>
    </izvorni_sadrzaj>
    <derivirana_varijabla naziv="DomainObject.Predmet.SudioniciListNaziv_1">
      <item>IQ centar jednostavno društvo s ograničenom odgovornošću za usluge</item>
      <item>FINA Regionalni centar Zagreb</item>
      <item>Mirjana Dujmović</item>
      <item>Ivan Perić</item>
    </derivirana_varijabla>
  </DomainObject.Predmet.SudioniciListNaziv>
  <DomainObject.Predmet.SudioniciListAdressOIB>
    <izvorni_sadrzaj>
      <item>IQ centar jednostavno društvo s ograničenom odgovornošću za usluge, OIB 48585337150, Drobilina 2. odvojak 2,10255 Donji Stupnik</item>
      <item>FINA Regionalni centar Zagreb, OIB 85821130368, Trg svibanjskih žrtava 1995. br 1,10000 Zagreb</item>
      <item>Mirjana Dujmović, OIB 30711927799, Božidara Magovca 48,10000 Zagreb</item>
      <item>Ivan Perić, OIB 13232241769, Drobilina 2. Odvojak 2,10255 Donji Stupnik</item>
    </izvorni_sadrzaj>
    <derivirana_varijabla naziv="DomainObject.Predmet.SudioniciListAdressOIB_1">
      <item>IQ centar jednostavno društvo s ograničenom odgovornošću za usluge, OIB 48585337150, Drobilina 2. odvojak 2,10255 Donji Stupnik</item>
      <item>FINA Regionalni centar Zagreb, OIB 85821130368, Trg svibanjskih žrtava 1995. br 1,10000 Zagreb</item>
      <item>Mirjana Dujmović, OIB 30711927799, Božidara Magovca 48,10000 Zagreb</item>
      <item>Ivan Perić, OIB 13232241769, Drobilina 2. Odvojak 2,10255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48585337150</item>
      <item>, OIB 85821130368</item>
      <item>, OIB 30711927799</item>
      <item>, OIB 13232241769</item>
    </izvorni_sadrzaj>
    <derivirana_varijabla naziv="DomainObject.Predmet.SudioniciListNazivOIB_1">
      <item>, OIB 48585337150</item>
      <item>, OIB 85821130368</item>
      <item>, OIB 30711927799</item>
      <item>, OIB 13232241769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2150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2016-05-13T09:19:00Z</dcterms:created>
  <dc:creator>Sandra Rotar Vogrin</dc:creator>
  <cp:lastModifiedBy>Tanja Štraubert</cp:lastModifiedBy>
  <cp:lastPrinted>2016-05-13T11:41:00Z</cp:lastPrinted>
  <dcterms:modified xmlns:xsi="http://www.w3.org/2001/XMLSchema-instance" xsi:type="dcterms:W3CDTF">2016-05-13T11:41:00Z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