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81F2A" w:rsidR="002D5DD5" w:rsidRPr="004D2049">
        <w:tc>
          <w:tcPr>
            <w:tcW w:type="dxa" w:w="2985"/>
            <w:shd w:fill="auto" w:color="auto" w:val="clear"/>
          </w:tcPr>
          <w:p w:rsidRDefault="002D5DD5" w:rsidP="00181F2A" w:rsidR="002D5DD5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5DD5" w:rsidP="00181F2A" w:rsidR="002D5DD5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2D5DD5" w:rsidP="00181F2A" w:rsidR="002D5DD5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2D5DD5" w:rsidP="00181F2A" w:rsidR="002D5DD5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4c67277" w14:paraId="4c67277" w:rsidRDefault="002D5DD5" w:rsidP="002D5DD5" w:rsidR="002D5DD5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81F2A" w:rsidR="002D5DD5" w:rsidRPr="004D2049">
        <w:trPr>
          <w:jc w:val="right"/>
        </w:trPr>
        <w:tc>
          <w:tcPr>
            <w:tcW w:type="dxa" w:w="4320"/>
          </w:tcPr>
          <w:p w:rsidRDefault="00F6260B" w:rsidP="00181F2A" w:rsidR="002D5DD5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St-257/2018-16</w:t>
            </w:r>
          </w:p>
        </w:tc>
      </w:tr>
    </w:tbl>
    <w:p w:rsidRDefault="002D5DD5" w:rsidP="002D5DD5" w:rsidR="002D5DD5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2D5DD5" w:rsidP="002D5DD5" w:rsidR="002D5DD5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2D5DD5" w:rsidP="002D5DD5" w:rsidR="002D5DD5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2D5DD5" w:rsidP="002D5DD5" w:rsidR="002D5DD5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2D5DD5" w:rsidP="002D5DD5" w:rsidR="002D5DD5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2D5DD5" w:rsidP="002D5DD5" w:rsidR="002D5DD5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2D5DD5" w:rsidP="002D5DD5" w:rsidR="002D5DD5">
      <w:pPr>
        <w:pStyle w:val="Zaglavlje"/>
        <w:jc w:val="right"/>
      </w:pPr>
    </w:p>
    <w:p w:rsidRDefault="00F6260B" w:rsidP="00F6260B" w:rsidR="00F6260B">
      <w:pPr>
        <w:spacing w:lineRule="auto" w:line="240" w:after="0"/>
        <w:jc w:val="both"/>
      </w:pPr>
      <w:r>
        <w:tab/>
      </w:r>
      <w:r w:rsidRPr="002F4DC4">
        <w:t>Trgovački sud u Varaždinu</w:t>
      </w:r>
      <w:r>
        <w:t>, po sutkinji</w:t>
      </w:r>
      <w:r w:rsidRPr="002F4DC4">
        <w:t xml:space="preserve"> toga suda </w:t>
      </w:r>
      <w:r>
        <w:t>Meliti Poljanec Bubaš</w:t>
      </w:r>
      <w:r w:rsidRPr="002F4DC4">
        <w:t>, k</w:t>
      </w:r>
      <w:r>
        <w:t>ao stečajnoj sutkinji, u stečajnom predmetu</w:t>
      </w:r>
      <w:r w:rsidRPr="002F4DC4">
        <w:t xml:space="preserve"> p</w:t>
      </w:r>
      <w:r>
        <w:t xml:space="preserve">ovodom prijedloga predlagatelja </w:t>
      </w:r>
      <w:r w:rsidRPr="002F4DC4">
        <w:t>Financijske agencije Regionalni centar Zagreb, Podružnica Varaždin,</w:t>
      </w:r>
      <w:r>
        <w:t xml:space="preserve"> Augusta Cesarca 2, Varaždin, z</w:t>
      </w:r>
      <w:r w:rsidRPr="002F4DC4">
        <w:t xml:space="preserve">a otvaranje stečajnog postupka nad dužnikom </w:t>
      </w:r>
      <w:r>
        <w:t xml:space="preserve">KCM BRAVARIJA j.d.o.o., </w:t>
      </w:r>
      <w:proofErr w:type="spellStart"/>
      <w:r>
        <w:t>Sračinec</w:t>
      </w:r>
      <w:proofErr w:type="spellEnd"/>
      <w:r>
        <w:t xml:space="preserve">, Varaždinska ulica 192, OIB: 80995456890, dana </w:t>
      </w:r>
      <w:r>
        <w:t xml:space="preserve">11. prosinca 2018.    </w:t>
      </w:r>
      <w:r>
        <w:t xml:space="preserve">                                           </w:t>
      </w:r>
    </w:p>
    <w:p w:rsidRDefault="00E36492" w:rsidP="00005D9C" w:rsidR="00E36492">
      <w:pPr>
        <w:pStyle w:val="Bezproreda"/>
        <w:ind w:firstLine="708"/>
        <w:jc w:val="both"/>
      </w:pPr>
    </w:p>
    <w:p w:rsidRDefault="00F6260B" w:rsidP="00005D9C" w:rsidR="00F6260B">
      <w:pPr>
        <w:pStyle w:val="Bezproreda"/>
        <w:ind w:firstLine="708"/>
        <w:jc w:val="both"/>
      </w:pPr>
    </w:p>
    <w:p w:rsidRDefault="005325BE" w:rsidP="00287401" w:rsidR="005325BE" w:rsidRPr="009E487C">
      <w:pPr>
        <w:pStyle w:val="Bezproreda"/>
        <w:jc w:val="center"/>
      </w:pPr>
      <w:r w:rsidRPr="009E487C">
        <w:t>r i j e š i o</w:t>
      </w:r>
      <w:r w:rsidR="00287401">
        <w:t xml:space="preserve">  j e</w:t>
      </w:r>
    </w:p>
    <w:p w:rsidRDefault="005325BE" w:rsidP="00DF48FC" w:rsidR="005325BE">
      <w:pPr>
        <w:pStyle w:val="Bezproreda"/>
        <w:jc w:val="both"/>
      </w:pPr>
    </w:p>
    <w:p w:rsidRDefault="00287401" w:rsidP="00DF48FC" w:rsidR="00287401">
      <w:pPr>
        <w:pStyle w:val="Bezproreda"/>
        <w:jc w:val="both"/>
      </w:pPr>
    </w:p>
    <w:p w:rsidRDefault="00C81295" w:rsidP="00DF48FC" w:rsidR="008A2F0F" w:rsidRPr="00C97B5F">
      <w:pPr>
        <w:pStyle w:val="Bezproreda"/>
        <w:jc w:val="both"/>
        <w:rPr>
          <w:color w:val="FF0000"/>
        </w:rPr>
      </w:pPr>
      <w:r>
        <w:tab/>
      </w:r>
      <w:r w:rsidR="00F6260B">
        <w:t>1.</w:t>
      </w:r>
      <w:r>
        <w:t xml:space="preserve"> P</w:t>
      </w:r>
      <w:r w:rsidR="00147496">
        <w:t>rivremen</w:t>
      </w:r>
      <w:r>
        <w:t xml:space="preserve">im stečajnim </w:t>
      </w:r>
      <w:r w:rsidR="00147496">
        <w:t>upravitelj</w:t>
      </w:r>
      <w:r w:rsidR="002C3209">
        <w:t>em</w:t>
      </w:r>
      <w:r w:rsidR="00147496">
        <w:t xml:space="preserve"> dužnika</w:t>
      </w:r>
      <w:r w:rsidR="008A2F0F" w:rsidRPr="009E487C">
        <w:t xml:space="preserve"> imenuje s</w:t>
      </w:r>
      <w:r w:rsidR="00147496">
        <w:t xml:space="preserve">e </w:t>
      </w:r>
      <w:r w:rsidR="00F6260B">
        <w:t xml:space="preserve">Daniel </w:t>
      </w:r>
      <w:proofErr w:type="spellStart"/>
      <w:r w:rsidR="00F6260B">
        <w:t>Deković</w:t>
      </w:r>
      <w:proofErr w:type="spellEnd"/>
      <w:r w:rsidR="00F6260B">
        <w:t xml:space="preserve"> iz Zagreba, Novačka 329, OIB: 76292704973.                          </w:t>
      </w:r>
    </w:p>
    <w:p w:rsidRDefault="00287401" w:rsidP="00DF48FC" w:rsidR="00287401" w:rsidRPr="009E487C">
      <w:pPr>
        <w:pStyle w:val="Bezproreda"/>
        <w:jc w:val="both"/>
      </w:pPr>
    </w:p>
    <w:p w:rsidRDefault="008A2F0F" w:rsidP="00DF48FC" w:rsidR="008A2F0F">
      <w:pPr>
        <w:pStyle w:val="Bezproreda"/>
        <w:jc w:val="both"/>
      </w:pPr>
      <w:r w:rsidRPr="009E487C">
        <w:tab/>
      </w:r>
      <w:r w:rsidR="00F6260B">
        <w:t>2.</w:t>
      </w:r>
      <w:r w:rsidRPr="009E487C">
        <w:t xml:space="preserve"> Zabranjuje se raspolaganje imovinom dužnika bez prethodne suglasnosti stečajnog upravitelja</w:t>
      </w:r>
      <w:r w:rsidR="00147496">
        <w:t xml:space="preserve"> do donošenja odluke o prijedlogu za otvaranje stečajnog postupka.</w:t>
      </w:r>
    </w:p>
    <w:p w:rsidRDefault="00287401" w:rsidP="00DF48FC" w:rsidR="00287401">
      <w:pPr>
        <w:pStyle w:val="Bezproreda"/>
        <w:jc w:val="both"/>
      </w:pPr>
    </w:p>
    <w:p w:rsidRDefault="00F6260B" w:rsidP="00287401" w:rsidR="008A2F0F">
      <w:pPr>
        <w:pStyle w:val="Bezproreda"/>
        <w:ind w:firstLine="708"/>
        <w:jc w:val="both"/>
      </w:pPr>
      <w:r>
        <w:t>3.</w:t>
      </w:r>
      <w:r w:rsidR="008A2F0F" w:rsidRPr="009E487C">
        <w:t xml:space="preserve"> Privremeni stečajni upravitelj će ispitati i dostaviti sudu izvješće o stanju imovine stečajnog dužnika i stečajne mase te mogu li se imovinom dužnika pokriti troškovi </w:t>
      </w:r>
      <w:r w:rsidR="00E36492">
        <w:t>stečajnog postupka, u roku od 30</w:t>
      </w:r>
      <w:r w:rsidR="008A2F0F" w:rsidRPr="009E487C">
        <w:t xml:space="preserve"> dana od primitka ovog rješenja. </w:t>
      </w:r>
    </w:p>
    <w:p w:rsidRDefault="00287401" w:rsidP="00DF48FC" w:rsidR="00287401" w:rsidRPr="009E487C">
      <w:pPr>
        <w:pStyle w:val="Bezproreda"/>
        <w:jc w:val="both"/>
      </w:pPr>
    </w:p>
    <w:p w:rsidRDefault="00F6260B" w:rsidP="00287401" w:rsidR="008A2F0F" w:rsidRPr="009E487C">
      <w:pPr>
        <w:pStyle w:val="Bezproreda"/>
        <w:ind w:firstLine="708"/>
        <w:jc w:val="both"/>
      </w:pPr>
      <w:r>
        <w:t>4.</w:t>
      </w:r>
      <w:r w:rsidR="008A2F0F" w:rsidRPr="009E487C">
        <w:t xml:space="preserve"> Privremeni stečajni upravitelj ovlašten je stupiti u poslovne prostorije stečajnog dužnika te tamo provesti potrebne radnje. Stečajni dužnik po ovlaštenoj osobi dužan je privremenom stečajnom upravitelju dopustiti i omogućiti uvid u poslovne knjige i poslovnu dokumentaciju dužnika. Protiv dužnika odnosno članova njegova tijela mogu se radi pribavljanja obavijesti i podataka primijeniti mjere prisile iz </w:t>
      </w:r>
      <w:r w:rsidR="00F937BC">
        <w:t>čl. 178. u vezi čl. 216.</w:t>
      </w:r>
      <w:r w:rsidR="008A2F0F" w:rsidRPr="009E487C">
        <w:t xml:space="preserve"> Stečajnog zakona</w:t>
      </w:r>
      <w:r w:rsidR="00B021B6">
        <w:t xml:space="preserve"> (Narodne </w:t>
      </w:r>
      <w:r w:rsidR="00B021B6" w:rsidRPr="00F937BC">
        <w:t>novine</w:t>
      </w:r>
      <w:r w:rsidR="00960C37" w:rsidRPr="00F937BC">
        <w:t xml:space="preserve"> broj </w:t>
      </w:r>
      <w:r w:rsidR="00F937BC" w:rsidRPr="00F937BC">
        <w:t>71/15</w:t>
      </w:r>
      <w:r w:rsidR="00960C37" w:rsidRPr="00F937BC">
        <w:t>, dalje SZ)</w:t>
      </w:r>
      <w:r w:rsidR="008A2F0F" w:rsidRPr="00F937BC">
        <w:t xml:space="preserve">. </w:t>
      </w:r>
    </w:p>
    <w:p w:rsidRDefault="00E82FC1" w:rsidP="00DF48FC" w:rsidR="00E82FC1">
      <w:pPr>
        <w:pStyle w:val="Bezproreda"/>
        <w:jc w:val="both"/>
      </w:pPr>
    </w:p>
    <w:p w:rsidRDefault="00C20582" w:rsidP="00DF48FC" w:rsidR="00C20582" w:rsidRPr="009E487C">
      <w:pPr>
        <w:pStyle w:val="Bezproreda"/>
        <w:jc w:val="both"/>
      </w:pPr>
    </w:p>
    <w:p w:rsidRDefault="005325BE" w:rsidP="00C83826" w:rsidR="005325BE">
      <w:pPr>
        <w:pStyle w:val="Bezproreda"/>
        <w:jc w:val="center"/>
      </w:pPr>
      <w:r w:rsidRPr="009E487C">
        <w:t>Obrazloženje</w:t>
      </w:r>
    </w:p>
    <w:p w:rsidRDefault="00F6260B" w:rsidP="00C83826" w:rsidR="00F6260B" w:rsidRPr="009E487C">
      <w:pPr>
        <w:pStyle w:val="Bezproreda"/>
        <w:jc w:val="center"/>
      </w:pPr>
    </w:p>
    <w:p w:rsidRDefault="002C3209" w:rsidP="002C3209" w:rsidR="002C3209" w:rsidRPr="002C3209">
      <w:pPr>
        <w:spacing w:lineRule="auto" w:line="240" w:after="0"/>
        <w:rPr>
          <w:rFonts w:eastAsia="Times New Roman"/>
          <w:lang w:eastAsia="hr-HR"/>
        </w:rPr>
      </w:pPr>
    </w:p>
    <w:p w:rsidRDefault="00F6260B" w:rsidP="00F6260B" w:rsidR="00F6260B">
      <w:pPr>
        <w:spacing w:lineRule="auto" w:line="240" w:after="0"/>
        <w:jc w:val="both"/>
      </w:pPr>
      <w:r>
        <w:tab/>
        <w:t xml:space="preserve">Predlagatelj je </w:t>
      </w:r>
      <w:r>
        <w:t>13. srpnja 2018.</w:t>
      </w:r>
      <w:r w:rsidRPr="005207B1">
        <w:t xml:space="preserve"> podnio ovome sudu prijedlog za otvaranje stečajnog postupka nad dužnikom, navodeći da dužnik na dan </w:t>
      </w:r>
      <w:r>
        <w:t>11</w:t>
      </w:r>
      <w:r>
        <w:t>.</w:t>
      </w:r>
      <w:r>
        <w:t>7</w:t>
      </w:r>
      <w:r>
        <w:t>.201</w:t>
      </w:r>
      <w:r>
        <w:t>8</w:t>
      </w:r>
      <w:r>
        <w:t xml:space="preserve">. </w:t>
      </w:r>
      <w:r w:rsidRPr="005207B1">
        <w:t xml:space="preserve">ima evidentirane neizvršene osnove za plaćanje u ukupnom iznosu od </w:t>
      </w:r>
      <w:r>
        <w:t>41.082,65</w:t>
      </w:r>
      <w:r>
        <w:t xml:space="preserve"> kn.                                         </w:t>
      </w:r>
    </w:p>
    <w:p w:rsidRDefault="00F6260B" w:rsidP="00F6260B" w:rsidR="00F6260B">
      <w:pPr>
        <w:spacing w:lineRule="auto" w:line="240" w:after="0"/>
        <w:ind w:firstLine="720"/>
        <w:jc w:val="both"/>
      </w:pPr>
    </w:p>
    <w:p w:rsidRDefault="00F6260B" w:rsidP="00F6260B" w:rsidR="00F6260B">
      <w:pPr>
        <w:spacing w:lineRule="auto" w:line="240" w:after="0"/>
        <w:ind w:firstLine="720"/>
        <w:jc w:val="both"/>
      </w:pPr>
    </w:p>
    <w:p w:rsidRDefault="00F6260B" w:rsidP="00F6260B" w:rsidR="00F6260B" w:rsidRPr="00A46564">
      <w:pPr>
        <w:spacing w:lineRule="auto" w:line="240" w:after="0"/>
        <w:ind w:firstLine="720"/>
        <w:jc w:val="both"/>
      </w:pPr>
      <w:r>
        <w:t xml:space="preserve">Kako tijekom postupka sud nije mogao utvrditi sadržaj i vrijednost imovine stečajnog dužnika imenovan je privremeni stečajni upravitelj koji će sudu dostaviti izvješće </w:t>
      </w:r>
      <w:r w:rsidRPr="009E487C">
        <w:t>o stanju imovine stečajnog dužnika i stečajne mase te mogu li se imovinom dužnika pokriti troškovi stečajnog postupka</w:t>
      </w:r>
      <w:r>
        <w:t>.</w:t>
      </w:r>
    </w:p>
    <w:p w:rsidRDefault="00617CD8" w:rsidP="00617CD8" w:rsidR="00617CD8">
      <w:pPr>
        <w:spacing w:lineRule="auto" w:line="240" w:after="0"/>
        <w:ind w:firstLine="720"/>
        <w:jc w:val="both"/>
      </w:pPr>
    </w:p>
    <w:p w:rsidRDefault="00617CD8" w:rsidP="00617CD8" w:rsidR="009116F8">
      <w:pPr>
        <w:spacing w:lineRule="auto" w:line="240" w:after="0"/>
        <w:ind w:firstLine="720"/>
        <w:jc w:val="both"/>
      </w:pPr>
      <w:r>
        <w:t>St</w:t>
      </w:r>
      <w:r w:rsidR="009116F8" w:rsidRPr="00A46564">
        <w:t xml:space="preserve">oga </w:t>
      </w:r>
      <w:r w:rsidR="009116F8" w:rsidRPr="00F937BC">
        <w:t xml:space="preserve">temeljem čl. </w:t>
      </w:r>
      <w:r w:rsidR="00F937BC" w:rsidRPr="00F937BC">
        <w:t>118. st.</w:t>
      </w:r>
      <w:r w:rsidR="00F6260B">
        <w:t xml:space="preserve"> 2</w:t>
      </w:r>
      <w:r w:rsidR="00F937BC" w:rsidRPr="00F937BC">
        <w:t>.1</w:t>
      </w:r>
      <w:r w:rsidR="00F6260B">
        <w:t>.</w:t>
      </w:r>
      <w:r w:rsidR="009116F8" w:rsidRPr="00F937BC">
        <w:t xml:space="preserve"> S</w:t>
      </w:r>
      <w:r w:rsidR="00F6260B">
        <w:t>tečajnog zakona (NN 71/15, 104/17, dalje SZ)</w:t>
      </w:r>
      <w:r w:rsidR="009116F8" w:rsidRPr="00F937BC">
        <w:t xml:space="preserve"> </w:t>
      </w:r>
      <w:r>
        <w:t xml:space="preserve">odlučio kao u izreci. </w:t>
      </w:r>
    </w:p>
    <w:p w:rsidRDefault="009116F8" w:rsidP="009116F8" w:rsidR="009116F8" w:rsidRPr="00A46564">
      <w:pPr>
        <w:pStyle w:val="Bezproreda"/>
        <w:jc w:val="both"/>
      </w:pPr>
    </w:p>
    <w:p w:rsidRDefault="001C0AC5" w:rsidP="001C0AC5" w:rsidR="001C0AC5">
      <w:pPr>
        <w:pStyle w:val="Bezproreda"/>
        <w:ind w:firstLine="708"/>
        <w:jc w:val="both"/>
      </w:pPr>
    </w:p>
    <w:p w:rsidRDefault="005325BE" w:rsidP="0004792B" w:rsidR="0004792B" w:rsidRPr="0032238B">
      <w:pPr>
        <w:pStyle w:val="Bezproreda"/>
        <w:jc w:val="center"/>
      </w:pPr>
      <w:r w:rsidRPr="0032238B">
        <w:t>U Varaždinu</w:t>
      </w:r>
      <w:r w:rsidR="00AB6018">
        <w:t xml:space="preserve"> </w:t>
      </w:r>
      <w:r w:rsidR="00F6260B">
        <w:t xml:space="preserve">11. prosinca 2018.  </w:t>
      </w:r>
    </w:p>
    <w:p w:rsidRDefault="0004792B" w:rsidP="00DF48FC" w:rsidR="0004792B">
      <w:pPr>
        <w:pStyle w:val="Bezproreda"/>
        <w:jc w:val="both"/>
      </w:pPr>
    </w:p>
    <w:p w:rsidRDefault="0004792B" w:rsidP="00234542" w:rsidR="00617CD8">
      <w:pPr>
        <w:pStyle w:val="Bezproreda"/>
        <w:ind w:left="4956"/>
        <w:jc w:val="center"/>
      </w:pPr>
      <w:r>
        <w:t>Sutkinja</w:t>
      </w:r>
    </w:p>
    <w:p w:rsidRDefault="005944FC" w:rsidP="00234542" w:rsidR="005944FC">
      <w:pPr>
        <w:pStyle w:val="Bezproreda"/>
        <w:ind w:left="4956"/>
        <w:jc w:val="center"/>
      </w:pPr>
    </w:p>
    <w:p w:rsidRDefault="0004792B" w:rsidP="0004792B" w:rsidR="0004792B">
      <w:pPr>
        <w:pStyle w:val="Bezproreda"/>
        <w:ind w:left="4956"/>
        <w:jc w:val="center"/>
      </w:pPr>
      <w:r>
        <w:t>Melita Poljanec Bubaš</w:t>
      </w:r>
      <w:r w:rsidR="00697382">
        <w:t xml:space="preserve">, v. r. </w:t>
      </w:r>
    </w:p>
    <w:p w:rsidRDefault="00697382" w:rsidP="0004792B" w:rsidR="00697382">
      <w:pPr>
        <w:pStyle w:val="Bezproreda"/>
        <w:ind w:left="4956"/>
        <w:jc w:val="center"/>
      </w:pPr>
    </w:p>
    <w:p w:rsidRDefault="00697382" w:rsidP="0004792B" w:rsidR="00697382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C06E35" w:rsidP="0004792B" w:rsidR="00C06E35">
      <w:pPr>
        <w:pStyle w:val="Bezproreda"/>
        <w:ind w:left="4956"/>
        <w:jc w:val="center"/>
      </w:pPr>
    </w:p>
    <w:p w:rsidRDefault="0032238B" w:rsidP="00DF48FC" w:rsidR="0032238B">
      <w:pPr>
        <w:pStyle w:val="Bezproreda"/>
        <w:jc w:val="both"/>
      </w:pPr>
    </w:p>
    <w:p w:rsidRDefault="005D1F00" w:rsidP="00DF48FC" w:rsidR="001A2133" w:rsidRPr="009E487C">
      <w:pPr>
        <w:pStyle w:val="Bezproreda"/>
        <w:jc w:val="both"/>
      </w:pPr>
      <w:r>
        <w:t xml:space="preserve"> </w:t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</w:p>
    <w:p w:rsidRDefault="005325BE" w:rsidP="00DF48FC" w:rsidR="005325BE" w:rsidRPr="009E487C">
      <w:pPr>
        <w:pStyle w:val="Bezproreda"/>
        <w:jc w:val="both"/>
      </w:pPr>
      <w:r w:rsidRPr="009E487C">
        <w:t>U</w:t>
      </w:r>
      <w:r w:rsidR="00AB6018">
        <w:t xml:space="preserve">puta o pravnom lijeku: </w:t>
      </w:r>
    </w:p>
    <w:p w:rsidRDefault="005325BE" w:rsidP="00AB6018" w:rsidR="00AB6018" w:rsidRPr="00AB6018">
      <w:pPr>
        <w:pStyle w:val="Bezproreda"/>
        <w:jc w:val="both"/>
      </w:pPr>
      <w:r w:rsidRPr="009E487C">
        <w:t xml:space="preserve">Protiv ovoga rješenja </w:t>
      </w:r>
      <w:r w:rsidR="009E487C" w:rsidRPr="009E487C">
        <w:t xml:space="preserve">dopuštena </w:t>
      </w:r>
      <w:r w:rsidR="00B021B6">
        <w:t xml:space="preserve">je </w:t>
      </w:r>
      <w:r w:rsidR="009E487C" w:rsidRPr="009E487C">
        <w:t xml:space="preserve">žalba koja se podnosi pisanim putem u četiri primjerka u roku od </w:t>
      </w:r>
      <w:r w:rsidR="00AB6018" w:rsidRPr="00AB6018">
        <w:t>osam dana od isteka osmog dana od objave na mrežnoj stranici e-Oglasna ploča sudova. Žalba se podnosi putem ovog suda, a o žalbi odlučuje Visoki trgovački sud Republike Hrvatske u Zagrebu.</w:t>
      </w:r>
    </w:p>
    <w:p w:rsidRDefault="005325BE" w:rsidP="00DF48FC" w:rsidR="005325BE">
      <w:pPr>
        <w:pStyle w:val="Bezproreda"/>
        <w:jc w:val="both"/>
      </w:pPr>
    </w:p>
    <w:p w:rsidRDefault="00B021B6" w:rsidP="00DF48FC" w:rsidR="00B021B6" w:rsidRPr="009E487C">
      <w:pPr>
        <w:pStyle w:val="Bezproreda"/>
        <w:jc w:val="both"/>
      </w:pPr>
    </w:p>
    <w:p w:rsidRDefault="005325BE" w:rsidP="00DF48FC" w:rsidR="005325BE" w:rsidRPr="009E487C">
      <w:pPr>
        <w:pStyle w:val="Bezproreda"/>
        <w:jc w:val="both"/>
      </w:pPr>
      <w:r w:rsidRPr="009E487C">
        <w:t>DNA:</w:t>
      </w:r>
    </w:p>
    <w:p w:rsidRDefault="00FE2DC7" w:rsidP="00DF48FC" w:rsidR="009903A3" w:rsidRPr="0032238B">
      <w:pPr>
        <w:pStyle w:val="Bezproreda"/>
        <w:jc w:val="both"/>
      </w:pPr>
      <w:r w:rsidRPr="0032238B">
        <w:t xml:space="preserve">- </w:t>
      </w:r>
      <w:r w:rsidR="00B021B6" w:rsidRPr="0032238B">
        <w:t>P</w:t>
      </w:r>
      <w:r w:rsidR="00DC4BBA" w:rsidRPr="0032238B">
        <w:t xml:space="preserve">rivremeni stečajni </w:t>
      </w:r>
      <w:r w:rsidR="009903A3" w:rsidRPr="0032238B">
        <w:t xml:space="preserve">upravitelj </w:t>
      </w:r>
      <w:r w:rsidR="00F6260B">
        <w:t xml:space="preserve">Daniel </w:t>
      </w:r>
      <w:proofErr w:type="spellStart"/>
      <w:r w:rsidR="00F6260B">
        <w:t>Deković</w:t>
      </w:r>
      <w:proofErr w:type="spellEnd"/>
      <w:r w:rsidR="00F6260B">
        <w:t xml:space="preserve"> iz Zagreba, Novačka 329                         </w:t>
      </w:r>
    </w:p>
    <w:p w:rsidRDefault="00FE2DC7" w:rsidP="00DF48FC" w:rsidR="00BA1686">
      <w:pPr>
        <w:pStyle w:val="Bezproreda"/>
        <w:jc w:val="both"/>
      </w:pPr>
      <w:r w:rsidRPr="0032238B">
        <w:t xml:space="preserve">- </w:t>
      </w:r>
      <w:r w:rsidR="009903A3" w:rsidRPr="0032238B">
        <w:t>Županijsko dr</w:t>
      </w:r>
      <w:r w:rsidR="00F6260B">
        <w:t>žavno odvjetništvo u Varaždinu</w:t>
      </w:r>
    </w:p>
    <w:p w:rsidRDefault="00FE2DC7" w:rsidP="00DF48FC" w:rsidR="009903A3">
      <w:pPr>
        <w:pStyle w:val="Bezproreda"/>
        <w:jc w:val="both"/>
      </w:pPr>
      <w:r w:rsidRPr="0032238B">
        <w:t xml:space="preserve">- </w:t>
      </w:r>
      <w:r w:rsidR="00E3665B" w:rsidRPr="0032238B">
        <w:t>E</w:t>
      </w:r>
      <w:r w:rsidR="00DC4BBA" w:rsidRPr="0032238B">
        <w:t>-</w:t>
      </w:r>
      <w:r w:rsidR="009903A3" w:rsidRPr="0032238B">
        <w:t>oglasna ploča suda</w:t>
      </w:r>
    </w:p>
    <w:p w:rsidRDefault="00896A45" w:rsidP="00DF48FC" w:rsidR="00896A45" w:rsidRPr="0032238B">
      <w:pPr>
        <w:pStyle w:val="Bezproreda"/>
        <w:jc w:val="both"/>
      </w:pPr>
      <w:r>
        <w:t xml:space="preserve">- </w:t>
      </w:r>
      <w:r w:rsidR="00AB6018">
        <w:t>S</w:t>
      </w:r>
      <w:r>
        <w:t>udski registar ovog suda</w:t>
      </w:r>
      <w:r w:rsidR="00AB6018">
        <w:t xml:space="preserve"> radi zabilježbe</w:t>
      </w:r>
    </w:p>
    <w:p w:rsidRDefault="000A275A" w:rsidP="00DF48FC" w:rsidR="000A275A" w:rsidRPr="009E487C">
      <w:pPr>
        <w:pStyle w:val="Bezproreda"/>
        <w:jc w:val="both"/>
      </w:pPr>
    </w:p>
    <w:p w:rsidRDefault="000B1B63" w:rsidP="00DF48FC" w:rsidR="000B1B63" w:rsidRPr="009E487C">
      <w:pPr>
        <w:pStyle w:val="Bezproreda"/>
        <w:jc w:val="both"/>
      </w:pPr>
    </w:p>
    <w:sectPr w:rsidSect="00CD4711" w:rsidR="000B1B63" w:rsidRPr="009E487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065" w:rsidP="00CD4711" w:rsidR="00262065">
      <w:pPr>
        <w:spacing w:lineRule="auto" w:line="240" w:after="0"/>
      </w:pPr>
      <w:r>
        <w:separator/>
      </w:r>
    </w:p>
  </w:endnote>
  <w:endnote w:id="0" w:type="continuationSeparator">
    <w:p w:rsidRDefault="00262065" w:rsidP="00CD4711" w:rsidR="002620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065" w:rsidP="00CD4711" w:rsidR="00262065">
      <w:pPr>
        <w:spacing w:lineRule="auto" w:line="240" w:after="0"/>
      </w:pPr>
      <w:r>
        <w:separator/>
      </w:r>
    </w:p>
  </w:footnote>
  <w:footnote w:id="0" w:type="continuationSeparator">
    <w:p w:rsidRDefault="00262065" w:rsidP="00CD4711" w:rsidR="002620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382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9016F4" w:rsidR="00F6260B" w:rsidRPr="004D2049">
      <w:trPr>
        <w:jc w:val="right"/>
      </w:trPr>
      <w:tc>
        <w:tcPr>
          <w:tcW w:type="dxa" w:w="4320"/>
        </w:tcPr>
        <w:p w:rsidRDefault="00F6260B" w:rsidP="009016F4" w:rsidR="00F6260B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St-257/2018-16</w:t>
          </w:r>
        </w:p>
      </w:tc>
    </w:tr>
  </w:tbl>
  <w:p w:rsidRDefault="002D5DD5" w:rsidP="00005D9C" w:rsidR="002D5DD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F100D"/>
    <w:multiLevelType w:val="hybridMultilevel"/>
    <w:tmpl w:val="BC629FAC"/>
    <w:lvl w:tplc="7C58AF2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5D9C"/>
    <w:rsid w:val="0004792B"/>
    <w:rsid w:val="00076046"/>
    <w:rsid w:val="00097B6F"/>
    <w:rsid w:val="000A275A"/>
    <w:rsid w:val="000B1B63"/>
    <w:rsid w:val="000D785B"/>
    <w:rsid w:val="000F7214"/>
    <w:rsid w:val="00101F78"/>
    <w:rsid w:val="00132CAF"/>
    <w:rsid w:val="00147496"/>
    <w:rsid w:val="001A0534"/>
    <w:rsid w:val="001A2133"/>
    <w:rsid w:val="001C0AC5"/>
    <w:rsid w:val="001E7217"/>
    <w:rsid w:val="00234542"/>
    <w:rsid w:val="00262065"/>
    <w:rsid w:val="00287401"/>
    <w:rsid w:val="002C1E37"/>
    <w:rsid w:val="002C3209"/>
    <w:rsid w:val="002D5DD5"/>
    <w:rsid w:val="002E4798"/>
    <w:rsid w:val="0032238B"/>
    <w:rsid w:val="003A7B96"/>
    <w:rsid w:val="003C58E9"/>
    <w:rsid w:val="003C596F"/>
    <w:rsid w:val="00434839"/>
    <w:rsid w:val="004B763B"/>
    <w:rsid w:val="004E2546"/>
    <w:rsid w:val="004F0543"/>
    <w:rsid w:val="00531794"/>
    <w:rsid w:val="005325BE"/>
    <w:rsid w:val="005944FC"/>
    <w:rsid w:val="005D1F00"/>
    <w:rsid w:val="00605C60"/>
    <w:rsid w:val="00617CD8"/>
    <w:rsid w:val="00697382"/>
    <w:rsid w:val="006A4DA1"/>
    <w:rsid w:val="00727BB3"/>
    <w:rsid w:val="00781823"/>
    <w:rsid w:val="00817258"/>
    <w:rsid w:val="008225E1"/>
    <w:rsid w:val="00822FEF"/>
    <w:rsid w:val="0085725E"/>
    <w:rsid w:val="00863162"/>
    <w:rsid w:val="00871FC1"/>
    <w:rsid w:val="00896A45"/>
    <w:rsid w:val="008A2F0F"/>
    <w:rsid w:val="008C10D1"/>
    <w:rsid w:val="008D79D4"/>
    <w:rsid w:val="009116F8"/>
    <w:rsid w:val="0091184C"/>
    <w:rsid w:val="00942232"/>
    <w:rsid w:val="00960C37"/>
    <w:rsid w:val="00983176"/>
    <w:rsid w:val="009903A3"/>
    <w:rsid w:val="009E487C"/>
    <w:rsid w:val="00A213C9"/>
    <w:rsid w:val="00A46564"/>
    <w:rsid w:val="00A913B4"/>
    <w:rsid w:val="00AB6018"/>
    <w:rsid w:val="00B021B6"/>
    <w:rsid w:val="00B02E6F"/>
    <w:rsid w:val="00BA1686"/>
    <w:rsid w:val="00C06E35"/>
    <w:rsid w:val="00C20582"/>
    <w:rsid w:val="00C80C45"/>
    <w:rsid w:val="00C81295"/>
    <w:rsid w:val="00C83826"/>
    <w:rsid w:val="00C97B5F"/>
    <w:rsid w:val="00CC6911"/>
    <w:rsid w:val="00CD4711"/>
    <w:rsid w:val="00D93022"/>
    <w:rsid w:val="00DC4BBA"/>
    <w:rsid w:val="00DE754C"/>
    <w:rsid w:val="00DF48FC"/>
    <w:rsid w:val="00E01330"/>
    <w:rsid w:val="00E24435"/>
    <w:rsid w:val="00E36492"/>
    <w:rsid w:val="00E3665B"/>
    <w:rsid w:val="00E82FC1"/>
    <w:rsid w:val="00E85489"/>
    <w:rsid w:val="00ED5DD7"/>
    <w:rsid w:val="00F6260B"/>
    <w:rsid w:val="00F87C79"/>
    <w:rsid w:val="00F937BC"/>
    <w:rsid w:val="00FC0394"/>
    <w:rsid w:val="00FD77A8"/>
    <w:rsid w:val="00FE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0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0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5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25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41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ZVUKA, društvo s ograničenom odgovornošću za organiziranje koncerata, trgovinu i druge usluge</izvorni_sadrzaj>
    <derivirana_varijabla naziv="DomainObject.Predmet.ProtustrankaFormated_1">  PRODUKCIJA ZVUKA, društvo s ograničenom odgovornošću za organiziranje koncerata, trgovinu i druge usluge</derivirana_varijabla>
  </DomainObject.Predmet.ProtustrankaFormated>
  <DomainObject.Predmet.ProtustrankaFormatedOIB>
    <izvorni_sadrzaj>  PRODUKCIJA ZVUKA, društvo s ograničenom odgovornošću za organiziranje koncerata, trgovinu i druge usluge, OIB 30120211385</izvorni_sadrzaj>
    <derivirana_varijabla naziv="DomainObject.Predmet.ProtustrankaFormatedOIB_1">  PRODUKCIJA ZVUKA, društvo s ograničenom odgovornošću za organiziranje koncerata, trgovinu i druge usluge, OIB 30120211385</derivirana_varijabla>
  </DomainObject.Predmet.ProtustrankaFormatedOIB>
  <DomainObject.Predmet.ProtustrankaFormatedWithAdress>
    <izvorni_sadrzaj> PRODUKCIJA ZVUKA, društvo s ograničenom odgovornošću za organiziranje koncerata, trgovinu i druge usluge, Zrinskih 15, 40313 Selnica</izvorni_sadrzaj>
    <derivirana_varijabla naziv="DomainObject.Predmet.ProtustrankaFormatedWithAdress_1"> PRODUKCIJA ZVUKA, društvo s ograničenom odgovornošću za organiziranje koncerata, trgovinu i druge usluge, Zrinskih 15, 40313 Selnica</derivirana_varijabla>
  </DomainObject.Predmet.ProtustrankaFormatedWithAdress>
  <DomainObject.Predmet.ProtustrankaFormatedWithAdressOIB>
    <izvorni_sadrzaj> PRODUKCIJA ZVUKA, društvo s ograničenom odgovornošću za organiziranje koncerata, trgovinu i druge usluge, OIB 30120211385, Zrinskih 15, 40313 Selnica</izvorni_sadrzaj>
    <derivirana_varijabla naziv="DomainObject.Predmet.ProtustrankaFormatedWithAdressOIB_1"> PRODUKCIJA ZVUKA, društvo s ograničenom odgovornošću za organiziranje koncerata, trgovinu i druge usluge, OIB 30120211385, Zrinskih 15, 40313 Selnica</derivirana_varijabla>
  </DomainObject.Predmet.ProtustrankaFormatedWithAdressOIB>
  <DomainObject.Predmet.ProtustrankaWithAdress>
    <izvorni_sadrzaj>PRODUKCIJA ZVUKA, društvo s ograničenom odgovornošću za organiziranje koncerata, trgovinu i druge usluge Zrinskih 15, 40313 Selnica</izvorni_sadrzaj>
    <derivirana_varijabla naziv="DomainObject.Predmet.ProtustrankaWithAdress_1">PRODUKCIJA ZVUKA, društvo s ograničenom odgovornošću za organiziranje koncerata, trgovinu i druge usluge Zrinskih 15, 40313 Selnica</derivirana_varijabla>
  </DomainObject.Predmet.ProtustrankaWithAdress>
  <DomainObject.Predmet.ProtustrankaWithAdressOIB>
    <izvorni_sadrzaj>PRODUKCIJA ZVUKA, društvo s ograničenom odgovornošću za organiziranje koncerata, trgovinu i druge usluge, OIB 30120211385, Zrinskih 15, 40313 Selnica</izvorni_sadrzaj>
    <derivirana_varijabla naziv="DomainObject.Predmet.ProtustrankaWithAdressOIB_1">PRODUKCIJA ZVUKA, društvo s ograničenom odgovornošću za organiziranje koncerata, trgovinu i druge usluge, OIB 30120211385, Zrinskih 15, 40313 Selnica</derivirana_varijabla>
  </DomainObject.Predmet.ProtustrankaWithAdressOIB>
  <DomainObject.Predmet.ProtustrankaNazivFormated>
    <izvorni_sadrzaj>PRODUKCIJA ZVUKA, društvo s ograničenom odgovornošću za organiziranje koncerata, trgovinu i druge usluge</izvorni_sadrzaj>
    <derivirana_varijabla naziv="DomainObject.Predmet.ProtustrankaNazivFormated_1">PRODUKCIJA ZVUKA, društvo s ograničenom odgovornošću za organiziranje koncerata, trgovinu i druge usluge</derivirana_varijabla>
  </DomainObject.Predmet.ProtustrankaNazivFormated>
  <DomainObject.Predmet.ProtustrankaNazivFormatedOIB>
    <izvorni_sadrzaj>PRODUKCIJA ZVUKA, društvo s ograničenom odgovornošću za organiziranje koncerata, trgovinu i druge usluge, OIB 30120211385</izvorni_sadrzaj>
    <derivirana_varijabla naziv="DomainObject.Predmet.ProtustrankaNazivFormatedOIB_1">PRODUKCIJA ZVUKA, društvo s ograničenom odgovornošću za organiziranje koncerata, trgovinu i druge usluge, OIB 30120211385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Graberje 1, 42000 Varaždin</izvorni_sadrzaj>
    <derivirana_varijabla naziv="DomainObject.Predmet.StrankaFormatedWithAdress_1"> Porezna uprava, Područni ured Sjeverna Hrvatska, Graberje 1, 42000 Varaždin</derivirana_varijabla>
  </DomainObject.Predmet.StrankaFormatedWithAdress>
  <DomainObject.Predmet.StrankaFormatedWithAdressOIB>
    <izvorni_sadrzaj> Porezna uprava, Područni ured Sjeverna Hrvatska, Graberje 1, 42000 Varaždin</izvorni_sadrzaj>
    <derivirana_varijabla naziv="DomainObject.Predmet.StrankaFormatedWithAdressOIB_1"> Porezna uprava, Područni ured Sjeverna Hrvatska, Graberje 1, 42000 Varaždin</derivirana_varijabla>
  </DomainObject.Predmet.StrankaFormatedWithAdressOIB>
  <DomainObject.Predmet.StrankaWithAdress>
    <izvorni_sadrzaj>Porezna uprava, Područni ured Sjeverna Hrvatska Graberje 1,42000 Varaždin</izvorni_sadrzaj>
    <derivirana_varijabla naziv="DomainObject.Predmet.StrankaWithAdress_1">Porezna uprava, Područni ured Sjeverna Hrvatska Graberje 1,42000 Varaždin</derivirana_varijabla>
  </DomainObject.Predmet.StrankaWithAdress>
  <DomainObject.Predmet.StrankaWithAdressOIB>
    <izvorni_sadrzaj>Porezna uprava, Područni ured Sjeverna Hrvatska, Graberje 1,42000 Varaždin</izvorni_sadrzaj>
    <derivirana_varijabla naziv="DomainObject.Predmet.StrankaWithAdressOIB_1">Porezna uprava, Područni ured Sjeverna Hrvatska, Graberje 1,42000 Varaždin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Graberje 1, 42000 Varaždin</item>
    </izvorni_sadrzaj>
    <derivirana_varijabla naziv="DomainObject.Predmet.StrankaListFormatedWithAdress_1">
      <item>Porezna uprava, Područni ured Sjeverna Hrvatska, Graberje 1, 42000 Varaždin</item>
    </derivirana_varijabla>
  </DomainObject.Predmet.StrankaListFormatedWithAdress>
  <DomainObject.Predmet.StrankaListFormatedWithAdressOIB>
    <izvorni_sadrzaj>
      <item>Porezna uprava, Područni ured Sjeverna Hrvatska, Graberje 1, 42000 Varaždin</item>
    </izvorni_sadrzaj>
    <derivirana_varijabla naziv="DomainObject.Predmet.StrankaListFormatedWithAdressOIB_1">
      <item>Porezna uprava, Područni ured Sjeverna Hrvatska, Graberje 1, 42000 Varaždin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PRODUKCIJA ZVUKA, društvo s ograničenom odgovornošću za organiziranje koncerata, trgovinu i druge usluge</item>
    </izvorni_sadrzaj>
    <derivirana_varijabla naziv="DomainObject.Predmet.ProtuStrankaListFormated_1">
      <item>PRODUKCIJA ZVUKA, društvo s ograničenom odgovornošću za organiziranje koncerata, trgovinu i druge usluge</item>
    </derivirana_varijabla>
  </DomainObject.Predmet.ProtuStrankaListFormated>
  <DomainObject.Predmet.ProtuStrankaListFormatedOIB>
    <izvorni_sadrzaj>
      <item>PRODUKCIJA ZVUKA, društvo s ograničenom odgovornošću za organiziranje koncerata, trgovinu i druge usluge, OIB 30120211385</item>
    </izvorni_sadrzaj>
    <derivirana_varijabla naziv="DomainObject.Predmet.ProtuStrankaListFormatedOIB_1">
      <item>PRODUKCIJA ZVUKA, društvo s ograničenom odgovornošću za organiziranje koncerata, trgovinu i druge usluge, OIB 30120211385</item>
    </derivirana_varijabla>
  </DomainObject.Predmet.ProtuStrankaListFormatedOIB>
  <DomainObject.Predmet.ProtuStrankaListFormatedWithAdress>
    <izvorni_sadrzaj>
      <item>PRODUKCIJA ZVUKA, društvo s ograničenom odgovornošću za organiziranje koncerata, trgovinu i druge usluge, Zrinskih 15, 40313 Selnica</item>
    </izvorni_sadrzaj>
    <derivirana_varijabla naziv="DomainObject.Predmet.ProtuStrankaListFormatedWithAdress_1">
      <item>PRODUKCIJA ZVUKA, društvo s ograničenom odgovornošću za organiziranje koncerata, trgovinu i druge usluge, Zrinskih 15, 40313 Selnica</item>
    </derivirana_varijabla>
  </DomainObject.Predmet.ProtuStrankaListFormatedWithAdress>
  <DomainObject.Predmet.ProtuStrankaListFormatedWithAdressOIB>
    <izvorni_sadrzaj>
      <item>PRODUKCIJA ZVUKA, društvo s ograničenom odgovornošću za organiziranje koncerata, trgovinu i druge usluge, OIB 30120211385, Zrinskih 15, 40313 Selnica</item>
    </izvorni_sadrzaj>
    <derivirana_varijabla naziv="DomainObject.Predmet.ProtuStrankaListFormatedWithAdressOIB_1">
      <item>PRODUKCIJA ZVUKA, društvo s ograničenom odgovornošću za organiziranje koncerata, trgovinu i druge usluge, OIB 30120211385, Zrinskih 15, 40313 Selnica</item>
    </derivirana_varijabla>
  </DomainObject.Predmet.ProtuStrankaListFormatedWithAdressOIB>
  <DomainObject.Predmet.ProtuStrankaListNazivFormated>
    <izvorni_sadrzaj>
      <item>PRODUKCIJA ZVUKA, društvo s ograničenom odgovornošću za organiziranje koncerata, trgovinu i druge usluge</item>
    </izvorni_sadrzaj>
    <derivirana_varijabla naziv="DomainObject.Predmet.ProtuStrankaListNazivFormated_1">
      <item>PRODUKCIJA ZVUKA, društvo s ograničenom odgovornošću za organiziranje koncerata, trgovinu i druge usluge</item>
    </derivirana_varijabla>
  </DomainObject.Predmet.ProtuStrankaListNazivFormated>
  <DomainObject.Predmet.ProtuStrankaListNazivFormatedOIB>
    <izvorni_sadrzaj>
      <item>PRODUKCIJA ZVUKA, društvo s ograničenom odgovornošću za organiziranje koncerata, trgovinu i druge usluge, OIB 30120211385</item>
    </izvorni_sadrzaj>
    <derivirana_varijabla naziv="DomainObject.Predmet.ProtuStrankaListNazivFormatedOIB_1">
      <item>PRODUKCIJA ZVUKA, društvo s ograničenom odgovornošću za organiziranje koncerata, trgovinu i druge usluge, OIB 30120211385</item>
    </derivirana_varijabla>
  </DomainObject.Predmet.ProtuStrankaListNazivFormatedOIB>
  <DomainObject.Predmet.OstaliListFormated>
    <izvorni_sadrzaj>
      <item>Sudski registar</item>
      <item>Županijsko državno odvjetništvo u Varaždinu</item>
      <item>Alenka Koprivec</item>
      <item>Katarina Conar-brod</item>
    </izvorni_sadrzaj>
    <derivirana_varijabla naziv="DomainObject.Predmet.OstaliListFormated_1">
      <item>Sudski registar</item>
      <item>Županijsko državno odvjetništvo u Varaždinu</item>
      <item>Alenka Koprivec</item>
      <item>Katarina Conar-brod</item>
    </derivirana_varijabla>
  </DomainObject.Predmet.OstaliListFormated>
  <DomainObject.Predmet.OstaliListFormatedOIB>
    <izvorni_sadrzaj>
      <item>Sudski registar</item>
      <item>Županijsko državno odvjetništvo u Varaždinu</item>
      <item>Alenka Koprivec</item>
      <item>Katarina Conar-brod, OIB 45444178361</item>
    </izvorni_sadrzaj>
    <derivirana_varijabla naziv="DomainObject.Predmet.OstaliListFormatedOIB_1">
      <item>Sudski registar</item>
      <item>Županijsko državno odvjetništvo u Varaždinu</item>
      <item>Alenka Koprivec</item>
      <item>Katarina Conar-brod, OIB 45444178361</item>
    </derivirana_varijabla>
  </DomainObject.Predmet.OstaliListFormatedOIB>
  <DomainObject.Predmet.OstaliListFormatedWithAdress>
    <izvorni_sadrzaj>
      <item>Sudski registar, B. Radića 2, 42000 Varaždin</item>
      <item>Županijsko državno odvjetništvo u Varaždinu, Braće Radić 2, 42000 Varaždin</item>
      <item>Alenka Koprivec, Zrinskih 15, 40313 Selnica</item>
      <item>Katarina Conar-brod, Juraja Križanića 92, 42000 Varaždin</item>
    </izvorni_sadrzaj>
    <derivirana_varijabla naziv="DomainObject.Predmet.OstaliListFormatedWithAdress_1">
      <item>Sudski registar, B. Radića 2, 42000 Varaždin</item>
      <item>Županijsko državno odvjetništvo u Varaždinu, Braće Radić 2, 42000 Varaždin</item>
      <item>Alenka Koprivec, Zrinskih 15, 40313 Selnica</item>
      <item>Katarina Conar-brod, Juraja Križanića 92, 42000 Varaždin</item>
    </derivirana_varijabla>
  </DomainObject.Predmet.OstaliListFormatedWithAdress>
  <DomainObject.Predmet.OstaliListFormatedWithAdressOIB>
    <izvorni_sadrzaj>
      <item>Sudski registar, B. Radića 2, 42000 Varaždin</item>
      <item>Županijsko državno odvjetništvo u Varaždinu, Braće Radić 2, 42000 Varaždin</item>
      <item>Alenka Koprivec, Zrinskih 15, 40313 Selnica</item>
      <item>Katarina Conar-brod, OIB 45444178361, Juraja Križanića 92, 42000 Varaždin</item>
    </izvorni_sadrzaj>
    <derivirana_varijabla naziv="DomainObject.Predmet.OstaliListFormatedWithAdressOIB_1">
      <item>Sudski registar, B. Radića 2, 42000 Varaždin</item>
      <item>Županijsko državno odvjetništvo u Varaždinu, Braće Radić 2, 42000 Varaždin</item>
      <item>Alenka Koprivec, Zrinskih 15, 40313 Selnica</item>
      <item>Katarina Conar-brod, OIB 45444178361, Juraja Križanića 92, 42000 Varaždin</item>
    </derivirana_varijabla>
  </DomainObject.Predmet.OstaliListFormatedWithAdressOIB>
  <DomainObject.Predmet.OstaliListNazivFormated>
    <izvorni_sadrzaj>
      <item>Sudski registar</item>
      <item>Županijsko državno odvjetništvo u Varaždinu</item>
      <item>Alenka Koprivec</item>
      <item>Katarina Conar-brod</item>
    </izvorni_sadrzaj>
    <derivirana_varijabla naziv="DomainObject.Predmet.OstaliListNazivFormated_1">
      <item>Sudski registar</item>
      <item>Županijsko državno odvjetništvo u Varaždinu</item>
      <item>Alenka Koprivec</item>
      <item>Katarina Conar-brod</item>
    </derivirana_varijabla>
  </DomainObject.Predmet.OstaliListNazivFormated>
  <DomainObject.Predmet.OstaliListNazivFormatedOIB>
    <izvorni_sadrzaj>
      <item>Sudski registar</item>
      <item>Županijsko državno odvjetništvo u Varaždinu</item>
      <item>Alenka Koprivec</item>
      <item>Katarina Conar-brod, OIB 45444178361</item>
    </izvorni_sadrzaj>
    <derivirana_varijabla naziv="DomainObject.Predmet.OstaliListNazivFormatedOIB_1">
      <item>Sudski registar</item>
      <item>Županijsko državno odvjetništvo u Varaždinu</item>
      <item>Alenka Koprivec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PRODUKCIJA ZVUKA, društvo s ograničenom odgovornošću za organiziranje koncerata, trgovinu i druge usluge</izvorni_sadrzaj>
    <derivirana_varijabla naziv="DomainObject.Predmet.ProtustrankaIDrugi_1">PRODUKCIJA ZVUKA, društvo s ograničenom odgovornošću za organiziranje koncerata, trgovinu i druge usluge</derivirana_varijabla>
  </DomainObject.Predmet.ProtustrankaIDrugi>
  <DomainObject.Predmet.StrankaIDrugiAdressOIB>
    <izvorni_sadrzaj>Porezna uprava, Područni ured Sjeverna Hrvatska, Graberje 1, 42000 Varaždin</izvorni_sadrzaj>
    <derivirana_varijabla naziv="DomainObject.Predmet.StrankaIDrugiAdressOIB_1">Porezna uprava, Područni ured Sjeverna Hrvatska, Graberje 1, 42000 Varaždin</derivirana_varijabla>
  </DomainObject.Predmet.StrankaIDrugiAdressOIB>
  <DomainObject.Predmet.ProtustrankaIDrugiAdressOIB>
    <izvorni_sadrzaj>PRODUKCIJA ZVUKA, društvo s ograničenom odgovornošću za organiziranje koncerata, trgovinu i druge usluge, OIB 30120211385, Zrinskih 15, 40313 Selnica</izvorni_sadrzaj>
    <derivirana_varijabla naziv="DomainObject.Predmet.ProtustrankaIDrugiAdressOIB_1">PRODUKCIJA ZVUKA, društvo s ograničenom odgovornošću za organiziranje koncerata, trgovinu i druge usluge, OIB 30120211385, Zrinskih 15,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PRODUKCIJA ZVUKA, društvo s ograničenom odgovornošću za organiziranje koncerata, trgovinu i druge usluge</item>
      <item>Sudski registar</item>
      <item>Županijsko državno odvjetništvo u Varaždinu</item>
      <item>Alenka Koprivec</item>
      <item>Katarina Conar-brod</item>
    </izvorni_sadrzaj>
    <derivirana_varijabla naziv="DomainObject.Predmet.SudioniciListNaziv_1">
      <item>Porezna uprava, Područni ured Sjeverna Hrvatska</item>
      <item>PRODUKCIJA ZVUKA, društvo s ograničenom odgovornošću za organiziranje koncerata, trgovinu i druge usluge</item>
      <item>Sudski registar</item>
      <item>Županijsko državno odvjetništvo u Varaždinu</item>
      <item>Alenka Koprivec</item>
      <item>Katarina Conar-brod</item>
    </derivirana_varijabla>
  </DomainObject.Predmet.SudioniciListNaziv>
  <DomainObject.Predmet.SudioniciListAdressOIB>
    <izvorni_sadrzaj>
      <item>Porezna uprava, Područni ured Sjeverna Hrvatska, Graberje 1,42000 Varaždin</item>
      <item>PRODUKCIJA ZVUKA, društvo s ograničenom odgovornošću za organiziranje koncerata, trgovinu i druge usluge, OIB 30120211385, Zrinskih 15,40313 Selnica</item>
      <item>Sudski registar, B. Radića 2,42000 Varaždin</item>
      <item>Županijsko državno odvjetništvo u Varaždinu, Braće Radić 2,42000 Varaždin</item>
      <item>Alenka Koprivec, Zrinskih 15,40313 Selnica</item>
      <item>Katarina Conar-brod, OIB 45444178361, Juraja Križanića 92,42000 Varaždin</item>
    </izvorni_sadrzaj>
    <derivirana_varijabla naziv="DomainObject.Predmet.SudioniciListAdressOIB_1">
      <item>Porezna uprava, Područni ured Sjeverna Hrvatska, Graberje 1,42000 Varaždin</item>
      <item>PRODUKCIJA ZVUKA, društvo s ograničenom odgovornošću za organiziranje koncerata, trgovinu i druge usluge, OIB 30120211385, Zrinskih 15,40313 Selnica</item>
      <item>Sudski registar, B. Radića 2,42000 Varaždin</item>
      <item>Županijsko državno odvjetništvo u Varaždinu, Braće Radić 2,42000 Varaždin</item>
      <item>Alenka Koprivec, Zrinskih 15,40313 Selnica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30120211385</item>
      <item>, OIB null</item>
      <item>, OIB null</item>
      <item>, OIB null</item>
      <item>, OIB 45444178361</item>
    </izvorni_sadrzaj>
    <derivirana_varijabla naziv="DomainObject.Predmet.SudioniciListNazivOIB_1">
      <item>, OIB null</item>
      <item>, OIB 30120211385</item>
      <item>, OIB null</item>
      <item>, OIB null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45FDF-D941-4A4A-8E94-75173D7D0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2555</properties:Characters>
  <properties:Lines>21</properties:Lines>
  <properties:Paragraphs>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2017-08-10T06:57:00Z</dcterms:created>
  <dc:creator>Maja Valušnig</dc:creator>
  <cp:lastModifiedBy>Nikolina Cvek</cp:lastModifiedBy>
  <cp:lastPrinted>2018-12-11T09:00:00Z</cp:lastPrinted>
  <dcterms:modified xmlns:xsi="http://www.w3.org/2001/XMLSchema-instance" xsi:type="dcterms:W3CDTF">2018-12-11T09:00:00Z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St-38/2015-7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