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3c72" w14:paraId="26c3c7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B1AB5" w:rsidP="004B1AB5" w:rsidR="004B1AB5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St-319/2017-7.</w:t>
      </w:r>
    </w:p>
    <w:p w:rsidRDefault="004B1AB5" w:rsidP="004B1AB5" w:rsidR="004B1AB5">
      <w:pPr>
        <w:jc w:val="center"/>
        <w:rPr>
          <w:rFonts w:hAnsi="Arial" w:ascii="Arial"/>
          <w:b/>
        </w:rPr>
      </w:pPr>
    </w:p>
    <w:p w:rsidRDefault="004B1AB5" w:rsidP="004B1AB5" w:rsidR="004B1AB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4B1AB5" w:rsidP="004B1AB5" w:rsidR="004B1AB5">
      <w:pPr>
        <w:jc w:val="center"/>
        <w:rPr>
          <w:rFonts w:hAnsi="Arial" w:ascii="Arial"/>
          <w:b/>
        </w:rPr>
      </w:pPr>
    </w:p>
    <w:p w:rsidRDefault="004B1AB5" w:rsidP="004B1AB5" w:rsidR="004B1AB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4B1AB5" w:rsidP="004B1AB5" w:rsidR="004B1AB5">
      <w:pPr>
        <w:jc w:val="both"/>
        <w:rPr>
          <w:rFonts w:hAnsi="Arial" w:ascii="Arial"/>
        </w:rPr>
      </w:pPr>
    </w:p>
    <w:p w:rsidRDefault="004B1AB5" w:rsidP="004B1AB5" w:rsidR="004B1AB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Varaždin, </w:t>
      </w:r>
      <w:proofErr w:type="spellStart"/>
      <w:r>
        <w:rPr>
          <w:rFonts w:hAnsi="Arial" w:ascii="Arial"/>
        </w:rPr>
        <w:t>A.Cesarca</w:t>
      </w:r>
      <w:proofErr w:type="spellEnd"/>
      <w:r>
        <w:rPr>
          <w:rFonts w:hAnsi="Arial" w:ascii="Arial"/>
        </w:rPr>
        <w:t xml:space="preserve"> 2, za pokretanje stečajnog postupka nad dužnikom AUGEMA j.d.o.o. za trgovinu i poslovne usluge iz Čakovca, Otona Župančića 26, OIB 74544359950, dana 15. rujna 2017. godine</w:t>
      </w:r>
    </w:p>
    <w:p w:rsidRDefault="004B1AB5" w:rsidP="004B1AB5" w:rsidR="004B1AB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4B1AB5" w:rsidP="004B1AB5" w:rsidR="004B1AB5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AUGEMA j.d.o.o. za trgovinu i poslovne usluge iz Čakovca, Otona Župančića 26, OIB 74544359950,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05 540-319-17. </w:t>
      </w:r>
    </w:p>
    <w:p w:rsidRDefault="004B1AB5" w:rsidP="004B1AB5" w:rsidR="004B1AB5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AUGEMA j.d.o.o. za trgovinu i poslovne usluge iz Čakovca, Otona Župančića 26, OIB 74544359950.</w:t>
      </w:r>
    </w:p>
    <w:p w:rsidRDefault="004B1AB5" w:rsidP="004B1AB5" w:rsidR="004B1AB5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4B1AB5" w:rsidP="004B1AB5" w:rsidR="004B1AB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Varaždin, predložila je otvaranje stečajnog postupka nad dužnikom na temelju čl.444.Stečajnog zakona. U svom prijedlogu ističe da na dan 01.09.2015. godine dužnik u Očevidniku redoslijeda osnova za plaćanje ima evidentirane neizvršene osnove za plaćanje u ukupnom iznosu od 6.193,20 kuna, u neprekinutom razdoblju od 273 dana, te da ima jednog zaposlenog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</w:t>
      </w:r>
      <w:r>
        <w:rPr>
          <w:rFonts w:hAnsi="Arial" w:ascii="Arial"/>
        </w:rPr>
        <w:lastRenderedPageBreak/>
        <w:t>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4B1AB5" w:rsidP="004B1AB5" w:rsidR="004B1AB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273 dana u ukupnom iznosu od 6.193,20 kuna, koji podatak zakonski zastupnik dužnika nije osporio, sud utvrđuje da je ispunjen razlog nesposobnosti za plaćanje, propisan čl.6.st.2.Stečajnog zakona.</w:t>
      </w:r>
    </w:p>
    <w:p w:rsidRDefault="004B1AB5" w:rsidP="004B1AB5" w:rsidR="004B1AB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iz podataka koji su javno dostupni ne proizlazi da dužnik raspolaže imovinom koja bi bila dovoljna za namirenje troškova prethodnog i stečajnog postupka, a zakonski zastupnik dužnika u svom dopisu navodi da tvrtka dužnik nema nikakve imovine niti novčanih sredstava, to je sud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4B1AB5" w:rsidP="004B1AB5" w:rsidR="004B1AB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4B1AB5" w:rsidP="004B1AB5" w:rsidR="004B1AB5">
      <w:pPr>
        <w:jc w:val="both"/>
        <w:rPr>
          <w:rFonts w:hAnsi="Arial" w:ascii="Arial"/>
        </w:rPr>
      </w:pPr>
    </w:p>
    <w:p w:rsidRDefault="004B1AB5" w:rsidP="004B1AB5" w:rsidR="004B1AB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15. rujna 2017. godine</w:t>
      </w:r>
    </w:p>
    <w:p w:rsidRDefault="004B1AB5" w:rsidP="004B1AB5" w:rsidR="004B1AB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4B1AB5" w:rsidP="004B1AB5" w:rsidR="004B1AB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4B1AB5" w:rsidP="004B1AB5" w:rsidR="004B1AB5">
      <w:pPr>
        <w:ind w:firstLine="720"/>
        <w:jc w:val="both"/>
        <w:rPr>
          <w:rFonts w:hAnsi="Arial" w:ascii="Arial"/>
        </w:rPr>
      </w:pPr>
    </w:p>
    <w:p w:rsidRDefault="004B1AB5" w:rsidP="004B1AB5" w:rsidR="004B1AB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4B1AB5" w:rsidP="004B1AB5" w:rsidR="004B1AB5">
      <w:pPr>
        <w:jc w:val="both"/>
        <w:rPr>
          <w:rFonts w:hAnsi="Arial" w:ascii="Arial"/>
        </w:rPr>
      </w:pPr>
    </w:p>
    <w:p w:rsidRDefault="004B1AB5" w:rsidP="004B1AB5" w:rsidR="004B1AB5">
      <w:pPr>
        <w:jc w:val="both"/>
        <w:rPr>
          <w:rFonts w:hAnsi="Arial" w:ascii="Arial"/>
        </w:rPr>
      </w:pPr>
    </w:p>
    <w:p w:rsidRDefault="004B1AB5" w:rsidP="004B1AB5" w:rsidR="004B1AB5">
      <w:pPr>
        <w:jc w:val="both"/>
        <w:rPr>
          <w:rFonts w:hAnsi="Arial" w:ascii="Arial"/>
        </w:rPr>
      </w:pPr>
    </w:p>
    <w:p w:rsidRDefault="004B1AB5" w:rsidP="004B1AB5" w:rsidR="004B1AB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4B1AB5" w:rsidP="004B1AB5" w:rsidR="004B1AB5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Dna: predlagatelju FINI, RC Zagreb, Podružnica Varaždin putem e-oglasne ploče suda </w:t>
      </w:r>
    </w:p>
    <w:p w:rsidRDefault="004B1AB5" w:rsidP="004B1AB5" w:rsidR="004B1AB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4B1AB5" w:rsidP="004B1AB5" w:rsidR="004B1AB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putem e-oglasne ploče suda i putem pošte</w:t>
      </w:r>
    </w:p>
    <w:p w:rsidRDefault="004B1AB5" w:rsidP="004B1AB5" w:rsidR="004B1AB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4B1AB5" w:rsidP="004B1AB5" w:rsidR="004B1AB5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4B1AB5" w:rsidP="004B1AB5" w:rsidR="004B1AB5">
      <w:pPr>
        <w:jc w:val="both"/>
        <w:rPr>
          <w:rFonts w:hAnsi="Arial" w:ascii="Arial"/>
        </w:rPr>
      </w:pPr>
      <w:r>
        <w:rPr>
          <w:rFonts w:hAnsi="Arial" w:ascii="Arial"/>
        </w:rPr>
        <w:t>Bj.15.09.2017.g.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AB5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230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St-319/2017-7</izvorni_sadrzaj>
    <derivirana_varijabla naziv="DomainObject.Oznaka_1">St-319/2017-7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AUGEMA jednostavno društvo s ograničenom odgovornošću za trgovinu i poslovne usluge zastupanog po punomoćniku Vlatko Hrlec-Kovač</izvorni_sadrzaj>
    <derivirana_varijabla naziv="DomainObject.Predmet.ProtustrankaFormated_1">  AUGEMA jednostavno društvo s ograničenom odgovornošću za trgovinu i poslovne usluge zastupanog po punomoćniku Vlatko Hrlec-Kovač</derivirana_varijabla>
  </DomainObject.Predmet.ProtustrankaFormated>
  <DomainObject.Predmet.ProtustrankaFormatedOIB>
    <izvorni_sadrzaj>  AUGEMA jednostavno društvo s ograničenom odgovornošću za trgovinu i poslovne usluge, OIB 74544359950 zastupanog po punomoćniku Vlatko Hrlec-Kovač</izvorni_sadrzaj>
    <derivirana_varijabla naziv="DomainObject.Predmet.ProtustrankaFormatedOIB_1">  AUGEMA jednostavno društvo s ograničenom odgovornošću za trgovinu i poslovne usluge, OIB 74544359950 zastupanog po punomoćniku Vlatko Hrlec-Kovač</derivirana_varijabla>
  </DomainObject.Predmet.ProtustrankaFormatedOIB>
  <DomainObject.Predmet.ProtustrankaFormatedWithAdress>
    <izvorni_sadrzaj> AUGEMA jednostavno društvo s ograničenom odgovornošću za trgovinu i poslovne usluge, Otona Župančića 26, 40000 Čakovec zastupanog po punomoćniku Vlatko Hrlec-Kovač</izvorni_sadrzaj>
    <derivirana_varijabla naziv="DomainObject.Predmet.ProtustrankaFormatedWithAdress_1"> AUGEMA jednostavno društvo s ograničenom odgovornošću za trgovinu i poslovne usluge, Otona Župančića 26, 40000 Čakovec zastupanog po punomoćniku Vlatko Hrlec-Kovač</derivirana_varijabla>
  </DomainObject.Predmet.ProtustrankaFormatedWithAdress>
  <DomainObject.Predmet.ProtustrankaFormatedWithAdressOIB>
    <izvorni_sadrzaj> AUGEMA jednostavno društvo s ograničenom odgovornošću za trgovinu i poslovne usluge, OIB 74544359950, Otona Župančića 26, 40000 Čakovec zastupanog po punomoćniku Vlatko Hrlec-Kovač</izvorni_sadrzaj>
    <derivirana_varijabla naziv="DomainObject.Predmet.ProtustrankaFormatedWithAdressOIB_1"> AUGEMA jednostavno društvo s ograničenom odgovornošću za trgovinu i poslovne usluge, OIB 74544359950, Otona Župančića 26, 40000 Čakovec zastupanog po punomoćniku Vlatko Hrlec-Kovač</derivirana_varijabla>
  </DomainObject.Predmet.ProtustrankaFormatedWithAdressOIB>
  <DomainObject.Predmet.ProtustrankaWithAdress>
    <izvorni_sadrzaj>AUGEMA jednostavno društvo s ograničenom odgovornošću za trgovinu i poslovne usluge Otona Župančića 26, 40000 Čakovec</izvorni_sadrzaj>
    <derivirana_varijabla naziv="DomainObject.Predmet.ProtustrankaWithAdress_1">AUGEMA jednostavno društvo s ograničenom odgovornošću za trgovinu i poslovne usluge Otona Župančića 26, 40000 Čakovec</derivirana_varijabla>
  </DomainObject.Predmet.ProtustrankaWithAdress>
  <DomainObject.Predmet.ProtustrankaWithAdressOIB>
    <izvorni_sadrzaj>AUGEMA jednostavno društvo s ograničenom odgovornošću za trgovinu i poslovne usluge, OIB 74544359950, Otona Župančića 26, 40000 Čakovec</izvorni_sadrzaj>
    <derivirana_varijabla naziv="DomainObject.Predmet.ProtustrankaWithAdressOIB_1">AUGEMA jednostavno društvo s ograničenom odgovornošću za trgovinu i poslovne usluge, OIB 74544359950, Otona Župančića 26, 40000 Čakovec</derivirana_varijabla>
  </DomainObject.Predmet.ProtustrankaWithAdressOIB>
  <DomainObject.Predmet.ProtustrankaNazivFormated>
    <izvorni_sadrzaj>AUGEMA jednostavno društvo s ograničenom odgovornošću za trgovinu i poslovne usluge</izvorni_sadrzaj>
    <derivirana_varijabla naziv="DomainObject.Predmet.ProtustrankaNazivFormated_1">AUGEMA jednostavno društvo s ograničenom odgovornošću za trgovinu i poslovne usluge</derivirana_varijabla>
  </DomainObject.Predmet.ProtustrankaNazivFormated>
  <DomainObject.Predmet.ProtustrankaNazivFormatedOIB>
    <izvorni_sadrzaj>AUGEMA jednostavno društvo s ograničenom odgovornošću za trgovinu i poslovne usluge, OIB 74544359950</izvorni_sadrzaj>
    <derivirana_varijabla naziv="DomainObject.Predmet.ProtustrankaNazivFormatedOIB_1">AUGEMA jednostavno društvo s ograničenom odgovornošću za trgovinu i poslovne usluge, OIB 74544359950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AUGEMA jednostavno društvo s ograničenom odgovornošću za trgovinu i poslovne usluge zastupanog po punomoćniku Vlatko Hrlec-Kovač</item>
    </izvorni_sadrzaj>
    <derivirana_varijabla naziv="DomainObject.Predmet.ProtuStrankaListFormated_1">
      <item>AUGEMA jednostavno društvo s ograničenom odgovornošću za trgovinu i poslovne usluge zastupanog po punomoćniku Vlatko Hrlec-Kovač</item>
    </derivirana_varijabla>
  </DomainObject.Predmet.ProtuStrankaListFormated>
  <DomainObject.Predmet.ProtuStrankaListFormatedOIB>
    <izvorni_sadrzaj>
      <item>AUGEMA jednostavno društvo s ograničenom odgovornošću za trgovinu i poslovne usluge, OIB 74544359950 zastupanog po punomoćniku Vlatko Hrlec-Kovač</item>
    </izvorni_sadrzaj>
    <derivirana_varijabla naziv="DomainObject.Predmet.ProtuStrankaListFormatedOIB_1">
      <item>AUGEMA jednostavno društvo s ograničenom odgovornošću za trgovinu i poslovne usluge, OIB 74544359950 zastupanog po punomoćniku Vlatko Hrlec-Kovač</item>
    </derivirana_varijabla>
  </DomainObject.Predmet.ProtuStrankaListFormatedOIB>
  <DomainObject.Predmet.ProtuStrankaListFormatedWithAdress>
    <izvorni_sadrzaj>
      <item>AUGEMA jednostavno društvo s ograničenom odgovornošću za trgovinu i poslovne usluge, Otona Župančića 26, 40000 Čakovec zastupanog po punomoćniku Vlatko Hrlec-Kovač</item>
    </izvorni_sadrzaj>
    <derivirana_varijabla naziv="DomainObject.Predmet.ProtuStrankaListFormatedWithAdress_1">
      <item>AUGEMA jednostavno društvo s ograničenom odgovornošću za trgovinu i poslovne usluge, Otona Župančića 26, 40000 Čakovec zastupanog po punomoćniku Vlatko Hrlec-Kovač</item>
    </derivirana_varijabla>
  </DomainObject.Predmet.ProtuStrankaListFormatedWithAdress>
  <DomainObject.Predmet.ProtuStrankaListFormatedWithAdressOIB>
    <izvorni_sadrzaj>
      <item>AUGEMA jednostavno društvo s ograničenom odgovornošću za trgovinu i poslovne usluge, OIB 74544359950, Otona Župančića 26, 40000 Čakovec zastupanog po punomoćniku Vlatko Hrlec-Kovač</item>
    </izvorni_sadrzaj>
    <derivirana_varijabla naziv="DomainObject.Predmet.ProtuStrankaListFormatedWithAdressOIB_1">
      <item>AUGEMA jednostavno društvo s ograničenom odgovornošću za trgovinu i poslovne usluge, OIB 74544359950, Otona Župančića 26, 40000 Čakovec zastupanog po punomoćniku Vlatko Hrlec-Kovač</item>
    </derivirana_varijabla>
  </DomainObject.Predmet.ProtuStrankaListFormatedWithAdressOIB>
  <DomainObject.Predmet.ProtuStrankaListNazivFormated>
    <izvorni_sadrzaj>
      <item>AUGEMA jednostavno društvo s ograničenom odgovornošću za trgovinu i poslovne usluge</item>
    </izvorni_sadrzaj>
    <derivirana_varijabla naziv="DomainObject.Predmet.ProtuStrankaListNazivFormated_1">
      <item>AUGEMA jednostavno društvo s ograničenom odgovornošću za trgovinu i poslovne usluge</item>
    </derivirana_varijabla>
  </DomainObject.Predmet.ProtuStrankaListNazivFormated>
  <DomainObject.Predmet.ProtuStrankaListNazivFormatedOIB>
    <izvorni_sadrzaj>
      <item>AUGEMA jednostavno društvo s ograničenom odgovornošću za trgovinu i poslovne usluge, OIB 74544359950</item>
    </izvorni_sadrzaj>
    <derivirana_varijabla naziv="DomainObject.Predmet.ProtuStrankaListNazivFormatedOIB_1">
      <item>AUGEMA jednostavno društvo s ograničenom odgovornošću za trgovinu i poslovne usluge, OIB 74544359950</item>
    </derivirana_varijabla>
  </DomainObject.Predmet.ProtuStrankaListNazivFormatedOIB>
  <DomainObject.Predmet.OstaliListFormated>
    <izvorni_sadrzaj>
      <item>Sudski registar</item>
      <item>Vlatko Hrlec-Kovač punomoćnik sudionika u postupku AUGEMA jednostavno društvo s ograničenom odgovornošću za trgovinu i poslovne usluge</item>
    </izvorni_sadrzaj>
    <derivirana_varijabla naziv="DomainObject.Predmet.OstaliListFormated_1">
      <item>Sudski registar</item>
      <item>Vlatko Hrlec-Kovač punomoćnik sudionika u postupku AUGEMA jednostavno društvo s ograničenom odgovornošću za trgovinu i poslovne usluge</item>
    </derivirana_varijabla>
  </DomainObject.Predmet.OstaliListFormated>
  <DomainObject.Predmet.OstaliListFormatedOIB>
    <izvorni_sadrzaj>
      <item>Sudski registar</item>
      <item>Vlatko Hrlec-Kovač, OIB 23840224197 punomoćnik sudionika u postupku AUGEMA jednostavno društvo s ograničenom odgovornošću za trgovinu i poslovne usluge</item>
    </izvorni_sadrzaj>
    <derivirana_varijabla naziv="DomainObject.Predmet.OstaliListFormatedOIB_1">
      <item>Sudski registar</item>
      <item>Vlatko Hrlec-Kovač, OIB 23840224197 punomoćnik sudionika u postupku AUGEMA jednostavno društvo s ograničenom odgovornošću za trgovinu i poslovne usluge</item>
    </derivirana_varijabla>
  </DomainObject.Predmet.OstaliListFormatedOIB>
  <DomainObject.Predmet.OstaliListFormatedWithAdress>
    <izvorni_sadrzaj>
      <item>Sudski registar</item>
      <item>Vlatko Hrlec-Kovač, Otona Župančića 26., 40000 Čakovec punomoćnik sudionika u postupku AUGEMA jednostavno društvo s ograničenom odgovornošću za trgovinu i poslovne usluge</item>
    </izvorni_sadrzaj>
    <derivirana_varijabla naziv="DomainObject.Predmet.OstaliListFormatedWithAdress_1">
      <item>Sudski registar</item>
      <item>Vlatko Hrlec-Kovač, Otona Župančića 26., 40000 Čakovec punomoćnik sudionika u postupku AUGEMA jednostavno društvo s ograničenom odgovornošću za trgovinu i poslovne usluge</item>
    </derivirana_varijabla>
  </DomainObject.Predmet.OstaliListFormatedWithAdress>
  <DomainObject.Predmet.OstaliListFormatedWithAdressOIB>
    <izvorni_sadrzaj>
      <item>Sudski registar</item>
      <item>Vlatko Hrlec-Kovač, OIB 23840224197, Otona Župančića 26., 40000 Čakovec punomoćnik sudionika u postupku AUGEMA jednostavno društvo s ograničenom odgovornošću za trgovinu i poslovne usluge</item>
    </izvorni_sadrzaj>
    <derivirana_varijabla naziv="DomainObject.Predmet.OstaliListFormatedWithAdressOIB_1">
      <item>Sudski registar</item>
      <item>Vlatko Hrlec-Kovač, OIB 23840224197, Otona Župančića 26., 40000 Čakovec punomoćnik sudionika u postupku AUGEMA jednostavno društvo s ograničenom odgovornošću za trgovinu i poslovne usluge</item>
    </derivirana_varijabla>
  </DomainObject.Predmet.OstaliListFormatedWithAdressOIB>
  <DomainObject.Predmet.OstaliListNazivFormated>
    <izvorni_sadrzaj>
      <item>Sudski registar</item>
      <item>Vlatko Hrlec-Kovač</item>
    </izvorni_sadrzaj>
    <derivirana_varijabla naziv="DomainObject.Predmet.OstaliListNazivFormated_1">
      <item>Sudski registar</item>
      <item>Vlatko Hrlec-Kovač</item>
    </derivirana_varijabla>
  </DomainObject.Predmet.OstaliListNazivFormated>
  <DomainObject.Predmet.OstaliListNazivFormatedOIB>
    <izvorni_sadrzaj>
      <item>Sudski registar</item>
      <item>Vlatko Hrlec-Kovač, OIB 23840224197</item>
    </izvorni_sadrzaj>
    <derivirana_varijabla naziv="DomainObject.Predmet.OstaliListNazivFormatedOIB_1">
      <item>Sudski registar</item>
      <item>Vlatko Hrlec-Kovač, OIB 23840224197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St-319/2017-7</izvorni_sadrzaj>
    <derivirana_varijabla naziv="DomainObject.PoslovniBrojDokumenta_1">St-319/2017-7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AUGEMA jednostavno društvo s ograničenom odgovornošću za trgovinu i poslovne usluge</izvorni_sadrzaj>
    <derivirana_varijabla naziv="DomainObject.Predmet.ProtustrankaIDrugi_1">AUGEMA jednostavno društvo s ograničenom odgovornošću za trgovinu i poslovne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AUGEMA jednostavno društvo s ograničenom odgovornošću za trgovinu i poslovne usluge, OIB 74544359950, Otona Župančića 26, 40000 Čakovec</izvorni_sadrzaj>
    <derivirana_varijabla naziv="DomainObject.Predmet.ProtustrankaIDrugiAdressOIB_1">AUGEMA jednostavno društvo s ograničenom odgovornošću za trgovinu i poslovne usluge, OIB 74544359950, Otona Župančića 26,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AUGEMA jednostavno društvo s ograničenom odgovornošću za trgovinu i poslovne usluge</item>
      <item>Financijska agencija, RC ZAGREB, Podružnica VARAŽDIN</item>
      <item>Sudski registar</item>
      <item>Vlatko Hrlec-Kovač</item>
    </izvorni_sadrzaj>
    <derivirana_varijabla naziv="DomainObject.Predmet.SudioniciListNaziv_1">
      <item>AUGEMA jednostavno društvo s ograničenom odgovornošću za trgovinu i poslovne usluge</item>
      <item>Financijska agencija, RC ZAGREB, Podružnica VARAŽDIN</item>
      <item>Sudski registar</item>
      <item>Vlatko Hrlec-Kovač</item>
    </derivirana_varijabla>
  </DomainObject.Predmet.SudioniciListNaziv>
  <DomainObject.Predmet.SudioniciListAdressOIB>
    <izvorni_sadrzaj>
      <item>AUGEMA jednostavno društvo s ograničenom odgovornošću za trgovinu i poslovne usluge, OIB 74544359950, Otona Župančića 26,40000 Čakovec</item>
      <item>Financijska agencija, RC ZAGREB, Podružnica VARAŽDIN, OIB 85821130368, A. Cesarca 2,42000 Varaždin</item>
      <item>Sudski registar</item>
      <item>Vlatko Hrlec-Kovač, OIB 23840224197, Otona Župančića 26.,40000 Čakovec</item>
    </izvorni_sadrzaj>
    <derivirana_varijabla naziv="DomainObject.Predmet.SudioniciListAdressOIB_1">
      <item>AUGEMA jednostavno društvo s ograničenom odgovornošću za trgovinu i poslovne usluge, OIB 74544359950, Otona Župančića 26,40000 Čakovec</item>
      <item>Financijska agencija, RC ZAGREB, Podružnica VARAŽDIN, OIB 85821130368, A. Cesarca 2,42000 Varaždin</item>
      <item>Sudski registar</item>
      <item>Vlatko Hrlec-Kovač, OIB 23840224197, Otona Župančića 26.,40000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017298-C992-4F4D-A47F-321069D5DB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642</properties:Words>
  <properties:Characters>3670</properties:Characters>
  <properties:Lines>81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2017-09-15T09:08:00Z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St-319/2017-7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