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12ef" w14:paraId="a2212ef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380E90">
        <w:t>1473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380E90">
        <w:t xml:space="preserve">TEMPLUM </w:t>
      </w:r>
      <w:r w:rsidR="00446389">
        <w:t>d.o</w:t>
      </w:r>
      <w:r w:rsidR="00380E90">
        <w:t>.o. za proizvodnju i trgovinu</w:t>
      </w:r>
      <w:r w:rsidR="00E12DC9">
        <w:t xml:space="preserve">, </w:t>
      </w:r>
      <w:r w:rsidR="00380E90">
        <w:t>Valpovo</w:t>
      </w:r>
      <w:r w:rsidR="00446389">
        <w:t xml:space="preserve">, </w:t>
      </w:r>
      <w:r w:rsidR="00380E90">
        <w:t>Vij. 107. Brigade HV 1/5</w:t>
      </w:r>
      <w:r w:rsidR="004741CF">
        <w:t xml:space="preserve">, </w:t>
      </w:r>
      <w:r w:rsidR="005953D8">
        <w:t>MBS</w:t>
      </w:r>
      <w:r w:rsidR="00446389">
        <w:t>:</w:t>
      </w:r>
      <w:r w:rsidR="005953D8">
        <w:t xml:space="preserve"> </w:t>
      </w:r>
      <w:r w:rsidR="00E3287E" w:rsidRPr="00E3287E">
        <w:t>030</w:t>
      </w:r>
      <w:r w:rsidR="00380E90">
        <w:t>055559</w:t>
      </w:r>
      <w:r w:rsidR="005953D8">
        <w:t>, OIB</w:t>
      </w:r>
      <w:r w:rsidR="00446389">
        <w:t>:</w:t>
      </w:r>
      <w:r w:rsidR="00380E90">
        <w:t>37587334443</w:t>
      </w:r>
      <w:r w:rsidR="0072710A">
        <w:t xml:space="preserve">, </w:t>
      </w:r>
      <w:r w:rsidR="003B4C28">
        <w:t xml:space="preserve">dana </w:t>
      </w:r>
      <w:r w:rsidR="00446389">
        <w:t>2</w:t>
      </w:r>
      <w:r w:rsidR="00380E90">
        <w:t xml:space="preserve">3.listopada </w:t>
      </w:r>
      <w:r w:rsidR="00DD2365">
        <w:t>201</w:t>
      </w:r>
      <w:r w:rsidR="00935FE4">
        <w:t>7</w:t>
      </w:r>
      <w:r w:rsidR="00DD2365">
        <w:t>. g</w:t>
      </w:r>
      <w:r w:rsidR="00446389">
        <w:t>.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Z</w:t>
      </w:r>
      <w:r w:rsidR="00380E90">
        <w:t xml:space="preserve">denko </w:t>
      </w:r>
      <w:proofErr w:type="spellStart"/>
      <w:r w:rsidR="00380E90">
        <w:t>Moravek</w:t>
      </w:r>
      <w:proofErr w:type="spellEnd"/>
      <w:r w:rsidR="00380E90">
        <w:t xml:space="preserve">, Samobor, </w:t>
      </w:r>
      <w:proofErr w:type="spellStart"/>
      <w:r w:rsidR="00380E90">
        <w:t>Gračec</w:t>
      </w:r>
      <w:proofErr w:type="spellEnd"/>
      <w:r w:rsidR="00380E90">
        <w:t xml:space="preserve"> 7, </w:t>
      </w:r>
      <w:r w:rsidR="004741CF">
        <w:t xml:space="preserve">OIB: </w:t>
      </w:r>
      <w:r w:rsidR="00380E90">
        <w:t>62622493184</w:t>
      </w:r>
      <w:r w:rsidR="00446389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46389">
        <w:t>14</w:t>
      </w:r>
      <w:r w:rsidR="001B367A">
        <w:t>73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2A3507" w:rsidRPr="002A3507">
        <w:t>TEMPLUM d.o.o. za proizvodnju i trgovinu, Valpovo, Vij. 107. Brigade HV 1/5, MBS: 030055559, OIB:37587334443</w:t>
      </w:r>
      <w:r w:rsidR="00E3287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2A3507" w:rsidRPr="002A3507">
        <w:t xml:space="preserve">Zdenko </w:t>
      </w:r>
      <w:proofErr w:type="spellStart"/>
      <w:r w:rsidR="002A3507" w:rsidRPr="002A3507">
        <w:t>Moravek</w:t>
      </w:r>
      <w:proofErr w:type="spellEnd"/>
      <w:r w:rsidR="002A3507" w:rsidRPr="002A3507">
        <w:t xml:space="preserve">, Samobor, </w:t>
      </w:r>
      <w:proofErr w:type="spellStart"/>
      <w:r w:rsidR="002A3507" w:rsidRPr="002A3507">
        <w:t>Gračec</w:t>
      </w:r>
      <w:proofErr w:type="spellEnd"/>
      <w:r w:rsidR="002A3507" w:rsidRPr="002A3507">
        <w:t xml:space="preserve"> 7, OIB: 62622493184</w:t>
      </w:r>
      <w:r w:rsidR="00E3287E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2A3507" w:rsidRPr="002A3507">
        <w:t xml:space="preserve">Zdenko </w:t>
      </w:r>
      <w:proofErr w:type="spellStart"/>
      <w:r w:rsidR="002A3507" w:rsidRPr="002A3507">
        <w:t>Moravek</w:t>
      </w:r>
      <w:proofErr w:type="spellEnd"/>
      <w:r w:rsidR="002A3507" w:rsidRPr="002A3507">
        <w:t xml:space="preserve">, Samobor, </w:t>
      </w:r>
      <w:proofErr w:type="spellStart"/>
      <w:r w:rsidR="002A3507" w:rsidRPr="002A3507">
        <w:t>Gračec</w:t>
      </w:r>
      <w:proofErr w:type="spellEnd"/>
      <w:r w:rsidR="002A3507" w:rsidRPr="002A3507">
        <w:t xml:space="preserve"> 7, OIB: 62622493184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2A3507" w:rsidRPr="002A3507">
        <w:t xml:space="preserve">Zdenko </w:t>
      </w:r>
      <w:proofErr w:type="spellStart"/>
      <w:r w:rsidR="002A3507" w:rsidRPr="002A3507">
        <w:t>Moravek</w:t>
      </w:r>
      <w:proofErr w:type="spellEnd"/>
      <w:r w:rsidR="002A3507" w:rsidRPr="002A3507">
        <w:t xml:space="preserve">, Samobor, </w:t>
      </w:r>
      <w:proofErr w:type="spellStart"/>
      <w:r w:rsidR="002A3507" w:rsidRPr="002A3507">
        <w:t>Gračec</w:t>
      </w:r>
      <w:proofErr w:type="spellEnd"/>
      <w:r w:rsidR="002A3507" w:rsidRPr="002A3507">
        <w:t xml:space="preserve"> 7, OIB: 62622493184</w:t>
      </w:r>
      <w:r w:rsidR="00E3287E">
        <w:t xml:space="preserve">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446389" w:rsidP="005953D8" w:rsidR="005953D8">
      <w:pPr>
        <w:jc w:val="right"/>
      </w:pPr>
      <w:r>
        <w:t xml:space="preserve">6 </w:t>
      </w:r>
      <w:r w:rsidR="00253A6A">
        <w:t>St</w:t>
      </w:r>
      <w:r w:rsidR="005953D8">
        <w:t>-</w:t>
      </w:r>
      <w:r w:rsidR="002A3507">
        <w:t>1473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2A3507" w:rsidRPr="002A3507">
        <w:t xml:space="preserve">Zdenko </w:t>
      </w:r>
      <w:proofErr w:type="spellStart"/>
      <w:r w:rsidR="002A3507" w:rsidRPr="002A3507">
        <w:t>Moravek</w:t>
      </w:r>
      <w:proofErr w:type="spellEnd"/>
      <w:r w:rsidR="002A3507" w:rsidRPr="002A3507">
        <w:t xml:space="preserve">, Samobor, </w:t>
      </w:r>
      <w:proofErr w:type="spellStart"/>
      <w:r w:rsidR="002A3507" w:rsidRPr="002A3507">
        <w:t>Gračec</w:t>
      </w:r>
      <w:proofErr w:type="spellEnd"/>
      <w:r w:rsidR="002A3507" w:rsidRPr="002A3507">
        <w:t xml:space="preserve"> 7, OIB: 62622493184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2A3507">
        <w:t>Osijeku 23</w:t>
      </w:r>
      <w:r w:rsidR="00A66093">
        <w:t xml:space="preserve">. </w:t>
      </w:r>
      <w:r w:rsidR="002A3507">
        <w:t>listopada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>.</w:t>
      </w:r>
      <w:r w:rsidR="00446389">
        <w:t>g.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2A3507" w:rsidP="00470B34" w:rsidR="00446389">
      <w:pPr>
        <w:numPr>
          <w:ilvl w:val="0"/>
          <w:numId w:val="6"/>
        </w:numPr>
        <w:jc w:val="both"/>
      </w:pPr>
      <w:r w:rsidRPr="002A3507">
        <w:t xml:space="preserve">Zdenko </w:t>
      </w:r>
      <w:proofErr w:type="spellStart"/>
      <w:r w:rsidRPr="002A3507">
        <w:t>Moravek</w:t>
      </w:r>
      <w:proofErr w:type="spellEnd"/>
      <w:r w:rsidRPr="002A3507">
        <w:t xml:space="preserve">, Samobor, </w:t>
      </w:r>
      <w:proofErr w:type="spellStart"/>
      <w:r w:rsidRPr="002A3507">
        <w:t>Gračec</w:t>
      </w:r>
      <w:proofErr w:type="spellEnd"/>
      <w:r w:rsidRPr="002A3507">
        <w:t xml:space="preserve"> 7, OIB: 62622493184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A3507">
        <w:t>23/11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B0C" w:rsidR="00411B0C">
      <w:r>
        <w:separator/>
      </w:r>
    </w:p>
  </w:endnote>
  <w:endnote w:id="0" w:type="continuationSeparator">
    <w:p w:rsidRDefault="00411B0C" w:rsidR="0041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B0C" w:rsidR="00411B0C">
      <w:r>
        <w:separator/>
      </w:r>
    </w:p>
  </w:footnote>
  <w:footnote w:id="0" w:type="continuationSeparator">
    <w:p w:rsidRDefault="00411B0C" w:rsidR="0041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74B59"/>
    <w:rsid w:val="0019752C"/>
    <w:rsid w:val="001A0170"/>
    <w:rsid w:val="001A6201"/>
    <w:rsid w:val="001B367A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91B9C"/>
    <w:rsid w:val="002A3507"/>
    <w:rsid w:val="002B50CD"/>
    <w:rsid w:val="002C6560"/>
    <w:rsid w:val="002D412A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80E90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11B0C"/>
    <w:rsid w:val="00444787"/>
    <w:rsid w:val="00446389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9595A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8294D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6291"/>
    <w:rsid w:val="00C34EAB"/>
    <w:rsid w:val="00C3548B"/>
    <w:rsid w:val="00C74580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5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4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5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TEMPLUM d.o.o. za proizvodnju i trgovinu</izvorni_sadrzaj>
    <derivirana_varijabla naziv="DomainObject.Predmet.ProtustrankaFormated_1">  TEMPLUM d.o.o. za proizvodnju i trgovinu</derivirana_varijabla>
  </DomainObject.Predmet.ProtustrankaFormated>
  <DomainObject.Predmet.ProtustrankaFormatedOIB>
    <izvorni_sadrzaj>  TEMPLUM d.o.o. za proizvodnju i trgovinu, OIB 37587334443</izvorni_sadrzaj>
    <derivirana_varijabla naziv="DomainObject.Predmet.ProtustrankaFormatedOIB_1">  TEMPLUM d.o.o. za proizvodnju i trgovinu, OIB 37587334443</derivirana_varijabla>
  </DomainObject.Predmet.ProtustrankaFormatedOIB>
  <DomainObject.Predmet.ProtustrankaFormatedWithAdress>
    <izvorni_sadrzaj> TEMPLUM d.o.o. za proizvodnju i trgovinu, Vij.107. brigade HV 15, 31550 Valpovo</izvorni_sadrzaj>
    <derivirana_varijabla naziv="DomainObject.Predmet.ProtustrankaFormatedWithAdress_1"> TEMPLUM d.o.o. za proizvodnju i trgovinu, Vij.107. brigade HV 15, 31550 Valpovo</derivirana_varijabla>
  </DomainObject.Predmet.ProtustrankaFormatedWithAdress>
  <DomainObject.Predmet.ProtustrankaFormatedWithAdressOIB>
    <izvorni_sadrzaj> TEMPLUM d.o.o. za proizvodnju i trgovinu, OIB 37587334443, Vij.107. brigade HV 15, 31550 Valpovo</izvorni_sadrzaj>
    <derivirana_varijabla naziv="DomainObject.Predmet.ProtustrankaFormatedWithAdressOIB_1"> TEMPLUM d.o.o. za proizvodnju i trgovinu, OIB 37587334443, Vij.107. brigade HV 15, 31550 Valpovo</derivirana_varijabla>
  </DomainObject.Predmet.ProtustrankaFormatedWithAdressOIB>
  <DomainObject.Predmet.ProtustrankaWithAdress>
    <izvorni_sadrzaj>TEMPLUM d.o.o. za proizvodnju i trgovinu Vij.107. brigade HV 15, 31550 Valpovo</izvorni_sadrzaj>
    <derivirana_varijabla naziv="DomainObject.Predmet.ProtustrankaWithAdress_1">TEMPLUM d.o.o. za proizvodnju i trgovinu Vij.107. brigade HV 15, 31550 Valpovo</derivirana_varijabla>
  </DomainObject.Predmet.ProtustrankaWithAdress>
  <DomainObject.Predmet.ProtustrankaWithAdressOIB>
    <izvorni_sadrzaj>TEMPLUM d.o.o. za proizvodnju i trgovinu, OIB 37587334443, Vij.107. brigade HV 15, 31550 Valpovo</izvorni_sadrzaj>
    <derivirana_varijabla naziv="DomainObject.Predmet.ProtustrankaWithAdressOIB_1">TEMPLUM d.o.o. za proizvodnju i trgovinu, OIB 37587334443, Vij.107. brigade HV 15, 31550 Valpovo</derivirana_varijabla>
  </DomainObject.Predmet.ProtustrankaWithAdressOIB>
  <DomainObject.Predmet.ProtustrankaNazivFormated>
    <izvorni_sadrzaj>TEMPLUM d.o.o. za proizvodnju i trgovinu</izvorni_sadrzaj>
    <derivirana_varijabla naziv="DomainObject.Predmet.ProtustrankaNazivFormated_1">TEMPLUM d.o.o. za proizvodnju i trgovinu</derivirana_varijabla>
  </DomainObject.Predmet.ProtustrankaNazivFormated>
  <DomainObject.Predmet.ProtustrankaNazivFormatedOIB>
    <izvorni_sadrzaj>TEMPLUM d.o.o. za proizvodnju i trgovinu, OIB 37587334443</izvorni_sadrzaj>
    <derivirana_varijabla naziv="DomainObject.Predmet.ProtustrankaNazivFormatedOIB_1">TEMPLUM d.o.o. za proizvodnju i trgovinu, OIB 37587334443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TEMPLUM d.o.o. za proizvodnju i trgovinu</item>
    </izvorni_sadrzaj>
    <derivirana_varijabla naziv="DomainObject.Predmet.ProtuStrankaListFormated_1">
      <item>TEMPLUM d.o.o. za proizvodnju i trgovinu</item>
    </derivirana_varijabla>
  </DomainObject.Predmet.ProtuStrankaListFormated>
  <DomainObject.Predmet.ProtuStrankaListFormatedOIB>
    <izvorni_sadrzaj>
      <item>TEMPLUM d.o.o. za proizvodnju i trgovinu, OIB 37587334443</item>
    </izvorni_sadrzaj>
    <derivirana_varijabla naziv="DomainObject.Predmet.ProtuStrankaListFormatedOIB_1">
      <item>TEMPLUM d.o.o. za proizvodnju i trgovinu, OIB 37587334443</item>
    </derivirana_varijabla>
  </DomainObject.Predmet.ProtuStrankaListFormatedOIB>
  <DomainObject.Predmet.ProtuStrankaListFormatedWithAdress>
    <izvorni_sadrzaj>
      <item>TEMPLUM d.o.o. za proizvodnju i trgovinu, Vij.107. brigade HV 15, 31550 Valpovo</item>
    </izvorni_sadrzaj>
    <derivirana_varijabla naziv="DomainObject.Predmet.ProtuStrankaListFormatedWithAdress_1">
      <item>TEMPLUM d.o.o. za proizvodnju i trgovinu, Vij.107. brigade HV 15, 31550 Valpovo</item>
    </derivirana_varijabla>
  </DomainObject.Predmet.ProtuStrankaListFormatedWithAdress>
  <DomainObject.Predmet.ProtuStrankaListFormatedWithAdressOIB>
    <izvorni_sadrzaj>
      <item>TEMPLUM d.o.o. za proizvodnju i trgovinu, OIB 37587334443, Vij.107. brigade HV 15, 31550 Valpovo</item>
    </izvorni_sadrzaj>
    <derivirana_varijabla naziv="DomainObject.Predmet.ProtuStrankaListFormatedWithAdressOIB_1">
      <item>TEMPLUM d.o.o. za proizvodnju i trgovinu, OIB 37587334443, Vij.107. brigade HV 15, 31550 Valpovo</item>
    </derivirana_varijabla>
  </DomainObject.Predmet.ProtuStrankaListFormatedWithAdressOIB>
  <DomainObject.Predmet.ProtuStrankaListNazivFormated>
    <izvorni_sadrzaj>
      <item>TEMPLUM d.o.o. za proizvodnju i trgovinu</item>
    </izvorni_sadrzaj>
    <derivirana_varijabla naziv="DomainObject.Predmet.ProtuStrankaListNazivFormated_1">
      <item>TEMPLUM d.o.o. za proizvodnju i trgovinu</item>
    </derivirana_varijabla>
  </DomainObject.Predmet.ProtuStrankaListNazivFormated>
  <DomainObject.Predmet.ProtuStrankaListNazivFormatedOIB>
    <izvorni_sadrzaj>
      <item>TEMPLUM d.o.o. za proizvodnju i trgovinu, OIB 37587334443</item>
    </izvorni_sadrzaj>
    <derivirana_varijabla naziv="DomainObject.Predmet.ProtuStrankaListNazivFormatedOIB_1">
      <item>TEMPLUM d.o.o. za proizvodnju i trgovinu, OIB 37587334443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TEMPLUM d.o.o. za proizvodnju i trgovinu</izvorni_sadrzaj>
    <derivirana_varijabla naziv="DomainObject.Predmet.ProtustrankaIDrugi_1">TEMPLUM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TEMPLUM d.o.o. za proizvodnju i trgovinu, OIB 37587334443, Vij.107. brigade HV 15, 31550 Valpovo</izvorni_sadrzaj>
    <derivirana_varijabla naziv="DomainObject.Predmet.ProtustrankaIDrugiAdressOIB_1">TEMPLUM d.o.o. za proizvodnju i trgovinu, OIB 37587334443, Vij.107. brigade HV 15,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TEMPLUM d.o.o. za proizvodnju i trgovinu</item>
    </izvorni_sadrzaj>
    <derivirana_varijabla naziv="DomainObject.Predmet.SudioniciListNaziv_1">
      <item>FINA RC OSIJEK</item>
      <item>TEMPLUM d.o.o. za proizvodnju i trgovinu</item>
    </derivirana_varijabla>
  </DomainObject.Predmet.SudioniciListNaziv>
  <DomainObject.Predmet.SudioniciListAdressOIB>
    <izvorni_sadrzaj>
      <item>FINA RC OSIJEK, OIB 85821130368</item>
      <item>TEMPLUM d.o.o. za proizvodnju i trgovinu, OIB 37587334443, Vij.107. brigade HV 15,31550 Valpovo</item>
    </izvorni_sadrzaj>
    <derivirana_varijabla naziv="DomainObject.Predmet.SudioniciListAdressOIB_1">
      <item>FINA RC OSIJEK, OIB 85821130368</item>
      <item>TEMPLUM d.o.o. za proizvodnju i trgovinu, OIB 37587334443, Vij.107. brigade HV 15,31550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37587334443</item>
    </izvorni_sadrzaj>
    <derivirana_varijabla naziv="DomainObject.Predmet.SudioniciListNazivOIB_1">
      <item>, OIB 85821130368</item>
      <item>, OIB 37587334443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9F345-1641-4C1D-92D1-114B39D65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2489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2017-10-23T12:28:00Z</dcterms:created>
  <dc:creator>hermanj</dc:creator>
  <cp:lastModifiedBy>Snježana Markotić Jurić</cp:lastModifiedBy>
  <cp:lastPrinted>2017-10-23T12:28:00Z</cp:lastPrinted>
  <dcterms:modified xmlns:xsi="http://www.w3.org/2001/XMLSchema-instance" xsi:type="dcterms:W3CDTF">2017-10-23T12:32:00Z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