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ed29" w14:paraId="b9fed2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943A7">
        <w:t>9322/15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7943A7">
        <w:t xml:space="preserve"> V.S. BUZA j.d.o.o. za građenje,trgovinu i usluge,Brezje (Grad Sveta Nedjelja),Stubička 5, </w:t>
      </w:r>
      <w:r w:rsidR="007D572D">
        <w:t xml:space="preserve">MBS: </w:t>
      </w:r>
      <w:r w:rsidR="007943A7">
        <w:t xml:space="preserve">080864967 </w:t>
      </w:r>
      <w:r w:rsidR="007D572D">
        <w:t xml:space="preserve">OIB: </w:t>
      </w:r>
      <w:r w:rsidR="007943A7">
        <w:t xml:space="preserve">95960011444 </w:t>
      </w:r>
      <w:r w:rsidR="00B232AC">
        <w:t xml:space="preserve">dana </w:t>
      </w:r>
      <w:r w:rsidR="00BF4DC3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7943A7">
        <w:t>Vesna Stanković Buza,Labinci,Labinci 131 A,</w:t>
      </w:r>
      <w:r w:rsidR="00C74681">
        <w:t xml:space="preserve">OIB: </w:t>
      </w:r>
      <w:r w:rsidR="007943A7">
        <w:t xml:space="preserve">86576617450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7943A7" w:rsidRPr="007943A7">
        <w:t xml:space="preserve"> </w:t>
      </w:r>
      <w:r w:rsidR="007943A7">
        <w:t xml:space="preserve">V.S. BUZA j.d.o.o. za građenje,trgovinu i usluge,Brezje (Grad Sveta Nedjelja),Stubička 5, MBS: 080864967 OIB: 95960011444 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943A7">
        <w:t xml:space="preserve">44.028,02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BF4DC3">
        <w:t>,</w:t>
      </w:r>
      <w:r w:rsidR="007943A7">
        <w:t xml:space="preserve"> </w:t>
      </w:r>
      <w:r w:rsidR="00BF4DC3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F53B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53B27">
        <w:t>,v.r.</w:t>
      </w:r>
    </w:p>
    <w:p w:rsidRDefault="00F53B27" w:rsidR="00F53B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53B27" w:rsidP="00F53B27" w:rsidR="00F53B27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943A7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BF4DC3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53B27"/>
    <w:rsid w:val="00F941E3"/>
    <w:rsid w:val="00FA0467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3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9322</izvorni_sadrzaj>
    <derivirana_varijabla naziv="DomainObject.Predmet.Broj_1">9322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St-9322/2015</izvorni_sadrzaj>
    <derivirana_varijabla naziv="DomainObject.Predmet.OznakaBroj_1">St-9322/2015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S. BUZA j.d.o.o. za građenje, trgovinu i usluge</izvorni_sadrzaj>
    <derivirana_varijabla naziv="DomainObject.Predmet.ProtustrankaFormated_1">  V. S. BUZA j.d.o.o. za građenje, trgovinu i usluge</derivirana_varijabla>
  </DomainObject.Predmet.ProtustrankaFormated>
  <DomainObject.Predmet.ProtustrankaFormatedOIB>
    <izvorni_sadrzaj>  V. S. BUZA j.d.o.o. za građenje, trgovinu i usluge, OIB 95960011444</izvorni_sadrzaj>
    <derivirana_varijabla naziv="DomainObject.Predmet.ProtustrankaFormatedOIB_1">  V. S. BUZA j.d.o.o. za građenje, trgovinu i usluge, OIB 95960011444</derivirana_varijabla>
  </DomainObject.Predmet.ProtustrankaFormatedOIB>
  <DomainObject.Predmet.ProtustrankaFormatedWithAdress>
    <izvorni_sadrzaj> V. S. BUZA j.d.o.o. za građenje, trgovinu i usluge, Stubička 5, 10431 Brezje</izvorni_sadrzaj>
    <derivirana_varijabla naziv="DomainObject.Predmet.ProtustrankaFormatedWithAdress_1"> V. S. BUZA j.d.o.o. za građenje, trgovinu i usluge, Stubička 5, 10431 Brezje</derivirana_varijabla>
  </DomainObject.Predmet.ProtustrankaFormatedWithAdress>
  <DomainObject.Predmet.ProtustrankaFormatedWithAdressOIB>
    <izvorni_sadrzaj> V. S. BUZA j.d.o.o. za građenje, trgovinu i usluge, OIB 95960011444, Stubička 5, 10431 Brezje</izvorni_sadrzaj>
    <derivirana_varijabla naziv="DomainObject.Predmet.ProtustrankaFormatedWithAdressOIB_1"> V. S. BUZA j.d.o.o. za građenje, trgovinu i usluge, OIB 95960011444, Stubička 5, 10431 Brezje</derivirana_varijabla>
  </DomainObject.Predmet.ProtustrankaFormatedWithAdressOIB>
  <DomainObject.Predmet.ProtustrankaWithAdress>
    <izvorni_sadrzaj>V. S. BUZA j.d.o.o. za građenje, trgovinu i usluge Stubička 5, 10431 Brezje</izvorni_sadrzaj>
    <derivirana_varijabla naziv="DomainObject.Predmet.ProtustrankaWithAdress_1">V. S. BUZA j.d.o.o. za građenje, trgovinu i usluge Stubička 5, 10431 Brezje</derivirana_varijabla>
  </DomainObject.Predmet.ProtustrankaWithAdress>
  <DomainObject.Predmet.ProtustrankaWithAdressOIB>
    <izvorni_sadrzaj>V. S. BUZA j.d.o.o. za građenje, trgovinu i usluge, OIB 95960011444, Stubička 5, 10431 Brezje</izvorni_sadrzaj>
    <derivirana_varijabla naziv="DomainObject.Predmet.ProtustrankaWithAdressOIB_1">V. S. BUZA j.d.o.o. za građenje, trgovinu i usluge, OIB 95960011444, Stubička 5, 10431 Brezje</derivirana_varijabla>
  </DomainObject.Predmet.ProtustrankaWithAdressOIB>
  <DomainObject.Predmet.ProtustrankaNazivFormated>
    <izvorni_sadrzaj>V. S. BUZA j.d.o.o. za građenje, trgovinu i usluge</izvorni_sadrzaj>
    <derivirana_varijabla naziv="DomainObject.Predmet.ProtustrankaNazivFormated_1">V. S. BUZA j.d.o.o. za građenje, trgovinu i usluge</derivirana_varijabla>
  </DomainObject.Predmet.ProtustrankaNazivFormated>
  <DomainObject.Predmet.ProtustrankaNazivFormatedOIB>
    <izvorni_sadrzaj>V. S. BUZA j.d.o.o. za građenje, trgovinu i usluge, OIB 95960011444</izvorni_sadrzaj>
    <derivirana_varijabla naziv="DomainObject.Predmet.ProtustrankaNazivFormatedOIB_1">V. S. BUZA j.d.o.o. za građenje, trgovinu i usluge, OIB 95960011444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 S. BUZA j.d.o.o. za građenje, trgovinu i usluge</item>
    </izvorni_sadrzaj>
    <derivirana_varijabla naziv="DomainObject.Predmet.ProtuStrankaListFormated_1">
      <item>V. S. BUZA j.d.o.o. za građenje, trgovinu i usluge</item>
    </derivirana_varijabla>
  </DomainObject.Predmet.ProtuStrankaListFormated>
  <DomainObject.Predmet.ProtuStrankaListFormatedOIB>
    <izvorni_sadrzaj>
      <item>V. S. BUZA j.d.o.o. za građenje, trgovinu i usluge, OIB 95960011444</item>
    </izvorni_sadrzaj>
    <derivirana_varijabla naziv="DomainObject.Predmet.ProtuStrankaListFormatedOIB_1">
      <item>V. S. BUZA j.d.o.o. za građenje, trgovinu i usluge, OIB 95960011444</item>
    </derivirana_varijabla>
  </DomainObject.Predmet.ProtuStrankaListFormatedOIB>
  <DomainObject.Predmet.ProtuStrankaListFormatedWithAdress>
    <izvorni_sadrzaj>
      <item>V. S. BUZA j.d.o.o. za građenje, trgovinu i usluge, Stubička 5, 10431 Brezje</item>
    </izvorni_sadrzaj>
    <derivirana_varijabla naziv="DomainObject.Predmet.ProtuStrankaListFormatedWithAdress_1">
      <item>V. S. BUZA j.d.o.o. za građenje, trgovinu i usluge, Stubička 5, 10431 Brezje</item>
    </derivirana_varijabla>
  </DomainObject.Predmet.ProtuStrankaListFormatedWithAdress>
  <DomainObject.Predmet.ProtuStrankaListFormatedWithAdressOIB>
    <izvorni_sadrzaj>
      <item>V. S. BUZA j.d.o.o. za građenje, trgovinu i usluge, OIB 95960011444, Stubička 5, 10431 Brezje</item>
    </izvorni_sadrzaj>
    <derivirana_varijabla naziv="DomainObject.Predmet.ProtuStrankaListFormatedWithAdressOIB_1">
      <item>V. S. BUZA j.d.o.o. za građenje, trgovinu i usluge, OIB 95960011444, Stubička 5, 10431 Brezje</item>
    </derivirana_varijabla>
  </DomainObject.Predmet.ProtuStrankaListFormatedWithAdressOIB>
  <DomainObject.Predmet.ProtuStrankaListNazivFormated>
    <izvorni_sadrzaj>
      <item>V. S. BUZA j.d.o.o. za građenje, trgovinu i usluge</item>
    </izvorni_sadrzaj>
    <derivirana_varijabla naziv="DomainObject.Predmet.ProtuStrankaListNazivFormated_1">
      <item>V. S. BUZA j.d.o.o. za građenje, trgovinu i usluge</item>
    </derivirana_varijabla>
  </DomainObject.Predmet.ProtuStrankaListNazivFormated>
  <DomainObject.Predmet.ProtuStrankaListNazivFormatedOIB>
    <izvorni_sadrzaj>
      <item>V. S. BUZA j.d.o.o. za građenje, trgovinu i usluge, OIB 95960011444</item>
    </izvorni_sadrzaj>
    <derivirana_varijabla naziv="DomainObject.Predmet.ProtuStrankaListNazivFormatedOIB_1">
      <item>V. S. BUZA j.d.o.o. za građenje, trgovinu i usluge, OIB 95960011444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 S. BUZA j.d.o.o. za građenje, trgovinu i usluge</izvorni_sadrzaj>
    <derivirana_varijabla naziv="DomainObject.Predmet.ProtustrankaIDrugi_1">V. S. BUZA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 S. BUZA j.d.o.o. za građenje, trgovinu i usluge, OIB 95960011444, Stubička 5, 10431 Brezje</izvorni_sadrzaj>
    <derivirana_varijabla naziv="DomainObject.Predmet.ProtustrankaIDrugiAdressOIB_1">V. S. BUZA j.d.o.o. za građenje, trgovinu i usluge, OIB 95960011444, Stubička 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 S. BUZA j.d.o.o. za građenje, trgovinu i usluge</item>
    </izvorni_sadrzaj>
    <derivirana_varijabla naziv="DomainObject.Predmet.SudioniciListNaziv_1">
      <item>FINA Regionalni centar Zagreb</item>
      <item>V. S. BUZA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V. S. BUZA j.d.o.o. za građenje, trgovinu i usluge, OIB 95960011444, Stubička 5,10431 Brezje</item>
    </izvorni_sadrzaj>
    <derivirana_varijabla naziv="DomainObject.Predmet.SudioniciListAdressOIB_1">
      <item>FINA Regionalni centar Zagreb, OIB 85821130368, Trg svibanjskih žrtava 1995. br. 1,10000 Zagreb</item>
      <item>V. S. BUZA j.d.o.o. za građenje, trgovinu i usluge, OIB 95960011444, Stubička 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95960011444</item>
    </izvorni_sadrzaj>
    <derivirana_varijabla naziv="DomainObject.Predmet.SudioniciListNazivOIB_1">
      <item>, OIB 85821130368</item>
      <item>, OIB 95960011444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1966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2016-07-14T09:06:00Z</dcterms:created>
  <dc:creator>Vinka Mihalinčić</dc:creator>
  <cp:lastModifiedBy>Vinka Mihalinčić</cp:lastModifiedBy>
  <cp:lastPrinted>2016-07-14T09:06:00Z</cp:lastPrinted>
  <dcterms:modified xmlns:xsi="http://www.w3.org/2001/XMLSchema-instance" xsi:type="dcterms:W3CDTF">2016-07-15T08:40:00Z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