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bf3b" w14:paraId="77dbf3b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4C0E5F">
        <w:t>4575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8A6B78" w:rsidRPr="003C4FEF">
        <w:t>dužnikom</w:t>
      </w:r>
      <w:r w:rsidR="002E2C5D">
        <w:t xml:space="preserve"> </w:t>
      </w:r>
      <w:r w:rsidR="004C0E5F">
        <w:t xml:space="preserve"> AKA d.o.o.,  Zagreb, Vrbje 74, OIB </w:t>
      </w:r>
      <w:r w:rsidR="004C0E5F" w:rsidRPr="00DA62F9">
        <w:t>46277010887</w:t>
      </w:r>
      <w:r w:rsidR="004C0E5F">
        <w:t xml:space="preserve">, </w:t>
      </w:r>
      <w:r w:rsidR="00CD62EA">
        <w:rPr>
          <w:lang w:val="hr-HR"/>
        </w:rPr>
        <w:t>03</w:t>
      </w:r>
      <w:r w:rsidR="00A206D1">
        <w:rPr>
          <w:lang w:val="hr-HR"/>
        </w:rPr>
        <w:t>. ožujka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4C0E5F">
        <w:rPr>
          <w:szCs w:val="24"/>
          <w:lang w:val="hr-HR"/>
        </w:rPr>
        <w:t xml:space="preserve"> Mladen Radan, Zagreb, Vrbje 74, OIB </w:t>
      </w:r>
      <w:r w:rsidR="004C0E5F" w:rsidRPr="004C0E5F">
        <w:rPr>
          <w:szCs w:val="24"/>
          <w:lang w:val="hr-HR"/>
        </w:rPr>
        <w:t>86974367043</w:t>
      </w:r>
      <w:r w:rsidR="009B1D4B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4C0E5F">
        <w:rPr>
          <w:szCs w:val="24"/>
          <w:lang w:val="hr-HR"/>
        </w:rPr>
        <w:t xml:space="preserve"> </w:t>
      </w:r>
      <w:r w:rsidR="004C0E5F">
        <w:t xml:space="preserve">AKA d.o.o.,  Zagreb, Vrbje 74, OIB </w:t>
      </w:r>
      <w:r w:rsidR="004C0E5F" w:rsidRPr="00DA62F9">
        <w:t>46277010887</w:t>
      </w:r>
      <w:r w:rsidR="002E2C5D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CD62EA">
        <w:rPr>
          <w:szCs w:val="24"/>
          <w:lang w:val="hr-HR"/>
        </w:rPr>
        <w:t xml:space="preserve"> </w:t>
      </w:r>
      <w:r w:rsidR="004C0E5F">
        <w:rPr>
          <w:szCs w:val="24"/>
          <w:lang w:val="hr-HR"/>
        </w:rPr>
        <w:t xml:space="preserve"> Mladen Radan, Zagreb, Vrbje 74, OIB </w:t>
      </w:r>
      <w:r w:rsidR="004C0E5F" w:rsidRPr="004C0E5F">
        <w:rPr>
          <w:szCs w:val="24"/>
          <w:lang w:val="hr-HR"/>
        </w:rPr>
        <w:t>86974367043</w:t>
      </w:r>
      <w:r w:rsidR="004C0E5F">
        <w:rPr>
          <w:szCs w:val="24"/>
          <w:lang w:val="hr-HR"/>
        </w:rPr>
        <w:t>,</w:t>
      </w:r>
      <w:r w:rsidR="002E2C5D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CD62EA">
        <w:rPr>
          <w:szCs w:val="24"/>
          <w:lang w:val="hr-HR"/>
        </w:rPr>
        <w:t>03</w:t>
      </w:r>
      <w:r w:rsidR="00A206D1">
        <w:rPr>
          <w:szCs w:val="24"/>
          <w:lang w:val="hr-HR"/>
        </w:rPr>
        <w:t>. ožujka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3E2F86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3E2F86">
        <w:rPr>
          <w:szCs w:val="24"/>
          <w:lang w:val="hr-HR"/>
        </w:rPr>
        <w:t>,</w:t>
      </w:r>
      <w:r w:rsidR="003E2F86">
        <w:t>v.r.</w:t>
      </w:r>
    </w:p>
    <w:p w:rsidRDefault="003E2F86" w:rsidP="00492E13" w:rsidR="003E2F86">
      <w:pPr>
        <w:jc w:val="center"/>
      </w:pPr>
    </w:p>
    <w:p w:rsidRDefault="003E2F86" w:rsidP="00492E13" w:rsidR="003E2F86">
      <w:pPr>
        <w:jc w:val="center"/>
      </w:pPr>
    </w:p>
    <w:p w:rsidRDefault="003E2F86" w:rsidP="002152A3" w:rsidR="003E2F86">
      <w:pPr>
        <w:jc w:val="right"/>
      </w:pPr>
      <w:r>
        <w:t>za točnost otpravka</w:t>
      </w:r>
    </w:p>
    <w:p w:rsidRDefault="003E2F86" w:rsidP="002152A3" w:rsidR="003E2F86">
      <w:pPr>
        <w:jc w:val="right"/>
      </w:pPr>
      <w:r>
        <w:t>ovlašteni službenik</w:t>
      </w:r>
    </w:p>
    <w:p w:rsidRDefault="003E2F86" w:rsidP="002152A3" w:rsidR="003E2F86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4C0E5F">
          <w:t>4575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54373"/>
    <w:rsid w:val="000A3F73"/>
    <w:rsid w:val="000B34F2"/>
    <w:rsid w:val="000C0270"/>
    <w:rsid w:val="000E236E"/>
    <w:rsid w:val="00152A54"/>
    <w:rsid w:val="00155FDC"/>
    <w:rsid w:val="00223E01"/>
    <w:rsid w:val="00240BDE"/>
    <w:rsid w:val="0027335B"/>
    <w:rsid w:val="00283360"/>
    <w:rsid w:val="002A6941"/>
    <w:rsid w:val="002B0F93"/>
    <w:rsid w:val="002E0F18"/>
    <w:rsid w:val="002E2C5D"/>
    <w:rsid w:val="00337C69"/>
    <w:rsid w:val="00341663"/>
    <w:rsid w:val="00376A05"/>
    <w:rsid w:val="003870A0"/>
    <w:rsid w:val="003A7E7C"/>
    <w:rsid w:val="003E2F86"/>
    <w:rsid w:val="004339E0"/>
    <w:rsid w:val="0044587B"/>
    <w:rsid w:val="004C0E5F"/>
    <w:rsid w:val="004C5A0A"/>
    <w:rsid w:val="004F752E"/>
    <w:rsid w:val="00553316"/>
    <w:rsid w:val="0058737C"/>
    <w:rsid w:val="005F7050"/>
    <w:rsid w:val="00604B39"/>
    <w:rsid w:val="00614FE6"/>
    <w:rsid w:val="006A1AB6"/>
    <w:rsid w:val="006D4FC7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206D1"/>
    <w:rsid w:val="00A5527D"/>
    <w:rsid w:val="00AC3B2C"/>
    <w:rsid w:val="00AE2349"/>
    <w:rsid w:val="00B441F5"/>
    <w:rsid w:val="00B8588F"/>
    <w:rsid w:val="00BE45B0"/>
    <w:rsid w:val="00C075D0"/>
    <w:rsid w:val="00C36D4D"/>
    <w:rsid w:val="00C850D1"/>
    <w:rsid w:val="00CA3E9F"/>
    <w:rsid w:val="00CC49D8"/>
    <w:rsid w:val="00CD4AA1"/>
    <w:rsid w:val="00CD62EA"/>
    <w:rsid w:val="00CE299A"/>
    <w:rsid w:val="00D457A1"/>
    <w:rsid w:val="00D85607"/>
    <w:rsid w:val="00D93A7D"/>
    <w:rsid w:val="00D9489E"/>
    <w:rsid w:val="00E21703"/>
    <w:rsid w:val="00E3781E"/>
    <w:rsid w:val="00EB25ED"/>
    <w:rsid w:val="00EF212B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E2F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F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F8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F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F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E2F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F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F8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F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F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4575</izvorni_sadrzaj>
    <derivirana_varijabla naziv="DomainObject.Predmet.Broj_1">4575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St-4575/2016</izvorni_sadrzaj>
    <derivirana_varijabla naziv="DomainObject.Predmet.OznakaBroj_1">St-4575/2016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AKA d.o.o. zastupanog po punomoćniku Mladen Radan</izvorni_sadrzaj>
    <derivirana_varijabla naziv="DomainObject.Predmet.ProtustrankaFormated_1">  AKA d.o.o. zastupanog po punomoćniku Mladen Radan</derivirana_varijabla>
  </DomainObject.Predmet.ProtustrankaFormated>
  <DomainObject.Predmet.ProtustrankaFormatedOIB>
    <izvorni_sadrzaj>  AKA d.o.o., OIB 46277010887 zastupanog po punomoćniku Mladen Radan</izvorni_sadrzaj>
    <derivirana_varijabla naziv="DomainObject.Predmet.ProtustrankaFormatedOIB_1">  AKA d.o.o., OIB 46277010887 zastupanog po punomoćniku Mladen Radan</derivirana_varijabla>
  </DomainObject.Predmet.ProtustrankaFormatedOIB>
  <DomainObject.Predmet.ProtustrankaFormatedWithAdress>
    <izvorni_sadrzaj> AKA d.o.o., Vrbje 74, 10000 Zagreb zastupanog po punomoćniku Mladen Radan</izvorni_sadrzaj>
    <derivirana_varijabla naziv="DomainObject.Predmet.ProtustrankaFormatedWithAdress_1"> AKA d.o.o., Vrbje 74, 10000 Zagreb zastupanog po punomoćniku Mladen Radan</derivirana_varijabla>
  </DomainObject.Predmet.ProtustrankaFormatedWithAdress>
  <DomainObject.Predmet.ProtustrankaFormatedWithAdressOIB>
    <izvorni_sadrzaj> AKA d.o.o., OIB 46277010887, Vrbje 74, 10000 Zagreb zastupanog po punomoćniku Mladen Radan</izvorni_sadrzaj>
    <derivirana_varijabla naziv="DomainObject.Predmet.ProtustrankaFormatedWithAdressOIB_1"> AKA d.o.o., OIB 46277010887, Vrbje 74, 10000 Zagreb zastupanog po punomoćniku Mladen Radan</derivirana_varijabla>
  </DomainObject.Predmet.ProtustrankaFormatedWithAdressOIB>
  <DomainObject.Predmet.ProtustrankaWithAdress>
    <izvorni_sadrzaj>AKA d.o.o. Vrbje 74, 10000 Zagreb</izvorni_sadrzaj>
    <derivirana_varijabla naziv="DomainObject.Predmet.ProtustrankaWithAdress_1">AKA d.o.o. Vrbje 74, 10000 Zagreb</derivirana_varijabla>
  </DomainObject.Predmet.ProtustrankaWithAdress>
  <DomainObject.Predmet.ProtustrankaWithAdressOIB>
    <izvorni_sadrzaj>AKA d.o.o., OIB 46277010887, Vrbje 74, 10000 Zagreb</izvorni_sadrzaj>
    <derivirana_varijabla naziv="DomainObject.Predmet.ProtustrankaWithAdressOIB_1">AKA d.o.o., OIB 46277010887, Vrbje 74, 10000 Zagreb</derivirana_varijabla>
  </DomainObject.Predmet.ProtustrankaWithAdressOIB>
  <DomainObject.Predmet.ProtustrankaNazivFormated>
    <izvorni_sadrzaj>AKA d.o.o.</izvorni_sadrzaj>
    <derivirana_varijabla naziv="DomainObject.Predmet.ProtustrankaNazivFormated_1">AKA d.o.o.</derivirana_varijabla>
  </DomainObject.Predmet.ProtustrankaNazivFormated>
  <DomainObject.Predmet.ProtustrankaNazivFormatedOIB>
    <izvorni_sadrzaj>AKA d.o.o., OIB 46277010887</izvorni_sadrzaj>
    <derivirana_varijabla naziv="DomainObject.Predmet.ProtustrankaNazivFormatedOIB_1">AKA d.o.o., OIB 46277010887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Radan</izvorni_sadrzaj>
    <derivirana_varijabla naziv="DomainObject.Predmet.StrankaFormated_1">  FINA Regionalni centar Zagreb; Mladen Radan</derivirana_varijabla>
  </DomainObject.Predmet.StrankaFormated>
  <DomainObject.Predmet.StrankaFormatedOIB>
    <izvorni_sadrzaj>  FINA Regionalni centar Zagreb, OIB 85821130368; Mladen Radan, OIB 86974367043</izvorni_sadrzaj>
    <derivirana_varijabla naziv="DomainObject.Predmet.StrankaFormatedOIB_1">  FINA Regionalni centar Zagreb, OIB 85821130368; Mladen Radan, OIB 86974367043</derivirana_varijabla>
  </DomainObject.Predmet.StrankaFormatedOIB>
  <DomainObject.Predmet.StrankaFormatedWithAdress>
    <izvorni_sadrzaj> FINA Regionalni centar Zagreb, Trg svibanjskih žrtava 1995. br. 1, 10000 Zagreb; Mladen Radan, Vrbje 74, 10000 Zagreb</izvorni_sadrzaj>
    <derivirana_varijabla naziv="DomainObject.Predmet.StrankaFormatedWithAdress_1"> FINA Regionalni centar Zagreb, Trg svibanjskih žrtava 1995. br. 1, 10000 Zagreb; Mladen Radan, Vrbje 74, 10000 Zagreb</derivirana_varijabla>
  </DomainObject.Predmet.StrankaFormatedWithAdress>
  <DomainObject.Predmet.StrankaFormatedWithAdressOIB>
    <izvorni_sadrzaj> FINA Regionalni centar Zagreb, OIB 85821130368, Trg svibanjskih žrtava 1995. br. 1, 10000 Zagreb; Mladen Radan, OIB 86974367043, Vrbje 74, 10000 Zagreb</izvorni_sadrzaj>
    <derivirana_varijabla naziv="DomainObject.Predmet.StrankaFormatedWithAdressOIB_1"> FINA Regionalni centar Zagreb, OIB 85821130368, Trg svibanjskih žrtava 1995. br. 1, 10000 Zagreb; Mladen Radan, OIB 86974367043, Vrbje 74, 10000 Zagreb</derivirana_varijabla>
  </DomainObject.Predmet.StrankaFormatedWithAdressOIB>
  <DomainObject.Predmet.StrankaWithAdress>
    <izvorni_sadrzaj>FINA Regionalni centar Zagreb Trg svibanjskih žrtava 1995. br. 1,10000 Zagreb,Mladen Radan Vrbje 74,10000 Zagreb</izvorni_sadrzaj>
    <derivirana_varijabla naziv="DomainObject.Predmet.StrankaWithAdress_1">FINA Regionalni centar Zagreb Trg svibanjskih žrtava 1995. br. 1,10000 Zagreb,Mladen Radan Vrbje 74,10000 Zagreb</derivirana_varijabla>
  </DomainObject.Predmet.StrankaWithAdress>
  <DomainObject.Predmet.StrankaWithAdressOIB>
    <izvorni_sadrzaj>FINA Regionalni centar Zagreb, OIB 85821130368, Trg svibanjskih žrtava 1995. br. 1,10000 Zagreb,Mladen Radan, OIB 86974367043, Vrbje 74,10000 Zagreb</izvorni_sadrzaj>
    <derivirana_varijabla naziv="DomainObject.Predmet.StrankaWithAdressOIB_1">FINA Regionalni centar Zagreb, OIB 85821130368, Trg svibanjskih žrtava 1995. br. 1,10000 Zagreb,Mladen Radan, OIB 86974367043, Vrbje 74,10000 Zagreb</derivirana_varijabla>
  </DomainObject.Predmet.StrankaWithAdressOIB>
  <DomainObject.Predmet.StrankaNazivFormated>
    <izvorni_sadrzaj>FINA Regionalni centar Zagreb,Mladen Radan</izvorni_sadrzaj>
    <derivirana_varijabla naziv="DomainObject.Predmet.StrankaNazivFormated_1">FINA Regionalni centar Zagreb,Mladen Radan</derivirana_varijabla>
  </DomainObject.Predmet.StrankaNazivFormated>
  <DomainObject.Predmet.StrankaNazivFormatedOIB>
    <izvorni_sadrzaj>FINA Regionalni centar Zagreb, OIB 85821130368,Mladen Radan, OIB 86974367043</izvorni_sadrzaj>
    <derivirana_varijabla naziv="DomainObject.Predmet.StrankaNazivFormatedOIB_1">FINA Regionalni centar Zagreb, OIB 85821130368,Mladen Radan, OIB 86974367043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Mladen Radan</item>
    </izvorni_sadrzaj>
    <derivirana_varijabla naziv="DomainObject.Predmet.StrankaListFormated_1">
      <item>FINA Regionalni centar Zagreb</item>
      <item>Mladen Radan</item>
    </derivirana_varijabla>
  </DomainObject.Predmet.StrankaListFormated>
  <DomainObject.Predmet.StrankaListFormatedOIB>
    <izvorni_sadrzaj>
      <item>FINA Regionalni centar Zagreb, OIB 85821130368</item>
      <item>Mladen Radan, OIB 86974367043</item>
    </izvorni_sadrzaj>
    <derivirana_varijabla naziv="DomainObject.Predmet.StrankaListFormatedOIB_1">
      <item>FINA Regionalni centar Zagreb, OIB 85821130368</item>
      <item>Mladen Radan, OIB 86974367043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Radan, Vrbje 74, 10000 Zagreb</item>
    </izvorni_sadrzaj>
    <derivirana_varijabla naziv="DomainObject.Predmet.StrankaListFormatedWithAdress_1">
      <item>FINA Regionalni centar Zagreb, Trg svibanjskih žrtava 1995. br. 1, 10000 Zagreb</item>
      <item>Mladen Radan, Vrbje 74,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Radan, OIB 86974367043, Vrbje 74, 10000 Zagreb</item>
    </izvorni_sadrzaj>
    <derivirana_varijabla naziv="DomainObject.Predmet.StrankaListFormatedWithAdressOIB_1">
      <item>FINA Regionalni centar Zagreb, OIB 85821130368, Trg svibanjskih žrtava 1995. br. 1, 10000 Zagreb</item>
      <item>Mladen Radan, OIB 86974367043, Vrbje 74, 10000 Zagreb</item>
    </derivirana_varijabla>
  </DomainObject.Predmet.StrankaListFormatedWithAdressOIB>
  <DomainObject.Predmet.StrankaListNazivFormated>
    <izvorni_sadrzaj>
      <item>FINA Regionalni centar Zagreb</item>
      <item>Mladen Radan</item>
    </izvorni_sadrzaj>
    <derivirana_varijabla naziv="DomainObject.Predmet.StrankaListNazivFormated_1">
      <item>FINA Regionalni centar Zagreb</item>
      <item>Mladen Radan</item>
    </derivirana_varijabla>
  </DomainObject.Predmet.StrankaListNazivFormated>
  <DomainObject.Predmet.StrankaListNazivFormatedOIB>
    <izvorni_sadrzaj>
      <item>FINA Regionalni centar Zagreb, OIB 85821130368</item>
      <item>Mladen Radan, OIB 86974367043</item>
    </izvorni_sadrzaj>
    <derivirana_varijabla naziv="DomainObject.Predmet.StrankaListNazivFormatedOIB_1">
      <item>FINA Regionalni centar Zagreb, OIB 85821130368</item>
      <item>Mladen Radan, OIB 86974367043</item>
    </derivirana_varijabla>
  </DomainObject.Predmet.StrankaListNazivFormatedOIB>
  <DomainObject.Predmet.ProtuStrankaListFormated>
    <izvorni_sadrzaj>
      <item>AKA d.o.o. zastupanog po punomoćniku Mladen Radan</item>
    </izvorni_sadrzaj>
    <derivirana_varijabla naziv="DomainObject.Predmet.ProtuStrankaListFormated_1">
      <item>AKA d.o.o. zastupanog po punomoćniku Mladen Radan</item>
    </derivirana_varijabla>
  </DomainObject.Predmet.ProtuStrankaListFormated>
  <DomainObject.Predmet.ProtuStrankaListFormatedOIB>
    <izvorni_sadrzaj>
      <item>AKA d.o.o., OIB 46277010887 zastupanog po punomoćniku Mladen Radan</item>
    </izvorni_sadrzaj>
    <derivirana_varijabla naziv="DomainObject.Predmet.ProtuStrankaListFormatedOIB_1">
      <item>AKA d.o.o., OIB 46277010887 zastupanog po punomoćniku Mladen Radan</item>
    </derivirana_varijabla>
  </DomainObject.Predmet.ProtuStrankaListFormatedOIB>
  <DomainObject.Predmet.ProtuStrankaListFormatedWithAdress>
    <izvorni_sadrzaj>
      <item>AKA d.o.o., Vrbje 74, 10000 Zagreb zastupanog po punomoćniku Mladen Radan</item>
    </izvorni_sadrzaj>
    <derivirana_varijabla naziv="DomainObject.Predmet.ProtuStrankaListFormatedWithAdress_1">
      <item>AKA d.o.o., Vrbje 74, 10000 Zagreb zastupanog po punomoćniku Mladen Radan</item>
    </derivirana_varijabla>
  </DomainObject.Predmet.ProtuStrankaListFormatedWithAdress>
  <DomainObject.Predmet.ProtuStrankaListFormatedWithAdressOIB>
    <izvorni_sadrzaj>
      <item>AKA d.o.o., OIB 46277010887, Vrbje 74, 10000 Zagreb zastupanog po punomoćniku Mladen Radan</item>
    </izvorni_sadrzaj>
    <derivirana_varijabla naziv="DomainObject.Predmet.ProtuStrankaListFormatedWithAdressOIB_1">
      <item>AKA d.o.o., OIB 46277010887, Vrbje 74, 10000 Zagreb zastupanog po punomoćniku Mladen Radan</item>
    </derivirana_varijabla>
  </DomainObject.Predmet.ProtuStrankaListFormatedWithAdressOIB>
  <DomainObject.Predmet.ProtuStrankaListNazivFormated>
    <izvorni_sadrzaj>
      <item>AKA d.o.o.</item>
    </izvorni_sadrzaj>
    <derivirana_varijabla naziv="DomainObject.Predmet.ProtuStrankaListNazivFormated_1">
      <item>AKA d.o.o.</item>
    </derivirana_varijabla>
  </DomainObject.Predmet.ProtuStrankaListNazivFormated>
  <DomainObject.Predmet.ProtuStrankaListNazivFormatedOIB>
    <izvorni_sadrzaj>
      <item>AKA d.o.o., OIB 46277010887</item>
    </izvorni_sadrzaj>
    <derivirana_varijabla naziv="DomainObject.Predmet.ProtuStrankaListNazivFormatedOIB_1">
      <item>AKA d.o.o., OIB 46277010887</item>
    </derivirana_varijabla>
  </DomainObject.Predmet.ProtuStrankaListNazivFormatedOIB>
  <DomainObject.Predmet.OstaliListFormated>
    <izvorni_sadrzaj>
      <item>Mladen Radan punomoćnik sudionika u postupku AKA d.o.o.</item>
    </izvorni_sadrzaj>
    <derivirana_varijabla naziv="DomainObject.Predmet.OstaliListFormated_1">
      <item>Mladen Radan punomoćnik sudionika u postupku AKA d.o.o.</item>
    </derivirana_varijabla>
  </DomainObject.Predmet.OstaliListFormated>
  <DomainObject.Predmet.OstaliListFormatedOIB>
    <izvorni_sadrzaj>
      <item>Mladen Radan, OIB 86974367043 punomoćnik sudionika u postupku AKA d.o.o.</item>
    </izvorni_sadrzaj>
    <derivirana_varijabla naziv="DomainObject.Predmet.OstaliListFormatedOIB_1">
      <item>Mladen Radan, OIB 86974367043 punomoćnik sudionika u postupku AKA d.o.o.</item>
    </derivirana_varijabla>
  </DomainObject.Predmet.OstaliListFormatedOIB>
  <DomainObject.Predmet.OstaliListFormatedWithAdress>
    <izvorni_sadrzaj>
      <item>Mladen Radan, Vrbje 74, 10000 Zagreb punomoćnik sudionika u postupku AKA d.o.o.</item>
    </izvorni_sadrzaj>
    <derivirana_varijabla naziv="DomainObject.Predmet.OstaliListFormatedWithAdress_1">
      <item>Mladen Radan, Vrbje 74, 10000 Zagreb punomoćnik sudionika u postupku AKA d.o.o.</item>
    </derivirana_varijabla>
  </DomainObject.Predmet.OstaliListFormatedWithAdress>
  <DomainObject.Predmet.OstaliListFormatedWithAdressOIB>
    <izvorni_sadrzaj>
      <item>Mladen Radan, OIB 86974367043, Vrbje 74, 10000 Zagreb punomoćnik sudionika u postupku AKA d.o.o.</item>
    </izvorni_sadrzaj>
    <derivirana_varijabla naziv="DomainObject.Predmet.OstaliListFormatedWithAdressOIB_1">
      <item>Mladen Radan, OIB 86974367043, Vrbje 74, 10000 Zagreb punomoćnik sudionika u postupku AKA d.o.o.</item>
    </derivirana_varijabla>
  </DomainObject.Predmet.OstaliListFormatedWithAdressOIB>
  <DomainObject.Predmet.OstaliListNazivFormated>
    <izvorni_sadrzaj>
      <item>Mladen Radan</item>
    </izvorni_sadrzaj>
    <derivirana_varijabla naziv="DomainObject.Predmet.OstaliListNazivFormated_1">
      <item>Mladen Radan</item>
    </derivirana_varijabla>
  </DomainObject.Predmet.OstaliListNazivFormated>
  <DomainObject.Predmet.OstaliListNazivFormatedOIB>
    <izvorni_sadrzaj>
      <item>Mladen Radan, OIB 86974367043</item>
    </izvorni_sadrzaj>
    <derivirana_varijabla naziv="DomainObject.Predmet.OstaliListNazivFormatedOIB_1">
      <item>Mladen Radan, OIB 86974367043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AKA d.o.o.</izvorni_sadrzaj>
    <derivirana_varijabla naziv="DomainObject.Predmet.ProtustrankaIDrugi_1">AKA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AKA d.o.o., OIB 46277010887, Vrbje 74, 10000 Zagreb</izvorni_sadrzaj>
    <derivirana_varijabla naziv="DomainObject.Predmet.ProtustrankaIDrugiAdressOIB_1">AKA d.o.o., OIB 46277010887, Vrbje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AKA d.o.o.</item>
      <item>Mladen Radan</item>
      <item>Mladen Radan</item>
    </izvorni_sadrzaj>
    <derivirana_varijabla naziv="DomainObject.Predmet.SudioniciListNaziv_1">
      <item>FINA Regionalni centar Zagreb</item>
      <item>AKA d.o.o.</item>
      <item>Mladen Radan</item>
      <item>Mladen Radan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AKA d.o.o., OIB 46277010887, Vrbje 74,10000 Zagreb</item>
      <item>Mladen Radan, OIB 86974367043, Vrbje 74,10000 Zagreb</item>
      <item>Mladen Radan, OIB 86974367043, Vrbje 74,10000 Zagreb</item>
    </izvorni_sadrzaj>
    <derivirana_varijabla naziv="DomainObject.Predmet.SudioniciListAdressOIB_1">
      <item>FINA Regionalni centar Zagreb, OIB 85821130368, Trg svibanjskih žrtava 1995. br. 1,10000 Zagreb</item>
      <item>AKA d.o.o., OIB 46277010887, Vrbje 74,10000 Zagreb</item>
      <item>Mladen Radan, OIB 86974367043, Vrbje 74,10000 Zagreb</item>
      <item>Mladen Radan, OIB 86974367043, Vrbje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46277010887</item>
      <item>, OIB 86974367043</item>
      <item>, OIB 86974367043</item>
    </izvorni_sadrzaj>
    <derivirana_varijabla naziv="DomainObject.Predmet.SudioniciListNazivOIB_1">
      <item>, OIB 85821130368</item>
      <item>, OIB 46277010887</item>
      <item>, OIB 86974367043</item>
      <item>, OIB 86974367043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468</properties:Words>
  <properties:Characters>2271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2017-03-03T10:10:00Z</dcterms:created>
  <dc:creator>MINISTARSTVO PRAVOSUĐA</dc:creator>
  <cp:lastModifiedBy>Višnja Svečak</cp:lastModifiedBy>
  <cp:lastPrinted>2017-03-03T10:17:00Z</cp:lastPrinted>
  <dcterms:modified xmlns:xsi="http://www.w3.org/2001/XMLSchema-instance" xsi:type="dcterms:W3CDTF">2017-03-03T10:17:00Z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