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4a43" w14:paraId="0c24a43" w:rsidRDefault="0088540C" w:rsidP="00862256" w:rsidR="0088540C" w:rsidRPr="00A84A0F">
      <w:pPr>
        <w15:collapsed w:val="false"/>
      </w:pPr>
    </w:p>
    <w:p w:rsidRDefault="0088540C" w:rsidP="0088540C" w:rsidR="0088540C" w:rsidRPr="00A84A0F">
      <w:pPr>
        <w:jc w:val="right"/>
      </w:pPr>
    </w:p>
    <w:p w:rsidRDefault="00862256" w:rsidP="0088540C" w:rsidR="0088540C" w:rsidRPr="00A84A0F">
      <w:pPr>
        <w:jc w:val="both"/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DBF" w:rsidP="0088540C" w:rsidR="004F5DBF" w:rsidRPr="00A84A0F">
      <w:pPr>
        <w:jc w:val="both"/>
      </w:pPr>
    </w:p>
    <w:p w:rsidRDefault="005D48F4" w:rsidP="007F37DD" w:rsidR="005D48F4" w:rsidRPr="00A84A0F">
      <w:r w:rsidRPr="00A84A0F">
        <w:t xml:space="preserve"> 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</w:t>
      </w:r>
      <w:proofErr w:type="spellStart"/>
      <w:r w:rsidR="007F37DD" w:rsidRPr="00A84A0F">
        <w:t>Amruševa</w:t>
      </w:r>
      <w:proofErr w:type="spellEnd"/>
      <w:r w:rsidR="007F37DD" w:rsidRPr="00A84A0F">
        <w:t xml:space="preserve"> 2/II     </w:t>
      </w:r>
    </w:p>
    <w:p w:rsidRDefault="007F37DD" w:rsidP="007F37DD" w:rsidR="007F37DD" w:rsidRPr="00A84A0F">
      <w:pPr>
        <w:jc w:val="right"/>
      </w:pPr>
      <w:proofErr w:type="spellStart"/>
      <w:r w:rsidRPr="00A84A0F">
        <w:t>20</w:t>
      </w:r>
      <w:proofErr w:type="spellEnd"/>
      <w:r w:rsidR="00C1730E" w:rsidRPr="00A84A0F">
        <w:t>.</w:t>
      </w:r>
      <w:r w:rsidRPr="00A84A0F">
        <w:t xml:space="preserve"> St-</w:t>
      </w:r>
      <w:proofErr w:type="spellStart"/>
      <w:r w:rsidR="00923DB8">
        <w:t>598</w:t>
      </w:r>
      <w:proofErr w:type="spellEnd"/>
      <w:r w:rsidR="00923DB8">
        <w:t>/</w:t>
      </w:r>
      <w:proofErr w:type="spellStart"/>
      <w:r w:rsidR="00923DB8">
        <w:t>2016</w:t>
      </w:r>
      <w:proofErr w:type="spellEnd"/>
    </w:p>
    <w:p w:rsidRDefault="00096B2B" w:rsidP="0088540C" w:rsidR="00096B2B" w:rsidRPr="00A84A0F">
      <w:pPr>
        <w:jc w:val="right"/>
      </w:pPr>
    </w:p>
    <w:p w:rsidRDefault="00096B2B" w:rsidP="0088540C" w:rsidR="00096B2B" w:rsidRPr="00A84A0F">
      <w:pPr>
        <w:jc w:val="right"/>
      </w:pPr>
    </w:p>
    <w:p w:rsidRDefault="00B10FEA" w:rsidP="0088540C" w:rsidR="00B10FEA" w:rsidRPr="00A84A0F">
      <w:pPr>
        <w:jc w:val="right"/>
      </w:pPr>
    </w:p>
    <w:p w:rsidRDefault="009A210F" w:rsidP="0088540C" w:rsidR="009A210F" w:rsidRPr="00A84A0F">
      <w:pPr>
        <w:jc w:val="right"/>
      </w:pPr>
    </w:p>
    <w:p w:rsidRDefault="0088540C" w:rsidP="0088540C" w:rsidR="0088540C" w:rsidRPr="00A84A0F">
      <w:pPr>
        <w:jc w:val="right"/>
      </w:pPr>
    </w:p>
    <w:p w:rsidRDefault="00CD7D08" w:rsidP="004F5DBF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923DB8">
        <w:t>nad stečajno</w:t>
      </w:r>
      <w:r w:rsidR="00923DB8" w:rsidRPr="00B16C44">
        <w:t xml:space="preserve">m </w:t>
      </w:r>
      <w:r w:rsidR="00923DB8">
        <w:t>masom</w:t>
      </w:r>
      <w:r w:rsidR="00923DB8" w:rsidRPr="00B16C44">
        <w:t xml:space="preserve"> </w:t>
      </w:r>
      <w:proofErr w:type="spellStart"/>
      <w:r w:rsidR="00923DB8" w:rsidRPr="00B16C44">
        <w:t>MAXI</w:t>
      </w:r>
      <w:proofErr w:type="spellEnd"/>
      <w:r w:rsidR="00923DB8" w:rsidRPr="00B16C44">
        <w:t xml:space="preserve"> </w:t>
      </w:r>
      <w:proofErr w:type="spellStart"/>
      <w:r w:rsidR="00923DB8" w:rsidRPr="00B16C44">
        <w:t>2000</w:t>
      </w:r>
      <w:proofErr w:type="spellEnd"/>
      <w:r w:rsidR="00923DB8" w:rsidRPr="00B16C44">
        <w:t xml:space="preserve"> d.o.o. za trgovinu i usluge, Zlatar, Trg Slobode </w:t>
      </w:r>
      <w:proofErr w:type="spellStart"/>
      <w:r w:rsidR="00923DB8" w:rsidRPr="00B16C44">
        <w:t>16</w:t>
      </w:r>
      <w:proofErr w:type="spellEnd"/>
      <w:r w:rsidR="00923DB8" w:rsidRPr="00B16C44">
        <w:t xml:space="preserve">, </w:t>
      </w:r>
      <w:proofErr w:type="spellStart"/>
      <w:r w:rsidR="00923DB8" w:rsidRPr="00B16C44">
        <w:t>MBS</w:t>
      </w:r>
      <w:proofErr w:type="spellEnd"/>
      <w:r w:rsidR="00923DB8" w:rsidRPr="00B16C44">
        <w:t xml:space="preserve">: </w:t>
      </w:r>
      <w:proofErr w:type="spellStart"/>
      <w:r w:rsidR="00923DB8" w:rsidRPr="00B16C44">
        <w:t>080299430</w:t>
      </w:r>
      <w:proofErr w:type="spellEnd"/>
      <w:r w:rsidR="00923DB8" w:rsidRPr="00B16C44">
        <w:t xml:space="preserve">, </w:t>
      </w:r>
      <w:proofErr w:type="spellStart"/>
      <w:r w:rsidR="00923DB8" w:rsidRPr="00B16C44">
        <w:t>OIB</w:t>
      </w:r>
      <w:proofErr w:type="spellEnd"/>
      <w:r w:rsidR="00923DB8" w:rsidRPr="00B16C44">
        <w:t xml:space="preserve">: </w:t>
      </w:r>
      <w:proofErr w:type="spellStart"/>
      <w:r w:rsidR="00923DB8" w:rsidRPr="00B16C44">
        <w:t>73136746725</w:t>
      </w:r>
      <w:proofErr w:type="spellEnd"/>
      <w:r w:rsidR="009E4253" w:rsidRPr="00ED6B24">
        <w:t>,</w:t>
      </w:r>
      <w:r w:rsidR="004F5DBF" w:rsidRPr="00A84A0F">
        <w:t xml:space="preserve"> </w:t>
      </w:r>
      <w:r w:rsidR="00862256">
        <w:t xml:space="preserve">dana </w:t>
      </w:r>
      <w:proofErr w:type="spellStart"/>
      <w:r w:rsidR="00923DB8">
        <w:t>30</w:t>
      </w:r>
      <w:proofErr w:type="spellEnd"/>
      <w:r w:rsidR="00862256">
        <w:t xml:space="preserve">. </w:t>
      </w:r>
      <w:r w:rsidR="00923DB8">
        <w:t xml:space="preserve">siječnja </w:t>
      </w:r>
      <w:proofErr w:type="spellStart"/>
      <w:r w:rsidR="00923DB8">
        <w:t>2017</w:t>
      </w:r>
      <w:proofErr w:type="spellEnd"/>
      <w:r w:rsidR="00862256">
        <w:t xml:space="preserve">.,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</w:t>
      </w:r>
      <w:proofErr w:type="spellStart"/>
      <w:r w:rsidR="0088540C" w:rsidRPr="00A84A0F">
        <w:t>29</w:t>
      </w:r>
      <w:proofErr w:type="spellEnd"/>
      <w:r w:rsidR="0088540C" w:rsidRPr="00A84A0F">
        <w:t>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priv</w:t>
      </w:r>
      <w:r w:rsidR="003D303D">
        <w:t>r</w:t>
      </w:r>
      <w:r w:rsidR="00350374">
        <w:t>e</w:t>
      </w:r>
      <w:r w:rsidR="003D303D">
        <w:t>menom</w:t>
      </w:r>
      <w:r w:rsidRPr="00A84A0F">
        <w:t xml:space="preserve"> stečajnom upravitelju.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FF49B1" w:rsidP="0088540C" w:rsidR="0088540C">
      <w:pPr>
        <w:jc w:val="center"/>
      </w:pPr>
      <w:r w:rsidRPr="00A84A0F">
        <w:t>U Zagrebu</w:t>
      </w:r>
      <w:r w:rsidR="009E4253">
        <w:t xml:space="preserve"> </w:t>
      </w:r>
      <w:proofErr w:type="spellStart"/>
      <w:r w:rsidR="00923DB8">
        <w:t>30</w:t>
      </w:r>
      <w:proofErr w:type="spellEnd"/>
      <w:r w:rsidR="009E4253">
        <w:t xml:space="preserve">. </w:t>
      </w:r>
      <w:r w:rsidR="00294A6F">
        <w:t>siječnja</w:t>
      </w:r>
      <w:r w:rsidR="00C717CE" w:rsidRPr="00A84A0F">
        <w:t xml:space="preserve"> </w:t>
      </w:r>
      <w:proofErr w:type="spellStart"/>
      <w:r w:rsidR="004162BA" w:rsidRPr="00A84A0F">
        <w:t>20</w:t>
      </w:r>
      <w:r w:rsidR="003705FA" w:rsidRPr="00A84A0F">
        <w:t>1</w:t>
      </w:r>
      <w:r w:rsidR="00923DB8">
        <w:t>7</w:t>
      </w:r>
      <w:proofErr w:type="spellEnd"/>
      <w:r w:rsidR="004162BA" w:rsidRPr="00A84A0F">
        <w:t>.</w:t>
      </w:r>
    </w:p>
    <w:p w:rsidRDefault="00923DB8" w:rsidP="0088540C" w:rsidR="00923DB8">
      <w:pPr>
        <w:jc w:val="center"/>
      </w:pPr>
    </w:p>
    <w:p w:rsidRDefault="00923DB8" w:rsidP="0088540C" w:rsidR="00923DB8" w:rsidRPr="00A84A0F">
      <w:pPr>
        <w:jc w:val="center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923DB8" w:rsidR="00AF2BD9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  <w:r w:rsidR="0003721C">
        <w:t>, v.r.</w:t>
      </w:r>
    </w:p>
    <w:p w:rsidRDefault="0003721C" w:rsidP="007F0C2B" w:rsidR="0003721C" w:rsidRPr="004B5FFF">
      <w:pPr>
        <w:ind w:left="4332"/>
      </w:pPr>
      <w:bookmarkStart w:name="_GoBack" w:id="0"/>
      <w:bookmarkEnd w:id="0"/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03721C" w:rsidP="007F0C2B" w:rsidR="0003721C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BE752B" w:rsidP="0088540C" w:rsidR="00BE752B" w:rsidRPr="00A84A0F"/>
    <w:p w:rsidRDefault="00FF49B1" w:rsidP="0088540C" w:rsidR="00FF49B1" w:rsidRPr="0003721C">
      <w:pPr>
        <w:rPr>
          <w:color w:val="FFFFFF"/>
        </w:rPr>
      </w:pPr>
      <w:r w:rsidRPr="0003721C">
        <w:rPr>
          <w:color w:val="FFFFFF"/>
        </w:rPr>
        <w:t>DNA:</w:t>
      </w:r>
    </w:p>
    <w:p w:rsidRDefault="00862256" w:rsidP="00FF49B1" w:rsidR="0088540C" w:rsidRPr="0003721C">
      <w:pPr>
        <w:numPr>
          <w:ilvl w:val="0"/>
          <w:numId w:val="2"/>
        </w:numPr>
        <w:rPr>
          <w:color w:val="FFFFFF"/>
        </w:rPr>
      </w:pPr>
      <w:r w:rsidRPr="0003721C">
        <w:rPr>
          <w:color w:val="FFFFFF"/>
        </w:rPr>
        <w:t>e-</w:t>
      </w:r>
      <w:r w:rsidR="00FF49B1" w:rsidRPr="0003721C">
        <w:rPr>
          <w:color w:val="FFFFFF"/>
        </w:rPr>
        <w:t>oglasna ploča suda 8 dana</w:t>
      </w:r>
    </w:p>
    <w:p w:rsidRDefault="00FF49B1" w:rsidP="00FF49B1" w:rsidR="00FF49B1" w:rsidRPr="0003721C">
      <w:pPr>
        <w:rPr>
          <w:color w:val="FFFFFF"/>
        </w:rPr>
      </w:pPr>
    </w:p>
    <w:p w:rsidRDefault="004F5DBF" w:rsidP="00FF49B1" w:rsidR="004F5DBF" w:rsidRPr="00A84A0F"/>
    <w:sectPr w:rsidSect="00A84A0F" w:rsidR="004F5DBF" w:rsidRPr="00A84A0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3721C"/>
    <w:rsid w:val="00071D3C"/>
    <w:rsid w:val="000827DA"/>
    <w:rsid w:val="00093532"/>
    <w:rsid w:val="00094376"/>
    <w:rsid w:val="00096B2B"/>
    <w:rsid w:val="000D19CE"/>
    <w:rsid w:val="000F09A6"/>
    <w:rsid w:val="00106545"/>
    <w:rsid w:val="001111B5"/>
    <w:rsid w:val="00113F48"/>
    <w:rsid w:val="0011480D"/>
    <w:rsid w:val="001632BC"/>
    <w:rsid w:val="001A163E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4A6F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B1B82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0D9E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62256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3DB8"/>
    <w:rsid w:val="00924FEF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2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7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2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7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prema rješenju od 24.11.015.</izvorni_sadrzaj>
    <derivirana_varijabla naziv="DomainObject.Predmet.Opis_1">nastavak postupka prema rješenju od 24.11.015.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MAXI 2000 d.o.o. za trgovinu i usluge zastupanog po punomoćniku PATRIK NAUMOVSKI; SAŠA NAUMOVSKI</izvorni_sadrzaj>
    <derivirana_varijabla naziv="DomainObject.Predmet.ProtustrankaFormated_1">  Stečajna masa MAXI 2000 d.o.o. za trgovinu i usluge zastupanog po punomoćniku PATRIK NAUMOVSKI; SAŠA NAUMOVSKI</derivirana_varijabla>
  </DomainObject.Predmet.ProtustrankaFormated>
  <DomainObject.Predmet.ProtustrankaFormatedOIB>
    <izvorni_sadrzaj>  Stečajna masa MAXI 2000 d.o.o. za trgovinu i usluge, OIB 73136746725 zastupanog po punomoćniku PATRIK NAUMOVSKI; SAŠA NAUMOVSKI</izvorni_sadrzaj>
    <derivirana_varijabla naziv="DomainObject.Predmet.ProtustrankaFormatedOIB_1">  Stečajna masa MAXI 2000 d.o.o. za trgovinu i usluge, OIB 73136746725 zastupanog po punomoćniku PATRIK NAUMOVSKI; SAŠA NAUMOVSKI</derivirana_varijabla>
  </DomainObject.Predmet.ProtustrankaFormatedOIB>
  <DomainObject.Predmet.ProtustrankaFormatedWithAdress>
    <izvorni_sadrzaj> Stečajna masa MAXI 2000 d.o.o. za trgovinu i usluge, TRG SLOBODE 16, 49250 Zlatar zastupanog po punomoćniku PATRIK NAUMOVSKI; SAŠA NAUMOVSKI</izvorni_sadrzaj>
    <derivirana_varijabla naziv="DomainObject.Predmet.ProtustrankaFormatedWithAdress_1"> Stečajna masa MAXI 2000 d.o.o. za trgovinu i usluge, TRG SLOBODE 16, 49250 Zlatar zastupanog po punomoćniku PATRIK NAUMOVSKI; SAŠA NAUMOVSKI</derivirana_varijabla>
  </DomainObject.Predmet.ProtustrankaFormatedWithAdress>
  <DomainObject.Predmet.ProtustrankaFormatedWithAdressOIB>
    <izvorni_sadrzaj> Stečajna masa MAXI 2000 d.o.o. za trgovinu i usluge, OIB 73136746725, TRG SLOBODE 16, 49250 Zlatar zastupanog po punomoćniku PATRIK NAUMOVSKI; SAŠA NAUMOVSKI</izvorni_sadrzaj>
    <derivirana_varijabla naziv="DomainObject.Predmet.ProtustrankaFormatedWithAdressOIB_1"> Stečajna masa MAXI 2000 d.o.o. za trgovinu i usluge, OIB 73136746725, TRG SLOBODE 16, 49250 Zlatar zastupanog po punomoćniku PATRIK NAUMOVSKI; SAŠA NAUMOVSKI</derivirana_varijabla>
  </DomainObject.Predmet.ProtustrankaFormatedWithAdressOIB>
  <DomainObject.Predmet.ProtustrankaWithAdress>
    <izvorni_sadrzaj>Stečajna masa MAXI 2000 d.o.o. za trgovinu i usluge TRG SLOBODE 16, 49250 Zlatar</izvorni_sadrzaj>
    <derivirana_varijabla naziv="DomainObject.Predmet.ProtustrankaWithAdress_1">Stečajna masa MAXI 2000 d.o.o. za trgovinu i usluge TRG SLOBODE 16, 49250 Zlatar</derivirana_varijabla>
  </DomainObject.Predmet.ProtustrankaWithAdress>
  <DomainObject.Predmet.ProtustrankaWithAdressOIB>
    <izvorni_sadrzaj>Stečajna masa MAXI 2000 d.o.o. za trgovinu i usluge, OIB 73136746725, TRG SLOBODE 16, 49250 Zlatar</izvorni_sadrzaj>
    <derivirana_varijabla naziv="DomainObject.Predmet.ProtustrankaWithAdressOIB_1">Stečajna masa MAXI 2000 d.o.o. za trgovinu i usluge, OIB 73136746725, TRG SLOBODE 16, 49250 Zlatar</derivirana_varijabla>
  </DomainObject.Predmet.ProtustrankaWithAdressOIB>
  <DomainObject.Predmet.ProtustrankaNazivFormated>
    <izvorni_sadrzaj>Stečajna masa MAXI 2000 d.o.o. za trgovinu i usluge</izvorni_sadrzaj>
    <derivirana_varijabla naziv="DomainObject.Predmet.ProtustrankaNazivFormated_1">Stečajna masa MAXI 2000 d.o.o. za trgovinu i usluge</derivirana_varijabla>
  </DomainObject.Predmet.ProtustrankaNazivFormated>
  <DomainObject.Predmet.ProtustrankaNazivFormatedOIB>
    <izvorni_sadrzaj>Stečajna masa MAXI 2000 d.o.o. za trgovinu i usluge, OIB 73136746725</izvorni_sadrzaj>
    <derivirana_varijabla naziv="DomainObject.Predmet.ProtustrankaNazivFormatedOIB_1">Stečajna masa MAXI 2000 d.o.o. za trgovinu i usluge, OIB 73136746725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MAXI 2000 d.o.o. za trgovinu i usluge; VJEROVNICI</izvorni_sadrzaj>
    <derivirana_varijabla naziv="DomainObject.Predmet.StrankaFormated_1">  MAXI 2000 d.o.o. za trgovinu i usluge; VJEROVNICI</derivirana_varijabla>
  </DomainObject.Predmet.StrankaFormated>
  <DomainObject.Predmet.StrankaFormatedOIB>
    <izvorni_sadrzaj>  MAXI 2000 d.o.o. za trgovinu i usluge, OIB 73136746725; VJEROVNICI</izvorni_sadrzaj>
    <derivirana_varijabla naziv="DomainObject.Predmet.StrankaFormatedOIB_1">  MAXI 2000 d.o.o. za trgovinu i usluge, OIB 73136746725; VJEROVNICI</derivirana_varijabla>
  </DomainObject.Predmet.StrankaFormatedOIB>
  <DomainObject.Predmet.StrankaFormatedWithAdress>
    <izvorni_sadrzaj> MAXI 2000 d.o.o. za trgovinu i usluge, TRG SLOBODE 16, 49250 Zlatar; VJEROVNICI</izvorni_sadrzaj>
    <derivirana_varijabla naziv="DomainObject.Predmet.StrankaFormatedWithAdress_1"> MAXI 2000 d.o.o. za trgovinu i usluge, TRG SLOBODE 16, 49250 Zlatar; VJEROVNICI</derivirana_varijabla>
  </DomainObject.Predmet.StrankaFormatedWithAdress>
  <DomainObject.Predmet.StrankaFormatedWithAdressOIB>
    <izvorni_sadrzaj> MAXI 2000 d.o.o. za trgovinu i usluge, OIB 73136746725, TRG SLOBODE 16, 49250 Zlatar; VJEROVNICI</izvorni_sadrzaj>
    <derivirana_varijabla naziv="DomainObject.Predmet.StrankaFormatedWithAdressOIB_1"> MAXI 2000 d.o.o. za trgovinu i usluge, OIB 73136746725, TRG SLOBODE 16, 49250 Zlatar; VJEROVNICI</derivirana_varijabla>
  </DomainObject.Predmet.StrankaFormatedWithAdressOIB>
  <DomainObject.Predmet.StrankaWithAdress>
    <izvorni_sadrzaj>MAXI 2000 d.o.o. za trgovinu i usluge TRG SLOBODE 16,49250 Zlatar,VJEROVNICI </izvorni_sadrzaj>
    <derivirana_varijabla naziv="DomainObject.Predmet.StrankaWithAdress_1">MAXI 2000 d.o.o. za trgovinu i usluge TRG SLOBODE 16,49250 Zlatar,VJEROVNICI </derivirana_varijabla>
  </DomainObject.Predmet.StrankaWithAdress>
  <DomainObject.Predmet.StrankaWithAdressOIB>
    <izvorni_sadrzaj>MAXI 2000 d.o.o. za trgovinu i usluge, OIB 73136746725, TRG SLOBODE 16,49250 Zlatar,VJEROVNICI</izvorni_sadrzaj>
    <derivirana_varijabla naziv="DomainObject.Predmet.StrankaWithAdressOIB_1">MAXI 2000 d.o.o. za trgovinu i usluge, OIB 73136746725, TRG SLOBODE 16,49250 Zlatar,VJEROVNICI</derivirana_varijabla>
  </DomainObject.Predmet.StrankaWithAdressOIB>
  <DomainObject.Predmet.StrankaNazivFormated>
    <izvorni_sadrzaj>MAXI 2000 d.o.o. za trgovinu i usluge,VJEROVNICI</izvorni_sadrzaj>
    <derivirana_varijabla naziv="DomainObject.Predmet.StrankaNazivFormated_1">MAXI 2000 d.o.o. za trgovinu i usluge,VJEROVNICI</derivirana_varijabla>
  </DomainObject.Predmet.StrankaNazivFormated>
  <DomainObject.Predmet.StrankaNazivFormatedOIB>
    <izvorni_sadrzaj>MAXI 2000 d.o.o. za trgovinu i usluge, OIB 73136746725,VJEROVNICI</izvorni_sadrzaj>
    <derivirana_varijabla naziv="DomainObject.Predmet.StrankaNazivFormatedOIB_1">MAXI 2000 d.o.o. za trgovinu i usluge, OIB 73136746725,VJEROVNICI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MAXI 2000 d.o.o. za trgovinu i usluge</item>
      <item>VJEROVNICI</item>
    </izvorni_sadrzaj>
    <derivirana_varijabla naziv="DomainObject.Predmet.StrankaListFormated_1">
      <item>MAXI 2000 d.o.o. za trgovinu i usluge</item>
      <item>VJEROVNICI</item>
    </derivirana_varijabla>
  </DomainObject.Predmet.StrankaListFormated>
  <DomainObject.Predmet.StrankaListFormatedOIB>
    <izvorni_sadrzaj>
      <item>MAXI 2000 d.o.o. za trgovinu i usluge, OIB 73136746725</item>
      <item>VJEROVNICI</item>
    </izvorni_sadrzaj>
    <derivirana_varijabla naziv="DomainObject.Predmet.StrankaListFormatedOIB_1">
      <item>MAXI 2000 d.o.o. za trgovinu i usluge, OIB 73136746725</item>
      <item>VJEROVNICI</item>
    </derivirana_varijabla>
  </DomainObject.Predmet.StrankaListFormatedOIB>
  <DomainObject.Predmet.StrankaListFormatedWithAdress>
    <izvorni_sadrzaj>
      <item>MAXI 2000 d.o.o. za trgovinu i usluge, TRG SLOBODE 16, 49250 Zlatar</item>
      <item>VJEROVNICI</item>
    </izvorni_sadrzaj>
    <derivirana_varijabla naziv="DomainObject.Predmet.StrankaListFormatedWithAdress_1">
      <item>MAXI 2000 d.o.o. za trgovinu i usluge, TRG SLOBODE 16, 49250 Zlatar</item>
      <item>VJEROVNICI</item>
    </derivirana_varijabla>
  </DomainObject.Predmet.StrankaListFormatedWithAdress>
  <DomainObject.Predmet.StrankaListFormatedWithAdressOIB>
    <izvorni_sadrzaj>
      <item>MAXI 2000 d.o.o. za trgovinu i usluge, OIB 73136746725, TRG SLOBODE 16, 49250 Zlatar</item>
      <item>VJEROVNICI</item>
    </izvorni_sadrzaj>
    <derivirana_varijabla naziv="DomainObject.Predmet.StrankaListFormatedWithAdressOIB_1">
      <item>MAXI 2000 d.o.o. za trgovinu i usluge, OIB 73136746725, TRG SLOBODE 16, 49250 Zlatar</item>
      <item>VJEROVNICI</item>
    </derivirana_varijabla>
  </DomainObject.Predmet.StrankaListFormatedWithAdressOIB>
  <DomainObject.Predmet.StrankaListNazivFormated>
    <izvorni_sadrzaj>
      <item>MAXI 2000 d.o.o. za trgovinu i usluge</item>
      <item>VJEROVNICI</item>
    </izvorni_sadrzaj>
    <derivirana_varijabla naziv="DomainObject.Predmet.StrankaListNazivFormated_1">
      <item>MAXI 2000 d.o.o. za trgovinu i usluge</item>
      <item>VJEROVNICI</item>
    </derivirana_varijabla>
  </DomainObject.Predmet.StrankaListNazivFormated>
  <DomainObject.Predmet.StrankaListNazivFormatedOIB>
    <izvorni_sadrzaj>
      <item>MAXI 2000 d.o.o. za trgovinu i usluge, OIB 73136746725</item>
      <item>VJEROVNICI</item>
    </izvorni_sadrzaj>
    <derivirana_varijabla naziv="DomainObject.Predmet.StrankaListNazivFormatedOIB_1">
      <item>MAXI 2000 d.o.o. za trgovinu i usluge, OIB 73136746725</item>
      <item>VJEROVNICI</item>
    </derivirana_varijabla>
  </DomainObject.Predmet.StrankaListNazivFormatedOIB>
  <DomainObject.Predmet.ProtuStrankaListFormated>
    <izvorni_sadrzaj>
      <item>Stečajna masa MAXI 2000 d.o.o. za trgovinu i usluge zastupanog po punomoćniku PATRIK NAUMOVSKI; SAŠA NAUMOVSKI</item>
    </izvorni_sadrzaj>
    <derivirana_varijabla naziv="DomainObject.Predmet.ProtuStrankaListFormated_1">
      <item>Stečajna masa MAXI 2000 d.o.o. za trgovinu i usluge zastupanog po punomoćniku PATRIK NAUMOVSKI; SAŠA NAUMOVSKI</item>
    </derivirana_varijabla>
  </DomainObject.Predmet.ProtuStrankaListFormated>
  <DomainObject.Predmet.ProtuStrankaListFormatedOIB>
    <izvorni_sadrzaj>
      <item>Stečajna masa MAXI 2000 d.o.o. za trgovinu i usluge, OIB 73136746725 zastupanog po punomoćniku PATRIK NAUMOVSKI; SAŠA NAUMOVSKI</item>
    </izvorni_sadrzaj>
    <derivirana_varijabla naziv="DomainObject.Predmet.ProtuStrankaListFormatedOIB_1">
      <item>Stečajna masa MAXI 2000 d.o.o. za trgovinu i usluge, OIB 73136746725 zastupanog po punomoćniku PATRIK NAUMOVSKI; SAŠA NAUMOVSKI</item>
    </derivirana_varijabla>
  </DomainObject.Predmet.ProtuStrankaListFormatedOIB>
  <DomainObject.Predmet.ProtuStrankaListFormatedWithAdress>
    <izvorni_sadrzaj>
      <item>Stečajna masa MAXI 2000 d.o.o. za trgovinu i usluge, TRG SLOBODE 16, 49250 Zlatar zastupanog po punomoćniku PATRIK NAUMOVSKI; SAŠA NAUMOVSKI</item>
    </izvorni_sadrzaj>
    <derivirana_varijabla naziv="DomainObject.Predmet.ProtuStrankaListFormatedWithAdress_1">
      <item>Stečajna masa MAXI 2000 d.o.o. za trgovinu i usluge, TRG SLOBODE 16, 49250 Zlatar zastupanog po punomoćniku PATRIK NAUMOVSKI; SAŠA NAUMOVSKI</item>
    </derivirana_varijabla>
  </DomainObject.Predmet.ProtuStrankaListFormatedWithAdress>
  <DomainObject.Predmet.ProtuStrankaListFormatedWithAdressOIB>
    <izvorni_sadrzaj>
      <item>Stečajna masa MAXI 2000 d.o.o. za trgovinu i usluge, OIB 73136746725, TRG SLOBODE 16, 49250 Zlatar zastupanog po punomoćniku PATRIK NAUMOVSKI; SAŠA NAUMOVSKI</item>
    </izvorni_sadrzaj>
    <derivirana_varijabla naziv="DomainObject.Predmet.ProtuStrankaListFormatedWithAdressOIB_1">
      <item>Stečajna masa MAXI 2000 d.o.o. za trgovinu i usluge, OIB 73136746725, TRG SLOBODE 16, 49250 Zlatar zastupanog po punomoćniku PATRIK NAUMOVSKI; SAŠA NAUMOVSKI</item>
    </derivirana_varijabla>
  </DomainObject.Predmet.ProtuStrankaListFormatedWithAdressOIB>
  <DomainObject.Predmet.ProtuStrankaListNazivFormated>
    <izvorni_sadrzaj>
      <item>Stečajna masa MAXI 2000 d.o.o. za trgovinu i usluge</item>
    </izvorni_sadrzaj>
    <derivirana_varijabla naziv="DomainObject.Predmet.ProtuStrankaListNazivFormated_1">
      <item>Stečajna masa MAXI 2000 d.o.o. za trgovinu i usluge</item>
    </derivirana_varijabla>
  </DomainObject.Predmet.ProtuStrankaListNazivFormated>
  <DomainObject.Predmet.ProtuStrankaListNazivFormatedOIB>
    <izvorni_sadrzaj>
      <item>Stečajna masa MAXI 2000 d.o.o. za trgovinu i usluge, OIB 73136746725</item>
    </izvorni_sadrzaj>
    <derivirana_varijabla naziv="DomainObject.Predmet.ProtuStrankaListNazivFormatedOIB_1">
      <item>Stečajna masa MAXI 2000 d.o.o. za trgovinu i usluge, OIB 73136746725</item>
    </derivirana_varijabla>
  </DomainObject.Predmet.ProtuStrankaListNazivFormatedOIB>
  <DomainObject.Predmet.OstaliListFormated>
    <izvorni_sadrzaj>
      <item>PATRIK NAUMOVSKI punomoćnik sudionika u postupku Stečajna masa MAXI 2000 d.o.o. za trgovinu i usluge</item>
      <item>ZAGREBAČKA BANKA d.d.</item>
      <item>FINA ZAGREB</item>
      <item>SAŠA NAUMOVSKI punomoćnik sudionika u postupku Stečajna masa MAXI 2000 d.o.o. za trgovinu i usluge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TEHNO DOM d.o.o.</item>
      <item>RADIO STUBICA d.o.o.</item>
      <item>VLADIMIR MODRIĆ, odvjetnik</item>
    </izvorni_sadrzaj>
    <derivirana_varijabla naziv="DomainObject.Predmet.OstaliListFormated_1">
      <item>PATRIK NAUMOVSKI punomoćnik sudionika u postupku Stečajna masa MAXI 2000 d.o.o. za trgovinu i usluge</item>
      <item>ZAGREBAČKA BANKA d.d.</item>
      <item>FINA ZAGREB</item>
      <item>SAŠA NAUMOVSKI punomoćnik sudionika u postupku Stečajna masa MAXI 2000 d.o.o. za trgovinu i usluge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TEHNO DOM d.o.o.</item>
      <item>RADIO STUBICA d.o.o.</item>
      <item>VLADIMIR MODRIĆ, odvjetnik</item>
    </derivirana_varijabla>
  </DomainObject.Predmet.OstaliListFormated>
  <DomainObject.Predmet.OstaliListFormatedOIB>
    <izvorni_sadrzaj>
      <item>PATRIK NAUMOVSKI punomoćnik sudionika u postupku Stečajna masa MAXI 2000 d.o.o. za trgovinu i usluge</item>
      <item>ZAGREBAČKA BANKA d.d.</item>
      <item>FINA ZAGREB</item>
      <item>SAŠA NAUMOVSKI punomoćnik sudionika u postupku Stečajna masa MAXI 2000 d.o.o. za trgovinu i usluge</item>
      <item>MINISTARSTVO FINANCIJA RH, POREZNA UPRAVA, PODRUČNI URED, ISPOSTAVA KRAPINA</item>
      <item>PRIVREDNA BANKA ZAGREB d.d., OIB 02535697732</item>
      <item>MILJENKO POŽGAJ, OIB 88007436023</item>
      <item>ZOU Željko Dumančić, Željka Rajković, Slaven Martić i Domagoj Dumančić</item>
      <item>TEHNO DOM d.o.o.</item>
      <item>RADIO STUBICA d.o.o.</item>
      <item>VLADIMIR MODRIĆ, odvjetnik</item>
    </izvorni_sadrzaj>
    <derivirana_varijabla naziv="DomainObject.Predmet.OstaliListFormatedOIB_1">
      <item>PATRIK NAUMOVSKI punomoćnik sudionika u postupku Stečajna masa MAXI 2000 d.o.o. za trgovinu i usluge</item>
      <item>ZAGREBAČKA BANKA d.d.</item>
      <item>FINA ZAGREB</item>
      <item>SAŠA NAUMOVSKI punomoćnik sudionika u postupku Stečajna masa MAXI 2000 d.o.o. za trgovinu i usluge</item>
      <item>MINISTARSTVO FINANCIJA RH, POREZNA UPRAVA, PODRUČNI URED, ISPOSTAVA KRAPINA</item>
      <item>PRIVREDNA BANKA ZAGREB d.d., OIB 02535697732</item>
      <item>MILJENKO POŽGAJ, OIB 88007436023</item>
      <item>ZOU Željko Dumančić, Željka Rajković, Slaven Martić i Domagoj Dumančić</item>
      <item>TEHNO DOM d.o.o.</item>
      <item>RADIO STUBICA d.o.o.</item>
      <item>VLADIMIR MODRIĆ, odvjetnik</item>
    </derivirana_varijabla>
  </DomainObject.Predmet.OstaliListFormatedOIB>
  <DomainObject.Predmet.OstaliListFormatedWithAdress>
    <izvorni_sadrzaj>
      <item>PATRIK NAUMOVSKI, Trg Slobode 16, 49250 Zlatar punomoćnik sudionika u postupku Stečajna masa MAXI 2000 d.o.o. za trgovinu i usluge</item>
      <item>ZAGREBAČKA BANKA d.d., Paromlinska 2, 10000 Zagreb</item>
      <item>FINA ZAGREB</item>
      <item>SAŠA NAUMOVSKI, Trg Slobode 16, 49250 Zlatar punomoćnik sudionika u postupku Stečajna masa MAXI 2000 d.o.o. za trgovinu i usluge</item>
      <item>MINISTARSTVO FINANCIJA RH, POREZNA UPRAVA, PODRUČNI URED, ISPOSTAVA KRAPINA, 49000 Krapina</item>
      <item>PRIVREDNA BANKA ZAGREB d.d., Račkoga 6, 10000 Zagreb</item>
      <item>MILJENKO POŽGAJ</item>
      <item>ZOU Željko Dumančić, Željka Rajković, Slaven Martić i Domagoj Dumančić, Drenovačka 3, 10000 Zagreb</item>
      <item>TEHNO DOM d.o.o., Karlovačka 52/c, 10000 Zagreb</item>
      <item>RADIO STUBICA d.o.o., Toplička 10/II, Donja Stubica</item>
      <item>VLADIMIR MODRIĆ, odvjetnik, Martićeva 47, 10000 Zagreb</item>
    </izvorni_sadrzaj>
    <derivirana_varijabla naziv="DomainObject.Predmet.OstaliListFormatedWithAdress_1">
      <item>PATRIK NAUMOVSKI, Trg Slobode 16, 49250 Zlatar punomoćnik sudionika u postupku Stečajna masa MAXI 2000 d.o.o. za trgovinu i usluge</item>
      <item>ZAGREBAČKA BANKA d.d., Paromlinska 2, 10000 Zagreb</item>
      <item>FINA ZAGREB</item>
      <item>SAŠA NAUMOVSKI, Trg Slobode 16, 49250 Zlatar punomoćnik sudionika u postupku Stečajna masa MAXI 2000 d.o.o. za trgovinu i usluge</item>
      <item>MINISTARSTVO FINANCIJA RH, POREZNA UPRAVA, PODRUČNI URED, ISPOSTAVA KRAPINA, 49000 Krapina</item>
      <item>PRIVREDNA BANKA ZAGREB d.d., Račkoga 6, 10000 Zagreb</item>
      <item>MILJENKO POŽGAJ</item>
      <item>ZOU Željko Dumančić, Željka Rajković, Slaven Martić i Domagoj Dumančić, Drenovačka 3, 10000 Zagreb</item>
      <item>TEHNO DOM d.o.o., Karlovačka 52/c, 10000 Zagreb</item>
      <item>RADIO STUBICA d.o.o., Toplička 10/II, Donja Stubica</item>
      <item>VLADIMIR MODRIĆ, odvjetnik, Martićeva 47, 10000 Zagreb</item>
    </derivirana_varijabla>
  </DomainObject.Predmet.OstaliListFormatedWithAdress>
  <DomainObject.Predmet.OstaliListFormatedWithAdressOIB>
    <izvorni_sadrzaj>
      <item>PATRIK NAUMOVSKI, Trg Slobode 16, 49250 Zlatar punomoćnik sudionika u postupku Stečajna masa MAXI 2000 d.o.o. za trgovinu i usluge</item>
      <item>ZAGREBAČKA BANKA d.d., Paromlinska 2, 10000 Zagreb</item>
      <item>FINA ZAGREB</item>
      <item>SAŠA NAUMOVSKI, Trg Slobode 16, 49250 Zlatar punomoćnik sudionika u postupku Stečajna masa MAXI 2000 d.o.o. za trgovinu i usluge</item>
      <item>MINISTARSTVO FINANCIJA RH, POREZNA UPRAVA, PODRUČNI URED, ISPOSTAVA KRAPINA, 49000 Krapina</item>
      <item>PRIVREDNA BANKA ZAGREB d.d., OIB 02535697732, Račkoga 6, 10000 Zagreb</item>
      <item>MILJENKO POŽGAJ, OIB 88007436023</item>
      <item>ZOU Željko Dumančić, Željka Rajković, Slaven Martić i Domagoj Dumančić, Drenovačka 3, 10000 Zagreb</item>
      <item>TEHNO DOM d.o.o., Karlovačka 52/c, 10000 Zagreb</item>
      <item>RADIO STUBICA d.o.o., Toplička 10/II, Donja Stubica</item>
      <item>VLADIMIR MODRIĆ, odvjetnik, Martićeva 47, 10000 Zagreb</item>
    </izvorni_sadrzaj>
    <derivirana_varijabla naziv="DomainObject.Predmet.OstaliListFormatedWithAdressOIB_1">
      <item>PATRIK NAUMOVSKI, Trg Slobode 16, 49250 Zlatar punomoćnik sudionika u postupku Stečajna masa MAXI 2000 d.o.o. za trgovinu i usluge</item>
      <item>ZAGREBAČKA BANKA d.d., Paromlinska 2, 10000 Zagreb</item>
      <item>FINA ZAGREB</item>
      <item>SAŠA NAUMOVSKI, Trg Slobode 16, 49250 Zlatar punomoćnik sudionika u postupku Stečajna masa MAXI 2000 d.o.o. za trgovinu i usluge</item>
      <item>MINISTARSTVO FINANCIJA RH, POREZNA UPRAVA, PODRUČNI URED, ISPOSTAVA KRAPINA, 49000 Krapina</item>
      <item>PRIVREDNA BANKA ZAGREB d.d., OIB 02535697732, Račkoga 6, 10000 Zagreb</item>
      <item>MILJENKO POŽGAJ, OIB 88007436023</item>
      <item>ZOU Željko Dumančić, Željka Rajković, Slaven Martić i Domagoj Dumančić, Drenovačka 3, 10000 Zagreb</item>
      <item>TEHNO DOM d.o.o., Karlovačka 52/c, 10000 Zagreb</item>
      <item>RADIO STUBICA d.o.o., Toplička 10/II, Donja Stubica</item>
      <item>VLADIMIR MODRIĆ, odvjetnik, Martićeva 47, 10000 Zagreb</item>
    </derivirana_varijabla>
  </DomainObject.Predmet.OstaliListFormatedWithAdressOIB>
  <DomainObject.Predmet.OstaliListNazivFormated>
    <izvorni_sadrzaj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TEHNO DOM d.o.o.</item>
      <item>RADIO STUBICA d.o.o.</item>
      <item>VLADIMIR MODRIĆ, odvjetnik</item>
    </izvorni_sadrzaj>
    <derivirana_varijabla naziv="DomainObject.Predmet.OstaliListNazivFormated_1"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TEHNO DOM d.o.o.</item>
      <item>RADIO STUBICA d.o.o.</item>
      <item>VLADIMIR MODRIĆ, odvjetnik</item>
    </derivirana_varijabla>
  </DomainObject.Predmet.OstaliListNazivFormated>
  <DomainObject.Predmet.OstaliListNazivFormatedOIB>
    <izvorni_sadrzaj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d.d., OIB 02535697732</item>
      <item>MILJENKO POŽGAJ, OIB 88007436023</item>
      <item>ZOU Željko Dumančić, Željka Rajković, Slaven Martić i Domagoj Dumančić</item>
      <item>TEHNO DOM d.o.o.</item>
      <item>RADIO STUBICA d.o.o.</item>
      <item>VLADIMIR MODRIĆ, odvjetnik</item>
    </izvorni_sadrzaj>
    <derivirana_varijabla naziv="DomainObject.Predmet.OstaliListNazivFormatedOIB_1">
      <item>PATRIK NAUMOVSKI</item>
      <item>ZAGREBAČKA BANKA d.d.</item>
      <item>FINA ZAGREB</item>
      <item>SAŠA NAUMOVSKI</item>
      <item>MINISTARSTVO FINANCIJA RH, POREZNA UPRAVA, PODRUČNI URED, ISPOSTAVA KRAPINA</item>
      <item>PRIVREDNA BANKA ZAGREB d.d., OIB 02535697732</item>
      <item>MILJENKO POŽGAJ, OIB 88007436023</item>
      <item>ZOU Željko Dumančić, Željka Rajković, Slaven Martić i Domagoj Dumančić</item>
      <item>TEHNO DOM d.o.o.</item>
      <item>RADIO STUBICA d.o.o.</item>
      <item>VLADIMIR MODRIĆ,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MAXI 2000 d.o.o. za trgovinu i usluge i dr.</izvorni_sadrzaj>
    <derivirana_varijabla naziv="DomainObject.Predmet.StrankaIDrugi_1">MAXI 2000 d.o.o. za trgovinu i usluge i dr.</derivirana_varijabla>
  </DomainObject.Predmet.StrankaIDrugi>
  <DomainObject.Predmet.ProtustrankaIDrugi>
    <izvorni_sadrzaj>Stečajna masa MAXI 2000 d.o.o. za trgovinu i usluge</izvorni_sadrzaj>
    <derivirana_varijabla naziv="DomainObject.Predmet.ProtustrankaIDrugi_1">Stečajna masa MAXI 2000 d.o.o. za trgovinu i usluge</derivirana_varijabla>
  </DomainObject.Predmet.ProtustrankaIDrugi>
  <DomainObject.Predmet.StrankaIDrugiAdressOIB>
    <izvorni_sadrzaj>MAXI 2000 d.o.o. za trgovinu i usluge, OIB 73136746725, TRG SLOBODE 16, 49250 Zlatar i dr.</izvorni_sadrzaj>
    <derivirana_varijabla naziv="DomainObject.Predmet.StrankaIDrugiAdressOIB_1">MAXI 2000 d.o.o. za trgovinu i usluge, OIB 73136746725, TRG SLOBODE 16, 49250 Zlatar i dr.</derivirana_varijabla>
  </DomainObject.Predmet.StrankaIDrugiAdressOIB>
  <DomainObject.Predmet.ProtustrankaIDrugiAdressOIB>
    <izvorni_sadrzaj>Stečajna masa MAXI 2000 d.o.o. za trgovinu i usluge, OIB 73136746725, TRG SLOBODE 16, 49250 Zlatar</izvorni_sadrzaj>
    <derivirana_varijabla naziv="DomainObject.Predmet.ProtustrankaIDrugiAdressOIB_1">Stečajna masa MAXI 2000 d.o.o. za trgovinu i usluge, OIB 73136746725, TRG SLOBODE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PATRIK NAUMOVSKI</item>
      <item>Stečajna masa MAXI 2000 d.o.o. za trgovinu i usluge</item>
      <item>MAXI 2000 d.o.o. za trgovinu i usluge</item>
      <item>ZAGREBAČKA BANKA d.d.</item>
      <item>FINA ZAGREB</item>
      <item>SAŠA NAUMOVSKI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TEHNO DOM d.o.o.</item>
      <item>RADIO STUBICA d.o.o.</item>
      <item>VJEROVNICI</item>
      <item>VLADIMIR MODRIĆ, odvjetnik</item>
    </izvorni_sadrzaj>
    <derivirana_varijabla naziv="DomainObject.Predmet.SudioniciListNaziv_1">
      <item>PATRIK NAUMOVSKI</item>
      <item>Stečajna masa MAXI 2000 d.o.o. za trgovinu i usluge</item>
      <item>MAXI 2000 d.o.o. za trgovinu i usluge</item>
      <item>ZAGREBAČKA BANKA d.d.</item>
      <item>FINA ZAGREB</item>
      <item>SAŠA NAUMOVSKI</item>
      <item>MINISTARSTVO FINANCIJA RH, POREZNA UPRAVA, PODRUČNI URED, ISPOSTAVA KRAPINA</item>
      <item>PRIVREDNA BANKA ZAGREB d.d.</item>
      <item>MILJENKO POŽGAJ</item>
      <item>ZOU Željko Dumančić, Željka Rajković, Slaven Martić i Domagoj Dumančić</item>
      <item>TEHNO DOM d.o.o.</item>
      <item>RADIO STUBICA d.o.o.</item>
      <item>VJEROVNICI</item>
      <item>VLADIMIR MODRIĆ, odvjetnik</item>
    </derivirana_varijabla>
  </DomainObject.Predmet.SudioniciListNaziv>
  <DomainObject.Predmet.SudioniciListAdressOIB>
    <izvorni_sadrzaj>
      <item>PATRIK NAUMOVSKI, Trg Slobode 16,49250 Zlatar</item>
      <item>Stečajna masa MAXI 2000 d.o.o. za trgovinu i usluge, OIB 73136746725, TRG SLOBODE 16,49250 Zlatar</item>
      <item>MAXI 2000 d.o.o. za trgovinu i usluge, OIB 73136746725, TRG SLOBODE 16,49250 Zlatar</item>
      <item>ZAGREBAČKA BANKA d.d., Paromlinska 2,10000 Zagreb</item>
      <item>FINA ZAGREB</item>
      <item>SAŠA NAUMOVSKI, Trg Slobode 16,49250 Zlatar</item>
      <item>MINISTARSTVO FINANCIJA RH, POREZNA UPRAVA, PODRUČNI URED, ISPOSTAVA KRAPINA, 49000 Krapina</item>
      <item>PRIVREDNA BANKA ZAGREB d.d., OIB 02535697732, Račkoga 6,10000 Zagreb</item>
      <item>MILJENKO POŽGAJ, OIB 88007436023</item>
      <item>ZOU Željko Dumančić, Željka Rajković, Slaven Martić i Domagoj Dumančić, Drenovačka 3,10000 Zagreb</item>
      <item>TEHNO DOM d.o.o., Karlovačka 52/c,10000 Zagreb</item>
      <item>RADIO STUBICA d.o.o., Toplička 10/II,Donja Stubica</item>
      <item>VJEROVNICI</item>
      <item>VLADIMIR MODRIĆ, odvjetnik, Martićeva 47,10000 Zagreb</item>
    </izvorni_sadrzaj>
    <derivirana_varijabla naziv="DomainObject.Predmet.SudioniciListAdressOIB_1">
      <item>PATRIK NAUMOVSKI, Trg Slobode 16,49250 Zlatar</item>
      <item>Stečajna masa MAXI 2000 d.o.o. za trgovinu i usluge, OIB 73136746725, TRG SLOBODE 16,49250 Zlatar</item>
      <item>MAXI 2000 d.o.o. za trgovinu i usluge, OIB 73136746725, TRG SLOBODE 16,49250 Zlatar</item>
      <item>ZAGREBAČKA BANKA d.d., Paromlinska 2,10000 Zagreb</item>
      <item>FINA ZAGREB</item>
      <item>SAŠA NAUMOVSKI, Trg Slobode 16,49250 Zlatar</item>
      <item>MINISTARSTVO FINANCIJA RH, POREZNA UPRAVA, PODRUČNI URED, ISPOSTAVA KRAPINA, 49000 Krapina</item>
      <item>PRIVREDNA BANKA ZAGREB d.d., OIB 02535697732, Račkoga 6,10000 Zagreb</item>
      <item>MILJENKO POŽGAJ, OIB 88007436023</item>
      <item>ZOU Željko Dumančić, Željka Rajković, Slaven Martić i Domagoj Dumančić, Drenovačka 3,10000 Zagreb</item>
      <item>TEHNO DOM d.o.o., Karlovačka 52/c,10000 Zagreb</item>
      <item>RADIO STUBICA d.o.o., Toplička 10/II,Donja Stubica</item>
      <item>VJEROVNICI</item>
      <item>VLADIMIR MODRIĆ, odvjetnik, Martićeva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73136746725</item>
      <item>, OIB 73136746725</item>
      <item>, OIB null</item>
      <item>, OIB null</item>
      <item>, OIB null</item>
      <item>, OIB null</item>
      <item>, OIB 02535697732</item>
      <item>, OIB 88007436023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73136746725</item>
      <item>, OIB 73136746725</item>
      <item>, OIB null</item>
      <item>, OIB null</item>
      <item>, OIB null</item>
      <item>, OIB null</item>
      <item>, OIB 02535697732</item>
      <item>, OIB 88007436023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761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2017-01-30T10:06:00Z</dcterms:created>
  <dc:creator>butiganl</dc:creator>
  <cp:lastModifiedBy>Valentina Kranjčić</cp:lastModifiedBy>
  <cp:lastPrinted>2014-12-09T13:16:00Z</cp:lastPrinted>
  <dcterms:modified xmlns:xsi="http://www.w3.org/2001/XMLSchema-instance" xsi:type="dcterms:W3CDTF">2017-01-30T10:11:00Z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