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5a60" w14:paraId="c055a60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C324AD">
        <w:rPr>
          <w:rFonts w:eastAsia="Calibri"/>
          <w:szCs w:val="24"/>
          <w:lang w:eastAsia="en-US"/>
        </w:rPr>
        <w:t>1150/15-5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88510C">
        <w:t>ERIX d.o.o., OIB 88662441685, Koprivnica, Vinogradska 51A</w:t>
      </w:r>
      <w:r w:rsidR="00824366">
        <w:t>, dana</w:t>
      </w:r>
      <w:r w:rsidR="0088510C">
        <w:t xml:space="preserve"> 13. lipnja 2016.</w:t>
      </w: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88510C">
        <w:t>ERIX d.o.o., OIB 88662441685, Koprivnica, Vinogradska 51A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88510C">
        <w:rPr>
          <w:szCs w:val="24"/>
        </w:rPr>
        <w:t>13. lipnja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88510C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88510C">
        <w:t>ERIX d.o.o., OIB 88662441685, Koprivnica, Vinogradska 51A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88510C">
        <w:t>Irena Pikija, OIB 10075192446, iz Varaždina, Trakošćanska 18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88510C">
        <w:t>ERIX d.o.o., OIB 88662441685, Koprivnica, Vinogradska 51A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88510C">
        <w:rPr>
          <w:szCs w:val="24"/>
        </w:rPr>
        <w:t>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8510C">
        <w:rPr>
          <w:szCs w:val="24"/>
        </w:rPr>
        <w:t>24. prosinca 2015.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88510C">
        <w:rPr>
          <w:szCs w:val="24"/>
        </w:rPr>
        <w:t>13. lipnja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88510C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88510C" w:rsidP="0088510C" w:rsidR="0088510C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88510C">
        <w:t>ERIX d.o.o., Koprivnica, Vinogradska 51A</w:t>
      </w:r>
    </w:p>
    <w:p w:rsidRDefault="00324A9A" w:rsidP="00964C7D" w:rsidR="00824366" w:rsidRPr="0088510C">
      <w:pPr>
        <w:numPr>
          <w:ilvl w:val="0"/>
          <w:numId w:val="1"/>
        </w:numPr>
        <w:rPr>
          <w:szCs w:val="24"/>
        </w:rPr>
      </w:pPr>
      <w:r w:rsidRPr="0088510C">
        <w:t>Direktor dužnika,</w:t>
      </w:r>
      <w:r w:rsidR="0088510C" w:rsidRPr="0088510C">
        <w:t xml:space="preserve"> Erich Glavica, Koprivnica, Vinogradska 52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88510C">
        <w:rPr>
          <w:szCs w:val="24"/>
        </w:rPr>
        <w:t>Sudski registar ovog suda</w:t>
      </w:r>
      <w:r w:rsidR="00733B53" w:rsidRPr="0088510C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88510C">
        <w:rPr>
          <w:szCs w:val="24"/>
        </w:rPr>
        <w:t>Koprivnica, Hrvatske državnosti 7, Koprivnica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88510C">
        <w:rPr>
          <w:szCs w:val="24"/>
        </w:rPr>
        <w:t>Irena Pikija, Trakošćanska 18, Varaždin</w:t>
      </w:r>
    </w:p>
    <w:p w:rsidRDefault="00324A9A" w:rsidP="0088510C" w:rsidR="009E6198" w:rsidRPr="0088510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88510C" w:rsidR="009E6198" w:rsidRPr="0088510C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C81" w:rsidP="007A75CE" w:rsidR="00036C81">
      <w:r>
        <w:separator/>
      </w:r>
    </w:p>
  </w:endnote>
  <w:endnote w:id="0" w:type="continuationSeparator">
    <w:p w:rsidRDefault="00036C81" w:rsidP="007A75CE" w:rsidR="00036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C81" w:rsidP="007A75CE" w:rsidR="00036C81">
      <w:r>
        <w:separator/>
      </w:r>
    </w:p>
  </w:footnote>
  <w:footnote w:id="0" w:type="continuationSeparator">
    <w:p w:rsidRDefault="00036C81" w:rsidP="007A75CE" w:rsidR="00036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30FB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C324AD">
      <w:rPr>
        <w:szCs w:val="24"/>
      </w:rPr>
      <w:t>1150/15-5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6C81"/>
    <w:rsid w:val="000424ED"/>
    <w:rsid w:val="0004525B"/>
    <w:rsid w:val="000571E3"/>
    <w:rsid w:val="00064E14"/>
    <w:rsid w:val="000B15A6"/>
    <w:rsid w:val="000D1780"/>
    <w:rsid w:val="000E1119"/>
    <w:rsid w:val="001130FB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8510C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324AD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3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F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30F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30F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30F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3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F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30F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30F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30F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ERIX društvo s ograničenom odgovornošću za proizvodnju, trgovinu i usluge</izvorni_sadrzaj>
    <derivirana_varijabla naziv="DomainObject.Predmet.ProtustrankaFormated_1">  ERIX društvo s ograničenom odgovornošću za proizvodnju, trgovinu i usluge</derivirana_varijabla>
  </DomainObject.Predmet.ProtustrankaFormated>
  <DomainObject.Predmet.ProtustrankaFormatedOIB>
    <izvorni_sadrzaj>  ERIX društvo s ograničenom odgovornošću za proizvodnju, trgovinu i usluge, OIB 88662441685</izvorni_sadrzaj>
    <derivirana_varijabla naziv="DomainObject.Predmet.ProtustrankaFormatedOIB_1">  ERIX društvo s ograničenom odgovornošću za proizvodnju, trgovinu i usluge, OIB 88662441685</derivirana_varijabla>
  </DomainObject.Predmet.ProtustrankaFormatedOIB>
  <DomainObject.Predmet.ProtustrankaFormatedWithAdress>
    <izvorni_sadrzaj> ERIX društvo s ograničenom odgovornošću za proizvodnju, trgovinu i usluge, Vinogradska 51 A, 48000 Koprivnica</izvorni_sadrzaj>
    <derivirana_varijabla naziv="DomainObject.Predmet.ProtustrankaFormatedWithAdress_1"> ERIX društvo s ograničenom odgovornošću za proizvodnju, trgovinu i usluge, Vinogradska 51 A, 48000 Koprivnica</derivirana_varijabla>
  </DomainObject.Predmet.ProtustrankaFormatedWithAdress>
  <DomainObject.Predmet.ProtustrankaFormatedWithAdressOIB>
    <izvorni_sadrzaj> ERIX društvo s ograničenom odgovornošću za proizvodnju, trgovinu i usluge, OIB 88662441685, Vinogradska 51 A, 48000 Koprivnica</izvorni_sadrzaj>
    <derivirana_varijabla naziv="DomainObject.Predmet.ProtustrankaFormatedWithAdressOIB_1"> ERIX društvo s ograničenom odgovornošću za proizvodnju, trgovinu i usluge, OIB 88662441685, Vinogradska 51 A, 48000 Koprivnica</derivirana_varijabla>
  </DomainObject.Predmet.ProtustrankaFormatedWithAdressOIB>
  <DomainObject.Predmet.ProtustrankaWithAdress>
    <izvorni_sadrzaj>ERIX društvo s ograničenom odgovornošću za proizvodnju, trgovinu i usluge Vinogradska 51 A, 48000 Koprivnica</izvorni_sadrzaj>
    <derivirana_varijabla naziv="DomainObject.Predmet.ProtustrankaWithAdress_1">ERIX društvo s ograničenom odgovornošću za proizvodnju, trgovinu i usluge Vinogradska 51 A, 48000 Koprivnica</derivirana_varijabla>
  </DomainObject.Predmet.ProtustrankaWithAdress>
  <DomainObject.Predmet.ProtustrankaWithAdressOIB>
    <izvorni_sadrzaj>ERIX društvo s ograničenom odgovornošću za proizvodnju, trgovinu i usluge, OIB 88662441685, Vinogradska 51 A, 48000 Koprivnica</izvorni_sadrzaj>
    <derivirana_varijabla naziv="DomainObject.Predmet.ProtustrankaWithAdressOIB_1">ERIX društvo s ograničenom odgovornošću za proizvodnju, trgovinu i usluge, OIB 88662441685, Vinogradska 51 A, 48000 Koprivnica</derivirana_varijabla>
  </DomainObject.Predmet.ProtustrankaWithAdressOIB>
  <DomainObject.Predmet.ProtustrankaNazivFormated>
    <izvorni_sadrzaj>ERIX društvo s ograničenom odgovornošću za proizvodnju, trgovinu i usluge</izvorni_sadrzaj>
    <derivirana_varijabla naziv="DomainObject.Predmet.ProtustrankaNazivFormated_1">ERIX društvo s ograničenom odgovornošću za proizvodnju, trgovinu i usluge</derivirana_varijabla>
  </DomainObject.Predmet.ProtustrankaNazivFormated>
  <DomainObject.Predmet.ProtustrankaNazivFormatedOIB>
    <izvorni_sadrzaj>ERIX društvo s ograničenom odgovornošću za proizvodnju, trgovinu i usluge, OIB 88662441685</izvorni_sadrzaj>
    <derivirana_varijabla naziv="DomainObject.Predmet.ProtustrankaNazivFormatedOIB_1">ERIX društvo s ograničenom odgovornošću za proizvodnju, trgovinu i usluge, OIB 88662441685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100640.29</izvorni_sadrzaj>
    <derivirana_varijabla naziv="DomainObject.Predmet.TrenutnaVrijednost_1">100640.29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ERIX društvo s ograničenom odgovornošću za proizvodnju, trgovinu i usluge</item>
    </izvorni_sadrzaj>
    <derivirana_varijabla naziv="DomainObject.Predmet.ProtuStrankaListFormated_1">
      <item>ERIX društvo s ograničenom odgovornošću za proizvodnju, trgovinu i usluge</item>
    </derivirana_varijabla>
  </DomainObject.Predmet.ProtuStrankaListFormated>
  <DomainObject.Predmet.ProtuStrankaListFormatedOIB>
    <izvorni_sadrzaj>
      <item>ERIX društvo s ograničenom odgovornošću za proizvodnju, trgovinu i usluge, OIB 88662441685</item>
    </izvorni_sadrzaj>
    <derivirana_varijabla naziv="DomainObject.Predmet.ProtuStrankaListFormatedOIB_1">
      <item>ERIX društvo s ograničenom odgovornošću za proizvodnju, trgovinu i usluge, OIB 88662441685</item>
    </derivirana_varijabla>
  </DomainObject.Predmet.ProtuStrankaListFormatedOIB>
  <DomainObject.Predmet.ProtuStrankaListFormatedWithAdress>
    <izvorni_sadrzaj>
      <item>ERIX društvo s ograničenom odgovornošću za proizvodnju, trgovinu i usluge, Vinogradska 51 A, 48000 Koprivnica</item>
    </izvorni_sadrzaj>
    <derivirana_varijabla naziv="DomainObject.Predmet.ProtuStrankaListFormatedWithAdress_1">
      <item>ERIX društvo s ograničenom odgovornošću za proizvodnju, trgovinu i usluge, Vinogradska 51 A, 48000 Koprivnica</item>
    </derivirana_varijabla>
  </DomainObject.Predmet.ProtuStrankaListFormatedWithAdress>
  <DomainObject.Predmet.ProtuStrankaListFormatedWithAdressOIB>
    <izvorni_sadrzaj>
      <item>ERIX društvo s ograničenom odgovornošću za proizvodnju, trgovinu i usluge, OIB 88662441685, Vinogradska 51 A, 48000 Koprivnica</item>
    </izvorni_sadrzaj>
    <derivirana_varijabla naziv="DomainObject.Predmet.ProtuStrankaListFormatedWithAdressOIB_1">
      <item>ERIX društvo s ograničenom odgovornošću za proizvodnju, trgovinu i usluge, OIB 88662441685, Vinogradska 51 A, 48000 Koprivnica</item>
    </derivirana_varijabla>
  </DomainObject.Predmet.ProtuStrankaListFormatedWithAdressOIB>
  <DomainObject.Predmet.ProtuStrankaListNazivFormated>
    <izvorni_sadrzaj>
      <item>ERIX društvo s ograničenom odgovornošću za proizvodnju, trgovinu i usluge</item>
    </izvorni_sadrzaj>
    <derivirana_varijabla naziv="DomainObject.Predmet.ProtuStrankaListNazivFormated_1">
      <item>ERIX društvo s ograničenom odgovornošću za proizvodnju, trgovinu i usluge</item>
    </derivirana_varijabla>
  </DomainObject.Predmet.ProtuStrankaListNazivFormated>
  <DomainObject.Predmet.ProtuStrankaListNazivFormatedOIB>
    <izvorni_sadrzaj>
      <item>ERIX društvo s ograničenom odgovornošću za proizvodnju, trgovinu i usluge, OIB 88662441685</item>
    </izvorni_sadrzaj>
    <derivirana_varijabla naziv="DomainObject.Predmet.ProtuStrankaListNazivFormatedOIB_1">
      <item>ERIX društvo s ograničenom odgovornošću za proizvodnju, trgovinu i usluge, OIB 88662441685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ERIX društvo s ograničenom odgovornošću za proizvodnju, trgovinu i usluge</izvorni_sadrzaj>
    <derivirana_varijabla naziv="DomainObject.Predmet.ProtustrankaIDrugi_1">ERIX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ERIX društvo s ograničenom odgovornošću za proizvodnju, trgovinu i usluge, OIB 88662441685, Vinogradska 51 A, 48000 Koprivnica</izvorni_sadrzaj>
    <derivirana_varijabla naziv="DomainObject.Predmet.ProtustrankaIDrugiAdressOIB_1">ERIX društvo s ograničenom odgovornošću za proizvodnju, trgovinu i usluge, OIB 88662441685, Vinogradska 51 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ERIX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ERIX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ERIX društvo s ograničenom odgovornošću za proizvodnju, trgovinu i usluge, OIB 88662441685, Vinogradska 51 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ERIX društvo s ograničenom odgovornošću za proizvodnju, trgovinu i usluge, OIB 88662441685, Vinogradska 51 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88662441685</item>
      <item>, OIB null</item>
      <item>, OIB null</item>
    </izvorni_sadrzaj>
    <derivirana_varijabla naziv="DomainObject.Predmet.SudioniciListNazivOIB_1">
      <item>, OIB 85821130368</item>
      <item>, OIB 88662441685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2838</properties:Characters>
  <properties:Lines>80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2016-06-13T07:33:00Z</dcterms:created>
  <dc:creator>Ljubica Makovec</dc:creator>
  <cp:lastModifiedBy>Ljubica Makovec</cp:lastModifiedBy>
  <cp:lastPrinted>2016-06-13T07:38:00Z</cp:lastPrinted>
  <dcterms:modified xmlns:xsi="http://www.w3.org/2001/XMLSchema-instance" xsi:type="dcterms:W3CDTF">2016-06-13T07:40:00Z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