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881d" w14:paraId="672881d" w:rsidRDefault="00106082" w:rsidP="00E77D2C" w:rsidR="004215B4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483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034" w:rsidRPr="00A97034">
        <w:rPr>
          <w:b/>
        </w:rPr>
        <w:t xml:space="preserve"> </w:t>
      </w:r>
      <w:r w:rsidR="00A97034">
        <w:rPr>
          <w:b/>
        </w:rPr>
        <w:tab/>
      </w:r>
      <w:r w:rsidR="00A97034">
        <w:rPr>
          <w:b/>
        </w:rPr>
        <w:tab/>
      </w:r>
      <w:r w:rsidR="00A97034">
        <w:rPr>
          <w:b/>
        </w:rPr>
        <w:tab/>
      </w:r>
      <w:r w:rsidR="00A97034">
        <w:rPr>
          <w:b/>
        </w:rPr>
        <w:tab/>
      </w:r>
      <w:r w:rsidR="00A97034">
        <w:rPr>
          <w:b/>
        </w:rPr>
        <w:tab/>
      </w:r>
      <w:r w:rsidR="00A97034">
        <w:rPr>
          <w:b/>
        </w:rPr>
        <w:tab/>
      </w:r>
      <w:r w:rsidR="00A97034">
        <w:rPr>
          <w:b/>
        </w:rPr>
        <w:tab/>
      </w:r>
      <w:r w:rsidR="00E74C5B">
        <w:rPr>
          <w:b/>
        </w:rPr>
        <w:t xml:space="preserve">       </w:t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>REPUBLIKA HRVATSKA</w:t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 xml:space="preserve">TRGOVAČKI SUD U </w:t>
      </w:r>
      <w:r>
        <w:rPr>
          <w:b/>
        </w:rPr>
        <w:t>OSIJEKU</w:t>
      </w:r>
      <w:r w:rsidR="002D395D">
        <w:rPr>
          <w:b/>
        </w:rPr>
        <w:t xml:space="preserve">                                                </w:t>
      </w:r>
      <w:r w:rsidR="002D395D" w:rsidRPr="002D395D">
        <w:rPr>
          <w:b/>
        </w:rPr>
        <w:t>Broj: 7/St-73/2017-</w:t>
      </w:r>
      <w:r w:rsidR="00E57BD3">
        <w:rPr>
          <w:b/>
        </w:rPr>
        <w:t>13</w:t>
      </w:r>
    </w:p>
    <w:p w:rsidRDefault="00E77D2C" w:rsidP="00A97034" w:rsidR="000536BF">
      <w:pPr>
        <w:rPr>
          <w:b/>
        </w:rPr>
      </w:pPr>
      <w:r>
        <w:rPr>
          <w:b/>
        </w:rPr>
        <w:t xml:space="preserve">STALNA SLUŽBA </w:t>
      </w:r>
      <w:r w:rsidR="00A97034">
        <w:rPr>
          <w:b/>
        </w:rPr>
        <w:t>U SLAVONSKOM BRODU</w:t>
      </w:r>
      <w:r w:rsidR="00B86290">
        <w:rPr>
          <w:b/>
        </w:rPr>
        <w:tab/>
      </w:r>
      <w:r w:rsidR="00B86290">
        <w:rPr>
          <w:b/>
        </w:rPr>
        <w:tab/>
      </w:r>
      <w:r w:rsidR="00B86290">
        <w:rPr>
          <w:b/>
        </w:rPr>
        <w:tab/>
      </w:r>
      <w:r w:rsidR="00B86290">
        <w:rPr>
          <w:b/>
        </w:rPr>
        <w:tab/>
      </w:r>
      <w:r w:rsidRPr="00067E32">
        <w:rPr>
          <w:b/>
        </w:rPr>
        <w:t xml:space="preserve"> </w:t>
      </w:r>
      <w:r w:rsidR="00B107D6">
        <w:rPr>
          <w:b/>
        </w:rPr>
        <w:t xml:space="preserve">                 </w:t>
      </w:r>
    </w:p>
    <w:p w:rsidRDefault="004401A1" w:rsidP="00E77D2C" w:rsidR="00E77D2C">
      <w:pPr>
        <w:rPr>
          <w:b/>
        </w:rPr>
      </w:pPr>
      <w:r>
        <w:rPr>
          <w:b/>
        </w:rPr>
        <w:t>Trg pobjede 13</w:t>
      </w:r>
    </w:p>
    <w:p w:rsidRDefault="00A97034" w:rsidP="00E77D2C" w:rsidR="00971912">
      <w:pPr>
        <w:rPr>
          <w:b/>
        </w:rPr>
      </w:pPr>
      <w:r>
        <w:rPr>
          <w:b/>
        </w:rPr>
        <w:t>Slavonski Brod</w:t>
      </w:r>
    </w:p>
    <w:p w:rsidRDefault="001753DB" w:rsidP="00E77D2C" w:rsidR="001753D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</w:p>
    <w:p w:rsidRDefault="002C12F2" w:rsidP="004215B4" w:rsidR="004215B4">
      <w:pPr>
        <w:jc w:val="center"/>
        <w:rPr>
          <w:b/>
        </w:rPr>
      </w:pPr>
      <w:r>
        <w:rPr>
          <w:b/>
        </w:rPr>
        <w:t>U  I M E  R E P U B L I K E    H R V A T S K E</w:t>
      </w:r>
    </w:p>
    <w:p w:rsidRDefault="004215B4" w:rsidP="004215B4" w:rsidR="004215B4">
      <w:pPr>
        <w:jc w:val="center"/>
        <w:rPr>
          <w:b/>
        </w:rPr>
      </w:pPr>
    </w:p>
    <w:p w:rsidRDefault="00E77D2C" w:rsidP="001753DB" w:rsidR="000A23FF" w:rsidRPr="001753DB">
      <w:pPr>
        <w:jc w:val="center"/>
        <w:rPr>
          <w:b/>
        </w:rPr>
      </w:pPr>
      <w:r>
        <w:rPr>
          <w:b/>
        </w:rPr>
        <w:t>R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Š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N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</w:p>
    <w:p w:rsidRDefault="00E74C5B" w:rsidP="00E77D2C" w:rsidR="00E74C5B">
      <w:pPr>
        <w:jc w:val="both"/>
      </w:pPr>
    </w:p>
    <w:p w:rsidRDefault="00E77D2C" w:rsidP="00087B40" w:rsidR="00F6540F">
      <w:pPr>
        <w:jc w:val="both"/>
      </w:pPr>
      <w:r>
        <w:tab/>
      </w:r>
      <w:r>
        <w:tab/>
      </w:r>
      <w:r w:rsidRPr="0097752F">
        <w:rPr>
          <w:b/>
        </w:rPr>
        <w:t xml:space="preserve">TRGOVAČKI SUD U </w:t>
      </w:r>
      <w:r>
        <w:rPr>
          <w:b/>
        </w:rPr>
        <w:t xml:space="preserve">OSIJEKU, STALNA SLUŽBA </w:t>
      </w:r>
      <w:r w:rsidR="00A97034">
        <w:rPr>
          <w:b/>
        </w:rPr>
        <w:t>U SLAVONS</w:t>
      </w:r>
      <w:r w:rsidR="00CC2B85">
        <w:rPr>
          <w:b/>
        </w:rPr>
        <w:t>K</w:t>
      </w:r>
      <w:r w:rsidR="00A97034">
        <w:rPr>
          <w:b/>
        </w:rPr>
        <w:t>OM BRODU</w:t>
      </w:r>
      <w:r>
        <w:t xml:space="preserve">, po stečajnoj sutkinji Mirni Vujčić, </w:t>
      </w:r>
      <w:r w:rsidR="005D07F0">
        <w:t>u</w:t>
      </w:r>
      <w:r w:rsidR="00AF0038">
        <w:t xml:space="preserve"> nastavljenom steč</w:t>
      </w:r>
      <w:r w:rsidR="00057884">
        <w:t>a</w:t>
      </w:r>
      <w:r w:rsidR="00AF0038">
        <w:t>j</w:t>
      </w:r>
      <w:r w:rsidR="00057884">
        <w:t xml:space="preserve">nom </w:t>
      </w:r>
      <w:r w:rsidR="005D07F0">
        <w:t xml:space="preserve">postupku </w:t>
      </w:r>
      <w:r w:rsidR="00057884">
        <w:t xml:space="preserve">nad </w:t>
      </w:r>
      <w:r w:rsidR="00A97034" w:rsidRPr="00A97034">
        <w:t>Stečajnom masom</w:t>
      </w:r>
      <w:r w:rsidR="00CC2B85">
        <w:t xml:space="preserve"> iza</w:t>
      </w:r>
      <w:r w:rsidR="00A97034" w:rsidRPr="00A97034">
        <w:t xml:space="preserve"> stečajnog dužnika </w:t>
      </w:r>
      <w:r w:rsidR="001E128E" w:rsidRPr="001E128E">
        <w:t>PEARL društvo s ograničenom odgovornošću za trgovinu, proizvodnju i uvoz-izvoz " u stečaju", skraćena tvrtka:  PEARL d.o.o. " u stečaju ",Brestovac, Požeška bb, OIB: 3684826056</w:t>
      </w:r>
      <w:r w:rsidR="001E128E">
        <w:t xml:space="preserve"> </w:t>
      </w:r>
      <w:r w:rsidR="00D62B10">
        <w:t>koja je u sudski registar upisana sa sjedištem na adr</w:t>
      </w:r>
      <w:r w:rsidR="00CC2B85">
        <w:t>e</w:t>
      </w:r>
      <w:r w:rsidR="00D62B10">
        <w:t xml:space="preserve">si </w:t>
      </w:r>
      <w:r w:rsidR="001E128E">
        <w:t>Požega, Kralja Krešimira 53, OIB 25037334554</w:t>
      </w:r>
      <w:r w:rsidR="00A83641">
        <w:t xml:space="preserve">, </w:t>
      </w:r>
      <w:r w:rsidR="005D07F0">
        <w:t xml:space="preserve">dana </w:t>
      </w:r>
      <w:r w:rsidR="001E128E" w:rsidRPr="002D395D">
        <w:t>12</w:t>
      </w:r>
      <w:r w:rsidR="00A97034">
        <w:t xml:space="preserve">. </w:t>
      </w:r>
      <w:r w:rsidR="001E128E">
        <w:t>listopada</w:t>
      </w:r>
      <w:r w:rsidR="004215B4">
        <w:t xml:space="preserve"> 201</w:t>
      </w:r>
      <w:r w:rsidR="001E128E">
        <w:t>7</w:t>
      </w:r>
      <w:r w:rsidR="004215B4">
        <w:t>.</w:t>
      </w:r>
      <w:r>
        <w:t xml:space="preserve"> godine </w:t>
      </w:r>
    </w:p>
    <w:p w:rsidRDefault="00735333" w:rsidP="00325ABE" w:rsidR="002169A3" w:rsidRPr="00B107D6">
      <w:pPr>
        <w:jc w:val="center"/>
      </w:pPr>
      <w:r w:rsidRPr="00B107D6">
        <w:t>r i j e š i o     j e</w:t>
      </w:r>
    </w:p>
    <w:p w:rsidRDefault="002169A3" w:rsidP="002169A3" w:rsidR="002169A3">
      <w:pPr>
        <w:jc w:val="both"/>
      </w:pPr>
    </w:p>
    <w:p w:rsidRDefault="00354F0F" w:rsidP="002169A3" w:rsidR="00354F0F">
      <w:pPr>
        <w:jc w:val="both"/>
      </w:pPr>
      <w:r>
        <w:t xml:space="preserve">                       </w:t>
      </w:r>
      <w:r w:rsidR="008C5287">
        <w:t xml:space="preserve">  </w:t>
      </w:r>
      <w:r>
        <w:t xml:space="preserve"> </w:t>
      </w:r>
      <w:r w:rsidR="006338EA">
        <w:t>I</w:t>
      </w:r>
      <w:r w:rsidR="001753DB">
        <w:t>.</w:t>
      </w:r>
      <w:r w:rsidR="006338EA">
        <w:t xml:space="preserve"> Zaključuje se nasta</w:t>
      </w:r>
      <w:r w:rsidR="00D60265">
        <w:t>vl</w:t>
      </w:r>
      <w:r w:rsidR="006338EA">
        <w:t>j</w:t>
      </w:r>
      <w:r w:rsidR="005470E8">
        <w:t>e</w:t>
      </w:r>
      <w:r w:rsidR="006338EA">
        <w:t>ni stečajni postupak</w:t>
      </w:r>
      <w:r w:rsidR="005470E8">
        <w:t xml:space="preserve"> </w:t>
      </w:r>
      <w:r w:rsidR="00CC2B85">
        <w:t xml:space="preserve">nad </w:t>
      </w:r>
      <w:r w:rsidR="00F95F32">
        <w:t xml:space="preserve">Stečajnom masom </w:t>
      </w:r>
      <w:r w:rsidR="00CC2B85">
        <w:t xml:space="preserve">iza </w:t>
      </w:r>
      <w:r w:rsidR="00F95F32" w:rsidRPr="00F95F32">
        <w:t xml:space="preserve">stečajnog </w:t>
      </w:r>
      <w:r w:rsidR="001E128E" w:rsidRPr="001E128E">
        <w:t>PEARL društvo s ograničenom odgovornošću za trgovinu, proizvodnju i uvoz-izvoz " u stečaju", skraćena tvrtka:  PEARL d.o.o. " u stečaju ",Brestovac, Požeška bb, OIB: 3684826056 koja je u sudski registar upisana sa sjedištem na adresi Požega, Kralja Krešimira 53, OIB 25037334554</w:t>
      </w:r>
      <w:r w:rsidR="002C3DDD">
        <w:t xml:space="preserve">, </w:t>
      </w:r>
      <w:r w:rsidR="00CC2B85">
        <w:t xml:space="preserve"> </w:t>
      </w:r>
      <w:r w:rsidR="00E15AB2">
        <w:t>a nakon provedbe naknadne diobe.</w:t>
      </w:r>
      <w:r w:rsidR="006338EA">
        <w:t xml:space="preserve"> </w:t>
      </w:r>
    </w:p>
    <w:p w:rsidRDefault="00E74C5B" w:rsidP="002169A3" w:rsidR="00E74C5B">
      <w:pPr>
        <w:jc w:val="both"/>
      </w:pPr>
    </w:p>
    <w:p w:rsidRDefault="002169A3" w:rsidP="00AA142F" w:rsidR="00E74C5B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753DB" w:rsidRPr="001753DB">
        <w:t>I</w:t>
      </w:r>
      <w:r w:rsidRPr="001753DB">
        <w:t>I</w:t>
      </w:r>
      <w:r w:rsidR="00B107D6">
        <w:t>.</w:t>
      </w:r>
      <w:r>
        <w:t xml:space="preserve"> </w:t>
      </w:r>
      <w:r w:rsidR="00057884">
        <w:t>U</w:t>
      </w:r>
      <w:r w:rsidR="00852F2E">
        <w:t xml:space="preserve"> sudskom regist</w:t>
      </w:r>
      <w:r w:rsidR="00057884" w:rsidRPr="00057884">
        <w:t>r</w:t>
      </w:r>
      <w:r w:rsidR="00852F2E">
        <w:t>u</w:t>
      </w:r>
      <w:r w:rsidR="00057884" w:rsidRPr="00057884">
        <w:t xml:space="preserve"> izvršit će se upis</w:t>
      </w:r>
      <w:r w:rsidR="00F95F32">
        <w:t xml:space="preserve"> brisanja</w:t>
      </w:r>
      <w:r w:rsidR="00057884" w:rsidRPr="00057884">
        <w:t xml:space="preserve"> Stečajne mase iza stečajnog dužnika </w:t>
      </w:r>
      <w:r w:rsidR="001E128E" w:rsidRPr="001E128E">
        <w:t>PEARL društvo s ograničenom odgovornošću za trgovinu, proizvodnju i uvoz-izvoz " u stečaju", skraćena tvrtka:  PEARL d.o.o. " u stečaju ",Brestovac, Požeška bb, OIB: 3684826056 koja je u sudski registar upisana sa sjedištem na adresi Požega, Kralja Krešimira 53, OIB 25037334554</w:t>
      </w:r>
      <w:r w:rsidR="00057884">
        <w:t>.</w:t>
      </w:r>
    </w:p>
    <w:p w:rsidRDefault="00F6540F" w:rsidP="00AA142F" w:rsidR="00F6540F">
      <w:pPr>
        <w:jc w:val="both"/>
      </w:pPr>
    </w:p>
    <w:p w:rsidRDefault="006B4521" w:rsidP="006B4521" w:rsidR="006B4521" w:rsidRPr="00AA142F">
      <w:pPr>
        <w:jc w:val="center"/>
      </w:pPr>
      <w:r w:rsidRPr="00AA142F">
        <w:t>Obrazloženje</w:t>
      </w:r>
    </w:p>
    <w:p w:rsidRDefault="006B4521" w:rsidP="006B4521" w:rsidR="006B4521">
      <w:pPr>
        <w:jc w:val="both"/>
      </w:pPr>
    </w:p>
    <w:p w:rsidRDefault="000A05DE" w:rsidP="00BD2C85" w:rsidR="00F03708">
      <w:pPr>
        <w:jc w:val="both"/>
      </w:pPr>
      <w:r>
        <w:t xml:space="preserve"> </w:t>
      </w:r>
      <w:r>
        <w:tab/>
      </w:r>
      <w:r>
        <w:tab/>
        <w:t>Pravomoćnim rješenjem posl.br. 7/St-20/2013-32 od 23. listopada 2013. godine obustavljen i zaključen stečajni postupak nad stečajnim dužnikom</w:t>
      </w:r>
      <w:r w:rsidRPr="000A05DE">
        <w:t xml:space="preserve"> PEARL društvo s ograničenom odgovornošću za trgovinu, proizvodnju i uvoz-izvoz " u stečaju", skraćena tvrtka:  PEARL d.o.o. " u stečaju ",Brestovac, Požeška bb, OIB: 3684826056</w:t>
      </w:r>
      <w:r>
        <w:t xml:space="preserve"> na temelju odredbe čl.203 Stečajnog zakona ( </w:t>
      </w:r>
      <w:r w:rsidRPr="002D395D">
        <w:t>NN</w:t>
      </w:r>
      <w:r w:rsidR="002D395D" w:rsidRPr="002D395D">
        <w:t xml:space="preserve"> 44/96 i dr</w:t>
      </w:r>
      <w:r w:rsidR="002D395D">
        <w:rPr>
          <w:b/>
        </w:rPr>
        <w:t>.</w:t>
      </w:r>
      <w:r w:rsidRPr="002D395D">
        <w:rPr>
          <w:b/>
        </w:rPr>
        <w:t xml:space="preserve"> </w:t>
      </w:r>
      <w:r>
        <w:t>), jer stečajna masa nije dostatna za pokriće troškova stečajnog postupka.</w:t>
      </w:r>
      <w:r w:rsidR="00F03708">
        <w:rPr>
          <w:b/>
        </w:rPr>
        <w:t xml:space="preserve">          </w:t>
      </w:r>
    </w:p>
    <w:p w:rsidRDefault="00F03708" w:rsidP="00AA142F" w:rsidR="00BD2C85">
      <w:pPr>
        <w:jc w:val="both"/>
      </w:pPr>
      <w:r>
        <w:t xml:space="preserve"> </w:t>
      </w:r>
      <w:r>
        <w:tab/>
      </w:r>
      <w:r>
        <w:tab/>
      </w:r>
      <w:r w:rsidR="001A3272">
        <w:t>Pravomoćnim rješenjem po</w:t>
      </w:r>
      <w:r w:rsidR="00AA142F">
        <w:t>s</w:t>
      </w:r>
      <w:r w:rsidR="001A3272">
        <w:t>l</w:t>
      </w:r>
      <w:r w:rsidR="001E128E">
        <w:t>.br. 7/St-73</w:t>
      </w:r>
      <w:r w:rsidR="00F95F32">
        <w:t>/201</w:t>
      </w:r>
      <w:r w:rsidR="001E128E">
        <w:t>7</w:t>
      </w:r>
      <w:r w:rsidR="00F95F32">
        <w:t>-2</w:t>
      </w:r>
      <w:r w:rsidR="00AA142F">
        <w:t xml:space="preserve"> od </w:t>
      </w:r>
      <w:r w:rsidR="00F95F32">
        <w:t>0</w:t>
      </w:r>
      <w:r w:rsidR="001E128E">
        <w:t>1</w:t>
      </w:r>
      <w:r w:rsidR="00F95F32">
        <w:t>. veljače 201</w:t>
      </w:r>
      <w:r w:rsidR="001E128E">
        <w:t>7</w:t>
      </w:r>
      <w:r w:rsidR="00D62B10">
        <w:t xml:space="preserve">. godine </w:t>
      </w:r>
      <w:r w:rsidR="00F6540F">
        <w:t xml:space="preserve">s obzirom da su u međuvremenu naplaćene tražbine </w:t>
      </w:r>
      <w:r w:rsidR="00AA142F">
        <w:t>određen je nastavak stečajnog postupka radi naknadne diobe stečajne mase ostvarene unovčenjem imovine</w:t>
      </w:r>
      <w:r w:rsidR="00B107D6">
        <w:t xml:space="preserve"> stečajnog </w:t>
      </w:r>
    </w:p>
    <w:p w:rsidRDefault="00BD2C85" w:rsidP="00BD2C85" w:rsidR="00BD2C85">
      <w:pPr>
        <w:jc w:val="right"/>
      </w:pPr>
      <w:r w:rsidRPr="00BD2C85">
        <w:rPr>
          <w:b/>
        </w:rPr>
        <w:lastRenderedPageBreak/>
        <w:t>Broj: 7/St-73/2017-13</w:t>
      </w:r>
    </w:p>
    <w:p w:rsidRDefault="00BD2C85" w:rsidP="00AA142F" w:rsidR="00BD2C85">
      <w:pPr>
        <w:jc w:val="both"/>
      </w:pPr>
    </w:p>
    <w:p w:rsidRDefault="00B107D6" w:rsidP="00AA142F" w:rsidR="00E3311E">
      <w:pPr>
        <w:jc w:val="both"/>
      </w:pPr>
      <w:r>
        <w:t xml:space="preserve">dužnika </w:t>
      </w:r>
      <w:r w:rsidR="001E128E" w:rsidRPr="001E128E">
        <w:t>PEARL društvo s ograničenom odgovornošću za trgovinu, proizvodnju i uvoz-izvoz " u stečaju", skraćena tvrtka:  PEARL d.o.o. " u stečaju ",</w:t>
      </w:r>
      <w:r w:rsidR="00F6540F">
        <w:t xml:space="preserve"> </w:t>
      </w:r>
      <w:r w:rsidR="001E128E" w:rsidRPr="001E128E">
        <w:t>Brestovac, Požeška bb, OIB: 3684826056</w:t>
      </w:r>
      <w:r w:rsidR="008C5287">
        <w:t xml:space="preserve">, </w:t>
      </w:r>
      <w:r w:rsidR="00F95F32">
        <w:t>te je određeno da će se u</w:t>
      </w:r>
      <w:r w:rsidR="00E74C5B">
        <w:t xml:space="preserve"> sudski registar izvršiti upis S</w:t>
      </w:r>
      <w:r w:rsidR="00F95F32">
        <w:t>tečajne mase</w:t>
      </w:r>
      <w:r w:rsidR="00F6540F">
        <w:t xml:space="preserve"> </w:t>
      </w:r>
      <w:r w:rsidR="00F95F32" w:rsidRPr="00F95F32">
        <w:t xml:space="preserve">sa sjedištem na adresi </w:t>
      </w:r>
      <w:r w:rsidR="00F95F32" w:rsidRPr="00D62B10">
        <w:t xml:space="preserve">stečajnog upravitelja </w:t>
      </w:r>
      <w:r w:rsidR="001E128E">
        <w:t>Slavka Marinac dipl.ing iz Požege i to</w:t>
      </w:r>
      <w:r w:rsidR="00F6540F">
        <w:t>: Požega Kralja Krešimira 53, pa</w:t>
      </w:r>
      <w:r w:rsidR="001E128E">
        <w:t xml:space="preserve"> je nastavno tome</w:t>
      </w:r>
      <w:r w:rsidR="000A05DE">
        <w:t xml:space="preserve"> rješenjem </w:t>
      </w:r>
      <w:r w:rsidR="00F6540F">
        <w:t xml:space="preserve">ovoga suda </w:t>
      </w:r>
      <w:r w:rsidR="000A05DE">
        <w:t>Tt-17/</w:t>
      </w:r>
      <w:r w:rsidR="001E128E">
        <w:t xml:space="preserve"> </w:t>
      </w:r>
      <w:r w:rsidR="000A05DE">
        <w:t>762-2</w:t>
      </w:r>
      <w:r w:rsidR="009B0C6A">
        <w:t xml:space="preserve"> </w:t>
      </w:r>
      <w:r w:rsidR="009B0C6A" w:rsidRPr="009135DF">
        <w:t>od</w:t>
      </w:r>
      <w:r w:rsidR="009135DF" w:rsidRPr="009135DF">
        <w:t xml:space="preserve"> 3. velj</w:t>
      </w:r>
      <w:r w:rsidR="00961B39">
        <w:t>a</w:t>
      </w:r>
      <w:r w:rsidR="009135DF" w:rsidRPr="009135DF">
        <w:t>če 2017. godine</w:t>
      </w:r>
      <w:r w:rsidR="009B0C6A" w:rsidRPr="009135DF">
        <w:t xml:space="preserve"> </w:t>
      </w:r>
      <w:r w:rsidR="000A05DE" w:rsidRPr="009135DF">
        <w:t xml:space="preserve"> </w:t>
      </w:r>
      <w:r w:rsidR="001E128E">
        <w:t>i izvršen upis Stečajne mase u sudski registar sa sjedištem u Požegi, Kralja Krešimira 53</w:t>
      </w:r>
      <w:r w:rsidR="00F6540F">
        <w:t xml:space="preserve">, </w:t>
      </w:r>
      <w:r w:rsidR="002033AA">
        <w:t xml:space="preserve">a </w:t>
      </w:r>
      <w:r w:rsidR="00F6540F">
        <w:t>stečajna</w:t>
      </w:r>
      <w:r w:rsidR="000A05DE">
        <w:t xml:space="preserve"> masa je dobila </w:t>
      </w:r>
      <w:r w:rsidR="001E128E">
        <w:t xml:space="preserve">OIB </w:t>
      </w:r>
      <w:r w:rsidR="001E128E" w:rsidRPr="001E128E">
        <w:t>25037334554</w:t>
      </w:r>
      <w:r w:rsidR="000A05DE">
        <w:t>.</w:t>
      </w:r>
      <w:r w:rsidR="00E3311E">
        <w:tab/>
      </w:r>
      <w:r w:rsidR="00E3311E">
        <w:tab/>
      </w:r>
    </w:p>
    <w:p w:rsidRDefault="00D62B10" w:rsidP="00AA142F" w:rsidR="004C064E">
      <w:pPr>
        <w:jc w:val="both"/>
      </w:pPr>
      <w:r>
        <w:t xml:space="preserve"> </w:t>
      </w:r>
      <w:r>
        <w:tab/>
        <w:t xml:space="preserve"> </w:t>
      </w:r>
      <w:r>
        <w:tab/>
      </w:r>
      <w:r w:rsidR="002C0D57">
        <w:t xml:space="preserve"> </w:t>
      </w:r>
      <w:r w:rsidR="00F6540F">
        <w:t xml:space="preserve">Pravomoćnim rješenjem </w:t>
      </w:r>
      <w:r w:rsidR="000A05DE" w:rsidRPr="000A05DE">
        <w:t>posl.br. 7/St-20/2013-17 od 08. travnja 2013</w:t>
      </w:r>
      <w:r w:rsidR="000A05DE">
        <w:t xml:space="preserve">.godine utvrđene su tražbine </w:t>
      </w:r>
      <w:r w:rsidR="00F6540F">
        <w:t xml:space="preserve">stečajnih vjerovnika </w:t>
      </w:r>
      <w:r w:rsidR="000A05DE">
        <w:t xml:space="preserve">Prvog višeg isplatnog reda u ukupnom iznosu od 820.866,56 Kn, te Drugog višeg isplatnog reda u </w:t>
      </w:r>
      <w:r w:rsidR="00F6540F">
        <w:t>ukupnom iznosu od 119.310,83 K, a</w:t>
      </w:r>
      <w:r w:rsidR="000A05DE">
        <w:t xml:space="preserve"> osporena</w:t>
      </w:r>
      <w:r w:rsidR="00F6540F">
        <w:t xml:space="preserve"> je tražbina stečajnog vjerovnika P</w:t>
      </w:r>
      <w:r w:rsidR="000A05DE">
        <w:t>rvog višeg isplatnog reda Republike Hrvatske Ministarstva financija</w:t>
      </w:r>
      <w:r w:rsidR="004C064E">
        <w:t>, Porezne Uprave,</w:t>
      </w:r>
      <w:r w:rsidR="000A05DE">
        <w:t xml:space="preserve"> Područnog ureda Požega u iznosu od 22.112,91 Kn</w:t>
      </w:r>
      <w:r w:rsidR="00F6540F">
        <w:t>.</w:t>
      </w:r>
      <w:r w:rsidR="004C064E">
        <w:t xml:space="preserve"> </w:t>
      </w:r>
      <w:r w:rsidR="004C064E">
        <w:tab/>
      </w:r>
      <w:r w:rsidR="004C064E">
        <w:tab/>
      </w:r>
    </w:p>
    <w:p w:rsidRDefault="000A05DE" w:rsidP="00AA142F" w:rsidR="004C064E">
      <w:pPr>
        <w:jc w:val="both"/>
      </w:pPr>
      <w:r>
        <w:t xml:space="preserve"> </w:t>
      </w:r>
      <w:r>
        <w:tab/>
      </w:r>
      <w:r>
        <w:tab/>
      </w:r>
      <w:r w:rsidRPr="000A05DE">
        <w:t xml:space="preserve">Stečajni upravitelj Slavko Marinac očitovao se da je naknadno pronađenu i unovčenu stečajnu masu podijelio stečajnim vjerovnicima odnosno </w:t>
      </w:r>
      <w:r w:rsidR="00F6540F">
        <w:t>proveo naknadnu diobu sukladno Z</w:t>
      </w:r>
      <w:r w:rsidRPr="000A05DE">
        <w:t>avršnom diobenom popisu na način da je raspoloživa novčana sredstva</w:t>
      </w:r>
      <w:r w:rsidR="00F6540F">
        <w:t xml:space="preserve"> za diobu </w:t>
      </w:r>
      <w:r w:rsidRPr="000A05DE">
        <w:t xml:space="preserve"> u iznosu od </w:t>
      </w:r>
      <w:r w:rsidR="004C064E">
        <w:t>137.676,83</w:t>
      </w:r>
      <w:r w:rsidR="00B13367">
        <w:t xml:space="preserve"> Kn</w:t>
      </w:r>
      <w:r w:rsidR="00F6540F">
        <w:t xml:space="preserve">, koja su preostala nakon </w:t>
      </w:r>
      <w:r w:rsidR="00B13367">
        <w:t>rezervacije sredstava</w:t>
      </w:r>
      <w:r w:rsidR="00F6540F">
        <w:t xml:space="preserve"> za troškove postupka i obveze mase, </w:t>
      </w:r>
      <w:r w:rsidRPr="000A05DE">
        <w:t>podijeli</w:t>
      </w:r>
      <w:r w:rsidR="00F6540F">
        <w:t>o vjerovnicima P</w:t>
      </w:r>
      <w:r w:rsidRPr="000A05DE">
        <w:t>rvog višeg isplatnog reda i tako ih namir</w:t>
      </w:r>
      <w:r w:rsidR="004C064E">
        <w:t>i</w:t>
      </w:r>
      <w:r w:rsidRPr="000A05DE">
        <w:t xml:space="preserve">o u postotku od </w:t>
      </w:r>
      <w:r w:rsidR="004C064E">
        <w:t>16,7721328</w:t>
      </w:r>
      <w:r w:rsidRPr="000A05DE">
        <w:t xml:space="preserve"> % </w:t>
      </w:r>
      <w:r w:rsidR="00F6540F">
        <w:t>ukupno utvrđenih tražbina</w:t>
      </w:r>
      <w:r w:rsidR="004C064E">
        <w:t xml:space="preserve">, a kako to proizlazi iz njegova izvješća od 07. </w:t>
      </w:r>
      <w:r w:rsidR="00B13367">
        <w:t xml:space="preserve">lipnja 2017. godine i </w:t>
      </w:r>
      <w:r w:rsidR="004C064E">
        <w:t>Izvatka Zagrebačke banke d.d. od 02. lipnja 2017.</w:t>
      </w:r>
      <w:r w:rsidR="002D395D">
        <w:t xml:space="preserve"> </w:t>
      </w:r>
      <w:r w:rsidR="004C064E">
        <w:t>godine.</w:t>
      </w:r>
    </w:p>
    <w:p w:rsidRDefault="004C064E" w:rsidP="00AA142F" w:rsidR="004C064E">
      <w:pPr>
        <w:jc w:val="both"/>
      </w:pPr>
      <w:r>
        <w:t xml:space="preserve"> </w:t>
      </w:r>
      <w:r>
        <w:tab/>
      </w:r>
      <w:r>
        <w:tab/>
      </w:r>
      <w:r w:rsidRPr="004C064E">
        <w:t>Pravomoćnim rješenjem posl.br. 7/St-73/2017-11 od 11. rujna 2017.  godine određena je nagrada za rad stečajnog upravitelja za obavljene poslove u nastavljenom stečajnom postupku do stupanja na snagu Uredbe o kriterijima i načinu obračuna i plaćanja nagrade stečajnim upraviteljima ( NN 105/15, dalje: Uredba ) u iznosu od 9.396,81</w:t>
      </w:r>
      <w:r w:rsidRPr="004C064E">
        <w:rPr>
          <w:b/>
        </w:rPr>
        <w:t xml:space="preserve"> </w:t>
      </w:r>
      <w:r w:rsidRPr="004C064E">
        <w:t>Kn neto, a za poslove obavljene nakon stupanja na snagu ove Uredbe nagrada u iznosu od 5.393,09 Kn bruto</w:t>
      </w:r>
      <w:r>
        <w:t>, a pravomoćnim rješenjem 7/St-73</w:t>
      </w:r>
      <w:r w:rsidRPr="004C064E">
        <w:t>/201</w:t>
      </w:r>
      <w:r>
        <w:t>7</w:t>
      </w:r>
      <w:r w:rsidRPr="004C064E">
        <w:t>-</w:t>
      </w:r>
      <w:r>
        <w:t>10</w:t>
      </w:r>
      <w:r w:rsidRPr="004C064E">
        <w:t xml:space="preserve"> od </w:t>
      </w:r>
      <w:r>
        <w:t>11</w:t>
      </w:r>
      <w:r w:rsidRPr="004C064E">
        <w:t>.</w:t>
      </w:r>
      <w:r>
        <w:t>rujna</w:t>
      </w:r>
      <w:r w:rsidRPr="004C064E">
        <w:t xml:space="preserve"> 201</w:t>
      </w:r>
      <w:r>
        <w:t>7</w:t>
      </w:r>
      <w:r w:rsidRPr="004C064E">
        <w:t xml:space="preserve">. godine stečajnom upravitelju određena je naknada stvarnih troškova u iznosu od </w:t>
      </w:r>
      <w:r>
        <w:t>124,20</w:t>
      </w:r>
      <w:r w:rsidRPr="004C064E">
        <w:t xml:space="preserve"> Kn neto</w:t>
      </w:r>
      <w:r>
        <w:t>.</w:t>
      </w:r>
    </w:p>
    <w:p w:rsidRDefault="004C064E" w:rsidP="00AA142F" w:rsidR="00354F0F">
      <w:pPr>
        <w:jc w:val="both"/>
      </w:pPr>
      <w:r>
        <w:tab/>
      </w:r>
      <w:r>
        <w:tab/>
        <w:t>Stečajni upravitelj se očitovao da je</w:t>
      </w:r>
      <w:r w:rsidR="000A05DE" w:rsidRPr="000A05DE">
        <w:t xml:space="preserve"> izvršio i </w:t>
      </w:r>
      <w:r>
        <w:t>isplate troškova stečajno</w:t>
      </w:r>
      <w:r w:rsidR="002D395D">
        <w:t>g</w:t>
      </w:r>
      <w:r>
        <w:t xml:space="preserve"> postupka i ostale obveze stečajne mase, pa je na </w:t>
      </w:r>
      <w:r w:rsidR="00354F0F">
        <w:t xml:space="preserve"> tem</w:t>
      </w:r>
      <w:r w:rsidR="006F507D">
        <w:t>elju odredbi</w:t>
      </w:r>
      <w:r w:rsidR="00FE71DA">
        <w:t xml:space="preserve"> čl</w:t>
      </w:r>
      <w:r w:rsidR="00DA16F6">
        <w:t xml:space="preserve">. 199. </w:t>
      </w:r>
      <w:r w:rsidR="00475C43">
        <w:t xml:space="preserve">st.4. i čl. 201. </w:t>
      </w:r>
      <w:r w:rsidR="00DA16F6">
        <w:t>Ste</w:t>
      </w:r>
      <w:r w:rsidR="00354F0F">
        <w:t>č</w:t>
      </w:r>
      <w:r w:rsidR="00DA16F6">
        <w:t>a</w:t>
      </w:r>
      <w:r w:rsidR="00354F0F">
        <w:t xml:space="preserve">jnog zakona ( NN </w:t>
      </w:r>
      <w:r w:rsidR="006F507D">
        <w:t>44/96 i dr. ) koje</w:t>
      </w:r>
      <w:r w:rsidR="00DA16F6">
        <w:t xml:space="preserve"> se na ovaj odnos primjenjuje na temelju odredbe čl. 441.st.1. Stečajnog zakona ( NN 71/15 ) odlučen</w:t>
      </w:r>
      <w:r w:rsidR="00852F2E">
        <w:t>o kao u točci I izreke rješenja, a na tem</w:t>
      </w:r>
      <w:r w:rsidR="00475C43">
        <w:t>e</w:t>
      </w:r>
      <w:r w:rsidR="00852F2E">
        <w:t xml:space="preserve">lju odredbe čl. </w:t>
      </w:r>
      <w:r w:rsidR="008A4084">
        <w:t xml:space="preserve">438.st.2. SZ-a ( NN 71/15) </w:t>
      </w:r>
      <w:r w:rsidR="00475C43">
        <w:t>u točci II. iz</w:t>
      </w:r>
      <w:r w:rsidR="009706F4">
        <w:t>re</w:t>
      </w:r>
      <w:r w:rsidR="00475C43">
        <w:t>ke</w:t>
      </w:r>
      <w:r w:rsidR="009706F4">
        <w:t xml:space="preserve"> rješenja.</w:t>
      </w:r>
      <w:r w:rsidR="00354F0F">
        <w:t xml:space="preserve"> </w:t>
      </w:r>
    </w:p>
    <w:p w:rsidRDefault="009E66B0" w:rsidP="006B4521" w:rsidR="00B13367">
      <w:pPr>
        <w:jc w:val="both"/>
      </w:pPr>
      <w:r>
        <w:t xml:space="preserve"> </w:t>
      </w:r>
      <w:r>
        <w:tab/>
      </w:r>
    </w:p>
    <w:p w:rsidRDefault="0087733F" w:rsidP="009031BE" w:rsidR="003848E6">
      <w:pPr>
        <w:jc w:val="center"/>
      </w:pPr>
      <w:r>
        <w:t xml:space="preserve">U Slavonskom Brodu, </w:t>
      </w:r>
      <w:r w:rsidR="002D395D">
        <w:t>12</w:t>
      </w:r>
      <w:r w:rsidR="00A97034">
        <w:t xml:space="preserve">. </w:t>
      </w:r>
      <w:r w:rsidR="002D395D">
        <w:t>listopada</w:t>
      </w:r>
      <w:r w:rsidR="009E66B0">
        <w:t xml:space="preserve"> 201</w:t>
      </w:r>
      <w:r w:rsidR="002D395D">
        <w:t>7</w:t>
      </w:r>
      <w:r w:rsidR="006B4521">
        <w:t>. godine</w:t>
      </w:r>
    </w:p>
    <w:p w:rsidRDefault="006F507D" w:rsidP="009031BE" w:rsidR="006F507D">
      <w:pPr>
        <w:jc w:val="center"/>
      </w:pPr>
    </w:p>
    <w:p w:rsidRDefault="00580E56" w:rsidP="006B4521" w:rsidR="006B45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E6">
        <w:t xml:space="preserve"> </w:t>
      </w:r>
      <w:r w:rsidR="006B4521">
        <w:t>Stečajna su</w:t>
      </w:r>
      <w:r w:rsidR="00046A23">
        <w:t>tkinja</w:t>
      </w:r>
    </w:p>
    <w:p w:rsidRDefault="00580E56" w:rsidP="00B13367" w:rsidR="00B133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395D">
        <w:t xml:space="preserve">    </w:t>
      </w:r>
      <w:r w:rsidR="00A97034">
        <w:t xml:space="preserve"> </w:t>
      </w:r>
      <w:r w:rsidR="006B4521">
        <w:t xml:space="preserve">Mirna </w:t>
      </w:r>
      <w:r w:rsidR="004549BB">
        <w:t>Vujčić</w:t>
      </w:r>
    </w:p>
    <w:p w:rsidRDefault="004215B4" w:rsidP="00B13367" w:rsidR="004215B4" w:rsidRPr="00F03708">
      <w:pPr>
        <w:rPr>
          <w:sz w:val="16"/>
          <w:szCs w:val="16"/>
        </w:rPr>
      </w:pPr>
      <w:r w:rsidRPr="00F03708">
        <w:rPr>
          <w:b/>
          <w:sz w:val="16"/>
          <w:szCs w:val="16"/>
        </w:rPr>
        <w:t>NAPUTAK O PRAVNOM LIJEKU</w:t>
      </w:r>
    </w:p>
    <w:p w:rsidRDefault="004215B4" w:rsidP="004215B4" w:rsidR="00E74C5B" w:rsidRPr="00F03708">
      <w:pPr>
        <w:rPr>
          <w:sz w:val="16"/>
          <w:szCs w:val="16"/>
        </w:rPr>
      </w:pPr>
      <w:r w:rsidRPr="00F03708">
        <w:rPr>
          <w:sz w:val="16"/>
          <w:szCs w:val="16"/>
        </w:rPr>
        <w:t xml:space="preserve">Protiv ovog rješenja dopuštena je žalba u roku od osam dana </w:t>
      </w:r>
    </w:p>
    <w:p w:rsidRDefault="004215B4" w:rsidP="004215B4" w:rsidR="00E74C5B" w:rsidRPr="00F03708">
      <w:pPr>
        <w:rPr>
          <w:sz w:val="16"/>
          <w:szCs w:val="16"/>
        </w:rPr>
      </w:pPr>
      <w:r w:rsidRPr="00F03708">
        <w:rPr>
          <w:sz w:val="16"/>
          <w:szCs w:val="16"/>
        </w:rPr>
        <w:t>po isteku osmog dana od dana objave rješenja na mrežnoj stranici</w:t>
      </w:r>
    </w:p>
    <w:p w:rsidRDefault="004215B4" w:rsidP="004215B4" w:rsidR="004215B4" w:rsidRPr="00F03708">
      <w:pPr>
        <w:rPr>
          <w:sz w:val="16"/>
          <w:szCs w:val="16"/>
        </w:rPr>
      </w:pPr>
      <w:r w:rsidRPr="00F03708">
        <w:rPr>
          <w:sz w:val="16"/>
          <w:szCs w:val="16"/>
        </w:rPr>
        <w:t xml:space="preserve">e-Oglasna ploča sudova. Žalba se podnosi  Visokom trgovačkom </w:t>
      </w:r>
    </w:p>
    <w:p w:rsidRDefault="004215B4" w:rsidP="006B4521" w:rsidR="0008295E" w:rsidRPr="00F03708">
      <w:pPr>
        <w:rPr>
          <w:sz w:val="16"/>
          <w:szCs w:val="16"/>
        </w:rPr>
      </w:pPr>
      <w:r w:rsidRPr="00F03708">
        <w:rPr>
          <w:sz w:val="16"/>
          <w:szCs w:val="16"/>
        </w:rPr>
        <w:t>sudu u Zagrebu  putem ovoga suda  u tri  primjerka.</w:t>
      </w:r>
    </w:p>
    <w:p w:rsidRDefault="0008295E" w:rsidP="006B4521" w:rsidR="0008295E"/>
    <w:p w:rsidRDefault="00BD2C85" w:rsidP="006B4521" w:rsidR="00BD2C85"/>
    <w:p w:rsidRDefault="00743C0B" w:rsidP="00743C0B" w:rsidR="00743C0B">
      <w:r>
        <w:lastRenderedPageBreak/>
        <w:t>DNA:</w:t>
      </w:r>
    </w:p>
    <w:p w:rsidRDefault="00743C0B" w:rsidP="00743C0B" w:rsidR="00743C0B"/>
    <w:p w:rsidRDefault="00743C0B" w:rsidP="00743C0B" w:rsidR="00743C0B">
      <w:pPr>
        <w:ind w:left="360"/>
      </w:pPr>
      <w:r>
        <w:t>1. Rješenje nepravomoćno</w:t>
      </w:r>
    </w:p>
    <w:p w:rsidRDefault="004215B4" w:rsidP="00743C0B" w:rsidR="004215B4">
      <w:pPr>
        <w:ind w:left="360"/>
      </w:pPr>
      <w:r>
        <w:t>2. Rješenje objaviti na mrežnoj stranici e-Oglasna ploča sudova</w:t>
      </w:r>
    </w:p>
    <w:p w:rsidRDefault="00743C0B" w:rsidP="00743C0B" w:rsidR="00743C0B">
      <w:r>
        <w:t xml:space="preserve">      2. Dostaviti:</w:t>
      </w:r>
    </w:p>
    <w:p w:rsidRDefault="00743C0B" w:rsidP="005B0BEB" w:rsidR="00743C0B">
      <w:r>
        <w:t xml:space="preserve">          - stečajn</w:t>
      </w:r>
      <w:r w:rsidR="00E16452">
        <w:t xml:space="preserve">om upravitelju </w:t>
      </w:r>
    </w:p>
    <w:p w:rsidRDefault="00612AD1" w:rsidP="00743C0B" w:rsidR="00612AD1">
      <w:pPr>
        <w:ind w:left="360"/>
      </w:pPr>
      <w:r>
        <w:t xml:space="preserve">    - sudskom registru po pravomoćnosti u e</w:t>
      </w:r>
      <w:r w:rsidR="006F507D">
        <w:t>-</w:t>
      </w:r>
      <w:r>
        <w:t xml:space="preserve"> obliku,</w:t>
      </w:r>
    </w:p>
    <w:p w:rsidRDefault="00612AD1" w:rsidP="00743C0B" w:rsidR="00743C0B">
      <w:pPr>
        <w:ind w:left="360"/>
      </w:pPr>
      <w:r>
        <w:t xml:space="preserve">    </w:t>
      </w:r>
      <w:r w:rsidR="006F507D">
        <w:t xml:space="preserve">    a u slučaju nemogućnosti e</w:t>
      </w:r>
      <w:r w:rsidR="005851F9">
        <w:t>-</w:t>
      </w:r>
      <w:r w:rsidR="006F507D">
        <w:t xml:space="preserve"> </w:t>
      </w:r>
      <w:r w:rsidR="005851F9">
        <w:t>dos</w:t>
      </w:r>
      <w:r w:rsidR="006F507D">
        <w:t>ta</w:t>
      </w:r>
      <w:r w:rsidR="005851F9">
        <w:t>v</w:t>
      </w:r>
      <w:r w:rsidR="006F507D">
        <w:t>e u materijalnom</w:t>
      </w:r>
      <w:r>
        <w:t xml:space="preserve"> obliku </w:t>
      </w:r>
    </w:p>
    <w:p w:rsidRDefault="00743C0B" w:rsidP="00743C0B" w:rsidR="00743C0B" w:rsidRPr="00AA1EE1"/>
    <w:p w:rsidRDefault="00DF7D47" w:rsidP="003E15B3" w:rsidR="00DF7D47" w:rsidRPr="00C2214E"/>
    <w:p w:rsidRDefault="00FF02FA" w:rsidR="00FF02FA" w:rsidRPr="00C2214E"/>
    <w:sectPr w:rsidSect="00EF67D7" w:rsidR="00FF02FA" w:rsidRPr="00C2214E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7D6" w:rsidR="004167D6">
      <w:r>
        <w:separator/>
      </w:r>
    </w:p>
  </w:endnote>
  <w:endnote w:id="0" w:type="continuationSeparator">
    <w:p w:rsidRDefault="004167D6" w:rsidR="00416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7D6" w:rsidR="004167D6">
      <w:r>
        <w:separator/>
      </w:r>
    </w:p>
  </w:footnote>
  <w:footnote w:id="0" w:type="continuationSeparator">
    <w:p w:rsidRDefault="004167D6" w:rsidR="00416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57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38642007"/>
    <w:multiLevelType w:val="hybridMultilevel"/>
    <w:tmpl w:val="48FAFC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FB4843"/>
    <w:multiLevelType w:val="hybridMultilevel"/>
    <w:tmpl w:val="472E14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8268704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457E51"/>
    <w:multiLevelType w:val="hybridMultilevel"/>
    <w:tmpl w:val="ACC8FF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FC3"/>
    <w:rsid w:val="00004628"/>
    <w:rsid w:val="00005C0B"/>
    <w:rsid w:val="00007820"/>
    <w:rsid w:val="00007ECA"/>
    <w:rsid w:val="00014425"/>
    <w:rsid w:val="000228EC"/>
    <w:rsid w:val="00027D45"/>
    <w:rsid w:val="00030EE7"/>
    <w:rsid w:val="00032F20"/>
    <w:rsid w:val="000342EA"/>
    <w:rsid w:val="00036674"/>
    <w:rsid w:val="000419DD"/>
    <w:rsid w:val="00042B6F"/>
    <w:rsid w:val="00046A23"/>
    <w:rsid w:val="000536BF"/>
    <w:rsid w:val="00057884"/>
    <w:rsid w:val="00062789"/>
    <w:rsid w:val="000665C3"/>
    <w:rsid w:val="00067E32"/>
    <w:rsid w:val="0007398C"/>
    <w:rsid w:val="00076E0B"/>
    <w:rsid w:val="0008295E"/>
    <w:rsid w:val="00085E02"/>
    <w:rsid w:val="00087B40"/>
    <w:rsid w:val="000931F9"/>
    <w:rsid w:val="000A05DE"/>
    <w:rsid w:val="000A23FF"/>
    <w:rsid w:val="000A69D6"/>
    <w:rsid w:val="000B2B77"/>
    <w:rsid w:val="000B3ABD"/>
    <w:rsid w:val="000C1AF0"/>
    <w:rsid w:val="000D06D6"/>
    <w:rsid w:val="000D0FE2"/>
    <w:rsid w:val="000D4941"/>
    <w:rsid w:val="000D4A03"/>
    <w:rsid w:val="000D67AE"/>
    <w:rsid w:val="00100E71"/>
    <w:rsid w:val="00101219"/>
    <w:rsid w:val="00101ED9"/>
    <w:rsid w:val="00106082"/>
    <w:rsid w:val="00111A07"/>
    <w:rsid w:val="00122A3F"/>
    <w:rsid w:val="00126B0F"/>
    <w:rsid w:val="00126ECB"/>
    <w:rsid w:val="00127844"/>
    <w:rsid w:val="00134505"/>
    <w:rsid w:val="001378E2"/>
    <w:rsid w:val="00140C6F"/>
    <w:rsid w:val="00150E1B"/>
    <w:rsid w:val="0015795B"/>
    <w:rsid w:val="00162051"/>
    <w:rsid w:val="00165079"/>
    <w:rsid w:val="001678E5"/>
    <w:rsid w:val="0017053D"/>
    <w:rsid w:val="001705D4"/>
    <w:rsid w:val="00173555"/>
    <w:rsid w:val="001753DB"/>
    <w:rsid w:val="0018103C"/>
    <w:rsid w:val="0018261A"/>
    <w:rsid w:val="0018613D"/>
    <w:rsid w:val="001870B6"/>
    <w:rsid w:val="00195F71"/>
    <w:rsid w:val="001A0781"/>
    <w:rsid w:val="001A1289"/>
    <w:rsid w:val="001A3272"/>
    <w:rsid w:val="001A782D"/>
    <w:rsid w:val="001B1993"/>
    <w:rsid w:val="001B2380"/>
    <w:rsid w:val="001D40B7"/>
    <w:rsid w:val="001E126B"/>
    <w:rsid w:val="001E128E"/>
    <w:rsid w:val="001F0376"/>
    <w:rsid w:val="001F24C6"/>
    <w:rsid w:val="001F3B87"/>
    <w:rsid w:val="001F6103"/>
    <w:rsid w:val="002033AA"/>
    <w:rsid w:val="00203A32"/>
    <w:rsid w:val="002045B1"/>
    <w:rsid w:val="002169A3"/>
    <w:rsid w:val="0022120D"/>
    <w:rsid w:val="00221330"/>
    <w:rsid w:val="002229F0"/>
    <w:rsid w:val="00227853"/>
    <w:rsid w:val="0023010F"/>
    <w:rsid w:val="00231C63"/>
    <w:rsid w:val="00233E52"/>
    <w:rsid w:val="00237CAF"/>
    <w:rsid w:val="00242E70"/>
    <w:rsid w:val="00246825"/>
    <w:rsid w:val="00254A9C"/>
    <w:rsid w:val="0026190C"/>
    <w:rsid w:val="00273CAD"/>
    <w:rsid w:val="00275835"/>
    <w:rsid w:val="002817AE"/>
    <w:rsid w:val="00281F7E"/>
    <w:rsid w:val="00291DDD"/>
    <w:rsid w:val="00292785"/>
    <w:rsid w:val="00295EF5"/>
    <w:rsid w:val="002974CF"/>
    <w:rsid w:val="002C0D57"/>
    <w:rsid w:val="002C12F2"/>
    <w:rsid w:val="002C1EE0"/>
    <w:rsid w:val="002C3DDD"/>
    <w:rsid w:val="002C44CC"/>
    <w:rsid w:val="002C4F43"/>
    <w:rsid w:val="002D10F2"/>
    <w:rsid w:val="002D29DD"/>
    <w:rsid w:val="002D395D"/>
    <w:rsid w:val="002D3ADD"/>
    <w:rsid w:val="002D6632"/>
    <w:rsid w:val="002D6875"/>
    <w:rsid w:val="002F0FFD"/>
    <w:rsid w:val="002F6CEB"/>
    <w:rsid w:val="003036D5"/>
    <w:rsid w:val="003144B8"/>
    <w:rsid w:val="0031532B"/>
    <w:rsid w:val="00324573"/>
    <w:rsid w:val="00325ABE"/>
    <w:rsid w:val="003334EF"/>
    <w:rsid w:val="00333C82"/>
    <w:rsid w:val="00342068"/>
    <w:rsid w:val="0035050E"/>
    <w:rsid w:val="0035464F"/>
    <w:rsid w:val="00354F0F"/>
    <w:rsid w:val="00362C18"/>
    <w:rsid w:val="00365899"/>
    <w:rsid w:val="00382AC3"/>
    <w:rsid w:val="003848E6"/>
    <w:rsid w:val="00391B19"/>
    <w:rsid w:val="00392BE7"/>
    <w:rsid w:val="00393061"/>
    <w:rsid w:val="00394CB8"/>
    <w:rsid w:val="003A6490"/>
    <w:rsid w:val="003B6AED"/>
    <w:rsid w:val="003C3D77"/>
    <w:rsid w:val="003C5A7D"/>
    <w:rsid w:val="003D044C"/>
    <w:rsid w:val="003D3956"/>
    <w:rsid w:val="003D4E42"/>
    <w:rsid w:val="003E15B3"/>
    <w:rsid w:val="003E2028"/>
    <w:rsid w:val="003E2A18"/>
    <w:rsid w:val="003E653D"/>
    <w:rsid w:val="003F0E78"/>
    <w:rsid w:val="003F1D1A"/>
    <w:rsid w:val="003F2D3E"/>
    <w:rsid w:val="003F5C61"/>
    <w:rsid w:val="003F5ED3"/>
    <w:rsid w:val="00402AE6"/>
    <w:rsid w:val="00407080"/>
    <w:rsid w:val="00415CCD"/>
    <w:rsid w:val="004167D6"/>
    <w:rsid w:val="00417FEE"/>
    <w:rsid w:val="00421010"/>
    <w:rsid w:val="004215B4"/>
    <w:rsid w:val="004276C9"/>
    <w:rsid w:val="004401A1"/>
    <w:rsid w:val="00444E6C"/>
    <w:rsid w:val="00445D0D"/>
    <w:rsid w:val="00447CEB"/>
    <w:rsid w:val="00450A57"/>
    <w:rsid w:val="00450ACF"/>
    <w:rsid w:val="004549BB"/>
    <w:rsid w:val="00463A25"/>
    <w:rsid w:val="00466FC5"/>
    <w:rsid w:val="0047385F"/>
    <w:rsid w:val="00475C43"/>
    <w:rsid w:val="00480B28"/>
    <w:rsid w:val="004839F9"/>
    <w:rsid w:val="0048508E"/>
    <w:rsid w:val="00486D34"/>
    <w:rsid w:val="00491958"/>
    <w:rsid w:val="004966A3"/>
    <w:rsid w:val="004971A9"/>
    <w:rsid w:val="004A2CFE"/>
    <w:rsid w:val="004B474E"/>
    <w:rsid w:val="004B6EE0"/>
    <w:rsid w:val="004C064E"/>
    <w:rsid w:val="004C0795"/>
    <w:rsid w:val="004C284E"/>
    <w:rsid w:val="004C671D"/>
    <w:rsid w:val="004D4AEF"/>
    <w:rsid w:val="004D54B8"/>
    <w:rsid w:val="004E300C"/>
    <w:rsid w:val="004E5CF6"/>
    <w:rsid w:val="004E7F20"/>
    <w:rsid w:val="004E7FAF"/>
    <w:rsid w:val="004F1E43"/>
    <w:rsid w:val="005125A2"/>
    <w:rsid w:val="00512B12"/>
    <w:rsid w:val="00515D6C"/>
    <w:rsid w:val="00517F92"/>
    <w:rsid w:val="0052427D"/>
    <w:rsid w:val="00527930"/>
    <w:rsid w:val="00530971"/>
    <w:rsid w:val="00541CC7"/>
    <w:rsid w:val="0054430B"/>
    <w:rsid w:val="005470E8"/>
    <w:rsid w:val="00551DF3"/>
    <w:rsid w:val="00555A95"/>
    <w:rsid w:val="00560708"/>
    <w:rsid w:val="005609CD"/>
    <w:rsid w:val="00565A36"/>
    <w:rsid w:val="00574396"/>
    <w:rsid w:val="00576182"/>
    <w:rsid w:val="00580E56"/>
    <w:rsid w:val="005814DA"/>
    <w:rsid w:val="005851F9"/>
    <w:rsid w:val="00587391"/>
    <w:rsid w:val="005A64D2"/>
    <w:rsid w:val="005B0BEB"/>
    <w:rsid w:val="005B46D5"/>
    <w:rsid w:val="005C14C8"/>
    <w:rsid w:val="005D077C"/>
    <w:rsid w:val="005D07F0"/>
    <w:rsid w:val="005D4BB5"/>
    <w:rsid w:val="005D52F2"/>
    <w:rsid w:val="005E0117"/>
    <w:rsid w:val="005F0647"/>
    <w:rsid w:val="0060228F"/>
    <w:rsid w:val="0060628B"/>
    <w:rsid w:val="00606663"/>
    <w:rsid w:val="00607BEC"/>
    <w:rsid w:val="00612AD1"/>
    <w:rsid w:val="00613745"/>
    <w:rsid w:val="00615249"/>
    <w:rsid w:val="00615355"/>
    <w:rsid w:val="006275E6"/>
    <w:rsid w:val="006317F2"/>
    <w:rsid w:val="00632DD7"/>
    <w:rsid w:val="006338EA"/>
    <w:rsid w:val="00645014"/>
    <w:rsid w:val="006673FC"/>
    <w:rsid w:val="00681616"/>
    <w:rsid w:val="00682868"/>
    <w:rsid w:val="0068366D"/>
    <w:rsid w:val="00691D29"/>
    <w:rsid w:val="006928BD"/>
    <w:rsid w:val="00695634"/>
    <w:rsid w:val="00696BE8"/>
    <w:rsid w:val="00696FD7"/>
    <w:rsid w:val="006A07A0"/>
    <w:rsid w:val="006A3FC8"/>
    <w:rsid w:val="006B3846"/>
    <w:rsid w:val="006B4521"/>
    <w:rsid w:val="006B63AF"/>
    <w:rsid w:val="006F0401"/>
    <w:rsid w:val="006F507D"/>
    <w:rsid w:val="00703897"/>
    <w:rsid w:val="00713450"/>
    <w:rsid w:val="00730501"/>
    <w:rsid w:val="0073352E"/>
    <w:rsid w:val="00735333"/>
    <w:rsid w:val="00737CCC"/>
    <w:rsid w:val="00741E94"/>
    <w:rsid w:val="00743C0B"/>
    <w:rsid w:val="00745543"/>
    <w:rsid w:val="00751990"/>
    <w:rsid w:val="00751B27"/>
    <w:rsid w:val="00752D84"/>
    <w:rsid w:val="00756232"/>
    <w:rsid w:val="00760A9E"/>
    <w:rsid w:val="00762DD2"/>
    <w:rsid w:val="00766BDA"/>
    <w:rsid w:val="0076710A"/>
    <w:rsid w:val="00767AEE"/>
    <w:rsid w:val="0078141F"/>
    <w:rsid w:val="00781E18"/>
    <w:rsid w:val="00783D04"/>
    <w:rsid w:val="007854BC"/>
    <w:rsid w:val="00792024"/>
    <w:rsid w:val="0079660B"/>
    <w:rsid w:val="007A111C"/>
    <w:rsid w:val="007A51C8"/>
    <w:rsid w:val="007B0F55"/>
    <w:rsid w:val="007B5019"/>
    <w:rsid w:val="007C07D8"/>
    <w:rsid w:val="007C0FA5"/>
    <w:rsid w:val="007C1724"/>
    <w:rsid w:val="007C510F"/>
    <w:rsid w:val="007C6788"/>
    <w:rsid w:val="007C6D4F"/>
    <w:rsid w:val="007F20A2"/>
    <w:rsid w:val="007F58F7"/>
    <w:rsid w:val="007F7F30"/>
    <w:rsid w:val="0080061E"/>
    <w:rsid w:val="008227D6"/>
    <w:rsid w:val="00823BE0"/>
    <w:rsid w:val="008404DE"/>
    <w:rsid w:val="00852F2E"/>
    <w:rsid w:val="00863DBE"/>
    <w:rsid w:val="00866EC2"/>
    <w:rsid w:val="008671DA"/>
    <w:rsid w:val="0087177B"/>
    <w:rsid w:val="0087374F"/>
    <w:rsid w:val="0087733F"/>
    <w:rsid w:val="00880860"/>
    <w:rsid w:val="008905A4"/>
    <w:rsid w:val="00892367"/>
    <w:rsid w:val="00893B18"/>
    <w:rsid w:val="00894B52"/>
    <w:rsid w:val="00897171"/>
    <w:rsid w:val="008A4084"/>
    <w:rsid w:val="008B1A36"/>
    <w:rsid w:val="008B372D"/>
    <w:rsid w:val="008B42B8"/>
    <w:rsid w:val="008C5287"/>
    <w:rsid w:val="008D19FD"/>
    <w:rsid w:val="008E0000"/>
    <w:rsid w:val="008E46A9"/>
    <w:rsid w:val="008E59BC"/>
    <w:rsid w:val="008F5AB5"/>
    <w:rsid w:val="009007E5"/>
    <w:rsid w:val="00901889"/>
    <w:rsid w:val="009031BE"/>
    <w:rsid w:val="00912915"/>
    <w:rsid w:val="00912C8D"/>
    <w:rsid w:val="009135DF"/>
    <w:rsid w:val="009136E5"/>
    <w:rsid w:val="00913C07"/>
    <w:rsid w:val="00914471"/>
    <w:rsid w:val="009270CB"/>
    <w:rsid w:val="009425AD"/>
    <w:rsid w:val="009460DA"/>
    <w:rsid w:val="00951411"/>
    <w:rsid w:val="009521E6"/>
    <w:rsid w:val="00952A1B"/>
    <w:rsid w:val="00953221"/>
    <w:rsid w:val="00953620"/>
    <w:rsid w:val="00955DCE"/>
    <w:rsid w:val="00961B39"/>
    <w:rsid w:val="009706F4"/>
    <w:rsid w:val="00971912"/>
    <w:rsid w:val="00977C34"/>
    <w:rsid w:val="00987235"/>
    <w:rsid w:val="00996318"/>
    <w:rsid w:val="009A33B5"/>
    <w:rsid w:val="009A633D"/>
    <w:rsid w:val="009A7860"/>
    <w:rsid w:val="009B0C6A"/>
    <w:rsid w:val="009B1600"/>
    <w:rsid w:val="009B2884"/>
    <w:rsid w:val="009B328B"/>
    <w:rsid w:val="009C045A"/>
    <w:rsid w:val="009C04CC"/>
    <w:rsid w:val="009D6104"/>
    <w:rsid w:val="009D6E29"/>
    <w:rsid w:val="009E0DB0"/>
    <w:rsid w:val="009E4288"/>
    <w:rsid w:val="009E66B0"/>
    <w:rsid w:val="009F6818"/>
    <w:rsid w:val="00A01167"/>
    <w:rsid w:val="00A11DA4"/>
    <w:rsid w:val="00A16CBF"/>
    <w:rsid w:val="00A24E9A"/>
    <w:rsid w:val="00A50B5D"/>
    <w:rsid w:val="00A52F2E"/>
    <w:rsid w:val="00A572F9"/>
    <w:rsid w:val="00A5784F"/>
    <w:rsid w:val="00A63023"/>
    <w:rsid w:val="00A63354"/>
    <w:rsid w:val="00A66510"/>
    <w:rsid w:val="00A67150"/>
    <w:rsid w:val="00A7372E"/>
    <w:rsid w:val="00A741AB"/>
    <w:rsid w:val="00A83641"/>
    <w:rsid w:val="00A96F5D"/>
    <w:rsid w:val="00A97034"/>
    <w:rsid w:val="00A978A7"/>
    <w:rsid w:val="00AA142F"/>
    <w:rsid w:val="00AA4DA2"/>
    <w:rsid w:val="00AA7341"/>
    <w:rsid w:val="00AC1A52"/>
    <w:rsid w:val="00AD2956"/>
    <w:rsid w:val="00AE0220"/>
    <w:rsid w:val="00AE235D"/>
    <w:rsid w:val="00AF0038"/>
    <w:rsid w:val="00B00023"/>
    <w:rsid w:val="00B03E9C"/>
    <w:rsid w:val="00B075DB"/>
    <w:rsid w:val="00B107D6"/>
    <w:rsid w:val="00B13367"/>
    <w:rsid w:val="00B15EF0"/>
    <w:rsid w:val="00B20C4F"/>
    <w:rsid w:val="00B232A2"/>
    <w:rsid w:val="00B23B0A"/>
    <w:rsid w:val="00B300D1"/>
    <w:rsid w:val="00B30AB6"/>
    <w:rsid w:val="00B31849"/>
    <w:rsid w:val="00B404D0"/>
    <w:rsid w:val="00B41B87"/>
    <w:rsid w:val="00B44C2E"/>
    <w:rsid w:val="00B51F80"/>
    <w:rsid w:val="00B57D73"/>
    <w:rsid w:val="00B6002D"/>
    <w:rsid w:val="00B67541"/>
    <w:rsid w:val="00B8339A"/>
    <w:rsid w:val="00B839A3"/>
    <w:rsid w:val="00B8519C"/>
    <w:rsid w:val="00B853D1"/>
    <w:rsid w:val="00B85B6B"/>
    <w:rsid w:val="00B86290"/>
    <w:rsid w:val="00BA16B0"/>
    <w:rsid w:val="00BB358C"/>
    <w:rsid w:val="00BB523C"/>
    <w:rsid w:val="00BB7495"/>
    <w:rsid w:val="00BB7C9B"/>
    <w:rsid w:val="00BC17B4"/>
    <w:rsid w:val="00BD15DC"/>
    <w:rsid w:val="00BD2C85"/>
    <w:rsid w:val="00BD2D3E"/>
    <w:rsid w:val="00BE0031"/>
    <w:rsid w:val="00BE232D"/>
    <w:rsid w:val="00BE7EC3"/>
    <w:rsid w:val="00BF4770"/>
    <w:rsid w:val="00BF7FD9"/>
    <w:rsid w:val="00C135EC"/>
    <w:rsid w:val="00C15AF9"/>
    <w:rsid w:val="00C208D4"/>
    <w:rsid w:val="00C20E76"/>
    <w:rsid w:val="00C2214E"/>
    <w:rsid w:val="00C23694"/>
    <w:rsid w:val="00C34E97"/>
    <w:rsid w:val="00C35E1A"/>
    <w:rsid w:val="00C43C0B"/>
    <w:rsid w:val="00C65391"/>
    <w:rsid w:val="00C71B37"/>
    <w:rsid w:val="00C726CA"/>
    <w:rsid w:val="00C73668"/>
    <w:rsid w:val="00C75B8E"/>
    <w:rsid w:val="00C81C88"/>
    <w:rsid w:val="00C94AE2"/>
    <w:rsid w:val="00CA5300"/>
    <w:rsid w:val="00CB4F32"/>
    <w:rsid w:val="00CC0AF1"/>
    <w:rsid w:val="00CC2B85"/>
    <w:rsid w:val="00CC2FC3"/>
    <w:rsid w:val="00CC6C56"/>
    <w:rsid w:val="00CC76AE"/>
    <w:rsid w:val="00CD2E99"/>
    <w:rsid w:val="00CD3E95"/>
    <w:rsid w:val="00CD3FEE"/>
    <w:rsid w:val="00CD4660"/>
    <w:rsid w:val="00CE0A5A"/>
    <w:rsid w:val="00CE168E"/>
    <w:rsid w:val="00CE3C01"/>
    <w:rsid w:val="00CE442A"/>
    <w:rsid w:val="00D00EC3"/>
    <w:rsid w:val="00D05620"/>
    <w:rsid w:val="00D11A5C"/>
    <w:rsid w:val="00D13E5C"/>
    <w:rsid w:val="00D1647A"/>
    <w:rsid w:val="00D174FA"/>
    <w:rsid w:val="00D2065E"/>
    <w:rsid w:val="00D24C5A"/>
    <w:rsid w:val="00D3331A"/>
    <w:rsid w:val="00D353DF"/>
    <w:rsid w:val="00D373FD"/>
    <w:rsid w:val="00D40789"/>
    <w:rsid w:val="00D464C5"/>
    <w:rsid w:val="00D5599C"/>
    <w:rsid w:val="00D57217"/>
    <w:rsid w:val="00D60265"/>
    <w:rsid w:val="00D6086F"/>
    <w:rsid w:val="00D62B10"/>
    <w:rsid w:val="00D64A28"/>
    <w:rsid w:val="00D65061"/>
    <w:rsid w:val="00D6652D"/>
    <w:rsid w:val="00D74069"/>
    <w:rsid w:val="00D77D15"/>
    <w:rsid w:val="00D80E99"/>
    <w:rsid w:val="00D829BF"/>
    <w:rsid w:val="00D949C6"/>
    <w:rsid w:val="00DA1024"/>
    <w:rsid w:val="00DA16F6"/>
    <w:rsid w:val="00DA588B"/>
    <w:rsid w:val="00DA7CD1"/>
    <w:rsid w:val="00DB2088"/>
    <w:rsid w:val="00DB7AC1"/>
    <w:rsid w:val="00DC2EDA"/>
    <w:rsid w:val="00DC7A0E"/>
    <w:rsid w:val="00DE7AB0"/>
    <w:rsid w:val="00DF1536"/>
    <w:rsid w:val="00DF156E"/>
    <w:rsid w:val="00DF7D47"/>
    <w:rsid w:val="00E10600"/>
    <w:rsid w:val="00E15AB2"/>
    <w:rsid w:val="00E15F34"/>
    <w:rsid w:val="00E161E9"/>
    <w:rsid w:val="00E16452"/>
    <w:rsid w:val="00E179D1"/>
    <w:rsid w:val="00E22C1D"/>
    <w:rsid w:val="00E22F8D"/>
    <w:rsid w:val="00E3311E"/>
    <w:rsid w:val="00E41EE3"/>
    <w:rsid w:val="00E43C33"/>
    <w:rsid w:val="00E44A91"/>
    <w:rsid w:val="00E45717"/>
    <w:rsid w:val="00E46B04"/>
    <w:rsid w:val="00E51174"/>
    <w:rsid w:val="00E57BD3"/>
    <w:rsid w:val="00E623BF"/>
    <w:rsid w:val="00E72ED0"/>
    <w:rsid w:val="00E74969"/>
    <w:rsid w:val="00E74C5B"/>
    <w:rsid w:val="00E74F88"/>
    <w:rsid w:val="00E77108"/>
    <w:rsid w:val="00E77D2C"/>
    <w:rsid w:val="00E82A9C"/>
    <w:rsid w:val="00E846ED"/>
    <w:rsid w:val="00EA00D2"/>
    <w:rsid w:val="00EA24D5"/>
    <w:rsid w:val="00EA46D8"/>
    <w:rsid w:val="00EA5889"/>
    <w:rsid w:val="00EA598E"/>
    <w:rsid w:val="00EA5C2C"/>
    <w:rsid w:val="00EB066F"/>
    <w:rsid w:val="00EB5129"/>
    <w:rsid w:val="00EB5ECA"/>
    <w:rsid w:val="00EC1914"/>
    <w:rsid w:val="00ED07C1"/>
    <w:rsid w:val="00ED104A"/>
    <w:rsid w:val="00ED45F0"/>
    <w:rsid w:val="00ED7632"/>
    <w:rsid w:val="00EE2E6A"/>
    <w:rsid w:val="00EE6E27"/>
    <w:rsid w:val="00EF4886"/>
    <w:rsid w:val="00EF67D7"/>
    <w:rsid w:val="00F03708"/>
    <w:rsid w:val="00F118CE"/>
    <w:rsid w:val="00F13330"/>
    <w:rsid w:val="00F15C60"/>
    <w:rsid w:val="00F17014"/>
    <w:rsid w:val="00F200B9"/>
    <w:rsid w:val="00F2385A"/>
    <w:rsid w:val="00F2715D"/>
    <w:rsid w:val="00F353DA"/>
    <w:rsid w:val="00F35678"/>
    <w:rsid w:val="00F4410E"/>
    <w:rsid w:val="00F53A70"/>
    <w:rsid w:val="00F56390"/>
    <w:rsid w:val="00F64750"/>
    <w:rsid w:val="00F6540F"/>
    <w:rsid w:val="00F71A5F"/>
    <w:rsid w:val="00F72645"/>
    <w:rsid w:val="00F8749A"/>
    <w:rsid w:val="00F92B66"/>
    <w:rsid w:val="00F95F32"/>
    <w:rsid w:val="00FA0A73"/>
    <w:rsid w:val="00FA58D5"/>
    <w:rsid w:val="00FB16DD"/>
    <w:rsid w:val="00FB17DA"/>
    <w:rsid w:val="00FB3F0A"/>
    <w:rsid w:val="00FB51EE"/>
    <w:rsid w:val="00FB53F3"/>
    <w:rsid w:val="00FC1BD1"/>
    <w:rsid w:val="00FC75F7"/>
    <w:rsid w:val="00FD399A"/>
    <w:rsid w:val="00FD3E5B"/>
    <w:rsid w:val="00FD457C"/>
    <w:rsid w:val="00FD67B4"/>
    <w:rsid w:val="00FE1ABC"/>
    <w:rsid w:val="00FE71DA"/>
    <w:rsid w:val="00FE7D6F"/>
    <w:rsid w:val="00FF02FA"/>
    <w:rsid w:val="00FF0737"/>
    <w:rsid w:val="00FF0ECC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2FC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DC7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7A0E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384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848E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4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5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5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5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5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2FC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DC7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7A0E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384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848E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4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5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5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5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5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pogrešno unesen datum početka postupka</izvorni_sadrzaj>
    <derivirana_varijabla naziv="DomainObject.Predmet.PrimjedbaSuca_1">pogrešno unesen datum početka postupka</derivirana_varijabla>
  </DomainObject.Predmet.PrimjedbaSuca>
  <DomainObject.Predmet.ProtustrankaFormated>
    <izvorni_sadrzaj>  PEARL   d.o.o.  za trgovinu, proizvodnju i izvoz-uvoz , BRESTOVAC</izvorni_sadrzaj>
    <derivirana_varijabla naziv="DomainObject.Predmet.ProtustrankaFormated_1">  PEARL   d.o.o.  za trgovinu, proizvodnju i izvoz-uvoz , BRESTOVAC</derivirana_varijabla>
  </DomainObject.Predmet.ProtustrankaFormated>
  <DomainObject.Predmet.ProtustrankaFormatedOIB>
    <izvorni_sadrzaj>  PEARL   d.o.o.  za trgovinu, proizvodnju i izvoz-uvoz , BRESTOVAC, OIB 36848260565</izvorni_sadrzaj>
    <derivirana_varijabla naziv="DomainObject.Predmet.ProtustrankaFormatedOIB_1">  PEARL   d.o.o.  za trgovinu, proizvodnju i izvoz-uvoz , BRESTOVAC, OIB 36848260565</derivirana_varijabla>
  </DomainObject.Predmet.ProtustrankaFormatedOIB>
  <DomainObject.Predmet.ProtustrankaFormatedWithAdress>
    <izvorni_sadrzaj> PEARL   d.o.o.  za trgovinu, proizvodnju i izvoz-uvoz , BRESTOVAC, Požeška  bb, Brestovac</izvorni_sadrzaj>
    <derivirana_varijabla naziv="DomainObject.Predmet.ProtustrankaFormatedWithAdress_1"> PEARL   d.o.o.  za trgovinu, proizvodnju i izvoz-uvoz , BRESTOVAC, Požeška  bb, Brestovac</derivirana_varijabla>
  </DomainObject.Predmet.ProtustrankaFormatedWithAdress>
  <DomainObject.Predmet.ProtustrankaFormatedWithAdressOIB>
    <izvorni_sadrzaj> PEARL   d.o.o.  za trgovinu, proizvodnju i izvoz-uvoz , BRESTOVAC, OIB 36848260565, Požeška  bb, Brestovac</izvorni_sadrzaj>
    <derivirana_varijabla naziv="DomainObject.Predmet.ProtustrankaFormatedWithAdressOIB_1"> PEARL   d.o.o.  za trgovinu, proizvodnju i izvoz-uvoz , BRESTOVAC, OIB 36848260565, Požeška  bb, Brestovac</derivirana_varijabla>
  </DomainObject.Predmet.ProtustrankaFormatedWithAdressOIB>
  <DomainObject.Predmet.ProtustrankaWithAdress>
    <izvorni_sadrzaj>PEARL   d.o.o.  za trgovinu, proizvodnju i izvoz-uvoz , BRESTOVAC Požeška  bb, Brestovac</izvorni_sadrzaj>
    <derivirana_varijabla naziv="DomainObject.Predmet.ProtustrankaWithAdress_1">PEARL   d.o.o.  za trgovinu, proizvodnju i izvoz-uvoz , BRESTOVAC Požeška  bb, Brestovac</derivirana_varijabla>
  </DomainObject.Predmet.ProtustrankaWithAdress>
  <DomainObject.Predmet.ProtustrankaWithAdressOIB>
    <izvorni_sadrzaj>PEARL   d.o.o.  za trgovinu, proizvodnju i izvoz-uvoz , BRESTOVAC, OIB 36848260565, Požeška  bb, Brestovac</izvorni_sadrzaj>
    <derivirana_varijabla naziv="DomainObject.Predmet.ProtustrankaWithAdressOIB_1">PEARL   d.o.o.  za trgovinu, proizvodnju i izvoz-uvoz , BRESTOVAC, OIB 36848260565, Požeška  bb, Brestovac</derivirana_varijabla>
  </DomainObject.Predmet.ProtustrankaWithAdressOIB>
  <DomainObject.Predmet.ProtustrankaNazivFormated>
    <izvorni_sadrzaj>PEARL   d.o.o.  za trgovinu, proizvodnju i izvoz-uvoz , BRESTOVAC</izvorni_sadrzaj>
    <derivirana_varijabla naziv="DomainObject.Predmet.ProtustrankaNazivFormated_1">PEARL   d.o.o.  za trgovinu, proizvodnju i izvoz-uvoz , BRESTOVAC</derivirana_varijabla>
  </DomainObject.Predmet.ProtustrankaNazivFormated>
  <DomainObject.Predmet.ProtustrankaNazivFormatedOIB>
    <izvorni_sadrzaj>PEARL   d.o.o.  za trgovinu, proizvodnju i izvoz-uvoz , BRESTOVAC, OIB 36848260565</izvorni_sadrzaj>
    <derivirana_varijabla naziv="DomainObject.Predmet.ProtustrankaNazivFormatedOIB_1">PEARL   d.o.o.  za trgovinu, proizvodnju i izvoz-uvoz , BRESTOVAC, OIB 36848260565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PEARL  d.o.o. za trgovinu,proizvodnju i izvoz-uvoz, BRESTOVAC*</izvorni_sadrzaj>
    <derivirana_varijabla naziv="DomainObject.Predmet.StrankaFormated_1">  PEARL  d.o.o. za trgovinu,proizvodnju i izvoz-uvoz, BRESTOVAC*</derivirana_varijabla>
  </DomainObject.Predmet.StrankaFormated>
  <DomainObject.Predmet.StrankaFormatedOIB>
    <izvorni_sadrzaj>  PEARL  d.o.o. za trgovinu,proizvodnju i izvoz-uvoz, BRESTOVAC*, OIB 36848260565</izvorni_sadrzaj>
    <derivirana_varijabla naziv="DomainObject.Predmet.StrankaFormatedOIB_1">  PEARL  d.o.o. za trgovinu,proizvodnju i izvoz-uvoz, BRESTOVAC*, OIB 36848260565</derivirana_varijabla>
  </DomainObject.Predmet.StrankaFormatedOIB>
  <DomainObject.Predmet.StrankaFormatedWithAdress>
    <izvorni_sadrzaj> PEARL  d.o.o. za trgovinu,proizvodnju i izvoz-uvoz, BRESTOVAC*, Požeška bb, Brestovac</izvorni_sadrzaj>
    <derivirana_varijabla naziv="DomainObject.Predmet.StrankaFormatedWithAdress_1"> PEARL  d.o.o. za trgovinu,proizvodnju i izvoz-uvoz, BRESTOVAC*, Požeška bb, Brestovac</derivirana_varijabla>
  </DomainObject.Predmet.StrankaFormatedWithAdress>
  <DomainObject.Predmet.StrankaFormatedWithAdressOIB>
    <izvorni_sadrzaj> PEARL  d.o.o. za trgovinu,proizvodnju i izvoz-uvoz, BRESTOVAC*, OIB 36848260565, Požeška bb, Brestovac</izvorni_sadrzaj>
    <derivirana_varijabla naziv="DomainObject.Predmet.StrankaFormatedWithAdressOIB_1"> PEARL  d.o.o. za trgovinu,proizvodnju i izvoz-uvoz, BRESTOVAC*, OIB 36848260565, Požeška bb, Brestovac</derivirana_varijabla>
  </DomainObject.Predmet.StrankaFormatedWithAdressOIB>
  <DomainObject.Predmet.StrankaWithAdress>
    <izvorni_sadrzaj>PEARL  d.o.o. za trgovinu,proizvodnju i izvoz-uvoz, BRESTOVAC* Požeška bb,Brestovac</izvorni_sadrzaj>
    <derivirana_varijabla naziv="DomainObject.Predmet.StrankaWithAdress_1">PEARL  d.o.o. za trgovinu,proizvodnju i izvoz-uvoz, BRESTOVAC* Požeška bb,Brestovac</derivirana_varijabla>
  </DomainObject.Predmet.StrankaWithAdress>
  <DomainObject.Predmet.StrankaWithAdressOIB>
    <izvorni_sadrzaj>PEARL  d.o.o. za trgovinu,proizvodnju i izvoz-uvoz, BRESTOVAC*, OIB 36848260565, Požeška bb,Brestovac</izvorni_sadrzaj>
    <derivirana_varijabla naziv="DomainObject.Predmet.StrankaWithAdressOIB_1">PEARL  d.o.o. za trgovinu,proizvodnju i izvoz-uvoz, BRESTOVAC*, OIB 36848260565, Požeška bb,Brestovac</derivirana_varijabla>
  </DomainObject.Predmet.StrankaWithAdressOIB>
  <DomainObject.Predmet.StrankaNazivFormated>
    <izvorni_sadrzaj>PEARL  d.o.o. za trgovinu,proizvodnju i izvoz-uvoz, BRESTOVAC*</izvorni_sadrzaj>
    <derivirana_varijabla naziv="DomainObject.Predmet.StrankaNazivFormated_1">PEARL  d.o.o. za trgovinu,proizvodnju i izvoz-uvoz, BRESTOVAC*</derivirana_varijabla>
  </DomainObject.Predmet.StrankaNazivFormated>
  <DomainObject.Predmet.StrankaNazivFormatedOIB>
    <izvorni_sadrzaj>PEARL  d.o.o. za trgovinu,proizvodnju i izvoz-uvoz, BRESTOVAC*, OIB 36848260565</izvorni_sadrzaj>
    <derivirana_varijabla naziv="DomainObject.Predmet.StrankaNazivFormatedOIB_1">PEARL  d.o.o. za trgovinu,proizvodnju i izvoz-uvoz, BRESTOVAC*, OIB 36848260565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PEARL  d.o.o. za trgovinu,proizvodnju i izvoz-uvoz, BRESTOVAC*</item>
    </izvorni_sadrzaj>
    <derivirana_varijabla naziv="DomainObject.Predmet.StrankaListFormated_1">
      <item>PEARL  d.o.o. za trgovinu,proizvodnju i izvoz-uvoz, BRESTOVAC*</item>
    </derivirana_varijabla>
  </DomainObject.Predmet.StrankaListFormated>
  <DomainObject.Predmet.StrankaListFormatedOIB>
    <izvorni_sadrzaj>
      <item>PEARL  d.o.o. za trgovinu,proizvodnju i izvoz-uvoz, BRESTOVAC*, OIB 36848260565</item>
    </izvorni_sadrzaj>
    <derivirana_varijabla naziv="DomainObject.Predmet.StrankaListFormatedOIB_1">
      <item>PEARL  d.o.o. za trgovinu,proizvodnju i izvoz-uvoz, BRESTOVAC*, OIB 36848260565</item>
    </derivirana_varijabla>
  </DomainObject.Predmet.StrankaListFormatedOIB>
  <DomainObject.Predmet.StrankaListFormatedWithAdress>
    <izvorni_sadrzaj>
      <item>PEARL  d.o.o. za trgovinu,proizvodnju i izvoz-uvoz, BRESTOVAC*, Požeška bb, Brestovac</item>
    </izvorni_sadrzaj>
    <derivirana_varijabla naziv="DomainObject.Predmet.StrankaListFormatedWithAdress_1">
      <item>PEARL  d.o.o. za trgovinu,proizvodnju i izvoz-uvoz, BRESTOVAC*, Požeška bb, Brestovac</item>
    </derivirana_varijabla>
  </DomainObject.Predmet.StrankaListFormatedWithAdress>
  <DomainObject.Predmet.StrankaListFormatedWithAdressOIB>
    <izvorni_sadrzaj>
      <item>PEARL  d.o.o. za trgovinu,proizvodnju i izvoz-uvoz, BRESTOVAC*, OIB 36848260565, Požeška bb, Brestovac</item>
    </izvorni_sadrzaj>
    <derivirana_varijabla naziv="DomainObject.Predmet.StrankaListFormatedWithAdressOIB_1">
      <item>PEARL  d.o.o. za trgovinu,proizvodnju i izvoz-uvoz, BRESTOVAC*, OIB 36848260565, Požeška bb, Brestovac</item>
    </derivirana_varijabla>
  </DomainObject.Predmet.StrankaListFormatedWithAdressOIB>
  <DomainObject.Predmet.StrankaListNazivFormated>
    <izvorni_sadrzaj>
      <item>PEARL  d.o.o. za trgovinu,proizvodnju i izvoz-uvoz, BRESTOVAC*</item>
    </izvorni_sadrzaj>
    <derivirana_varijabla naziv="DomainObject.Predmet.StrankaListNazivFormated_1">
      <item>PEARL  d.o.o. za trgovinu,proizvodnju i izvoz-uvoz, BRESTOVAC*</item>
    </derivirana_varijabla>
  </DomainObject.Predmet.StrankaListNazivFormated>
  <DomainObject.Predmet.StrankaListNazivFormatedOIB>
    <izvorni_sadrzaj>
      <item>PEARL  d.o.o. za trgovinu,proizvodnju i izvoz-uvoz, BRESTOVAC*, OIB 36848260565</item>
    </izvorni_sadrzaj>
    <derivirana_varijabla naziv="DomainObject.Predmet.StrankaListNazivFormatedOIB_1">
      <item>PEARL  d.o.o. za trgovinu,proizvodnju i izvoz-uvoz, BRESTOVAC*, OIB 36848260565</item>
    </derivirana_varijabla>
  </DomainObject.Predmet.StrankaListNazivFormatedOIB>
  <DomainObject.Predmet.ProtuStrankaListFormated>
    <izvorni_sadrzaj>
      <item>PEARL   d.o.o.  za trgovinu, proizvodnju i izvoz-uvoz , BRESTOVAC</item>
    </izvorni_sadrzaj>
    <derivirana_varijabla naziv="DomainObject.Predmet.ProtuStrankaListFormated_1">
      <item>PEARL   d.o.o.  za trgovinu, proizvodnju i izvoz-uvoz , BRESTOVAC</item>
    </derivirana_varijabla>
  </DomainObject.Predmet.ProtuStrankaListFormated>
  <DomainObject.Predmet.ProtuStrankaListFormatedOIB>
    <izvorni_sadrzaj>
      <item>PEARL   d.o.o.  za trgovinu, proizvodnju i izvoz-uvoz , BRESTOVAC, OIB 36848260565</item>
    </izvorni_sadrzaj>
    <derivirana_varijabla naziv="DomainObject.Predmet.ProtuStrankaListFormatedOIB_1">
      <item>PEARL   d.o.o.  za trgovinu, proizvodnju i izvoz-uvoz , BRESTOVAC, OIB 36848260565</item>
    </derivirana_varijabla>
  </DomainObject.Predmet.ProtuStrankaListFormatedOIB>
  <DomainObject.Predmet.ProtuStrankaListFormatedWithAdress>
    <izvorni_sadrzaj>
      <item>PEARL   d.o.o.  za trgovinu, proizvodnju i izvoz-uvoz , BRESTOVAC, Požeška  bb, Brestovac</item>
    </izvorni_sadrzaj>
    <derivirana_varijabla naziv="DomainObject.Predmet.ProtuStrankaListFormatedWithAdress_1">
      <item>PEARL   d.o.o.  za trgovinu, proizvodnju i izvoz-uvoz , BRESTOVAC, Požeška  bb, Brestovac</item>
    </derivirana_varijabla>
  </DomainObject.Predmet.ProtuStrankaListFormatedWithAdress>
  <DomainObject.Predmet.ProtuStrankaListFormatedWithAdressOIB>
    <izvorni_sadrzaj>
      <item>PEARL   d.o.o.  za trgovinu, proizvodnju i izvoz-uvoz , BRESTOVAC, OIB 36848260565, Požeška  bb, Brestovac</item>
    </izvorni_sadrzaj>
    <derivirana_varijabla naziv="DomainObject.Predmet.ProtuStrankaListFormatedWithAdressOIB_1">
      <item>PEARL   d.o.o.  za trgovinu, proizvodnju i izvoz-uvoz , BRESTOVAC, OIB 36848260565, Požeška  bb, Brestovac</item>
    </derivirana_varijabla>
  </DomainObject.Predmet.ProtuStrankaListFormatedWithAdressOIB>
  <DomainObject.Predmet.ProtuStrankaListNazivFormated>
    <izvorni_sadrzaj>
      <item>PEARL   d.o.o.  za trgovinu, proizvodnju i izvoz-uvoz , BRESTOVAC</item>
    </izvorni_sadrzaj>
    <derivirana_varijabla naziv="DomainObject.Predmet.ProtuStrankaListNazivFormated_1">
      <item>PEARL   d.o.o.  za trgovinu, proizvodnju i izvoz-uvoz , BRESTOVAC</item>
    </derivirana_varijabla>
  </DomainObject.Predmet.ProtuStrankaListNazivFormated>
  <DomainObject.Predmet.ProtuStrankaListNazivFormatedOIB>
    <izvorni_sadrzaj>
      <item>PEARL   d.o.o.  za trgovinu, proizvodnju i izvoz-uvoz , BRESTOVAC, OIB 36848260565</item>
    </izvorni_sadrzaj>
    <derivirana_varijabla naziv="DomainObject.Predmet.ProtuStrankaListNazivFormatedOIB_1">
      <item>PEARL   d.o.o.  za trgovinu, proizvodnju i izvoz-uvoz , BRESTOVAC, OIB 36848260565</item>
    </derivirana_varijabla>
  </DomainObject.Predmet.ProtuStrankaListNazivFormatedOIB>
  <DomainObject.Predmet.OstaliListFormated>
    <izvorni_sadrzaj>
      <item>MARKO MARJANOVIĆ</item>
      <item>MIRA JELČIĆ</item>
      <item>JURAJ RAJIĆ, odvjetnik</item>
    </izvorni_sadrzaj>
    <derivirana_varijabla naziv="DomainObject.Predmet.OstaliListFormated_1">
      <item>MARKO MARJANOVIĆ</item>
      <item>MIRA JELČIĆ</item>
      <item>JURAJ RAJIĆ, odvjetnik</item>
    </derivirana_varijabla>
  </DomainObject.Predmet.OstaliListFormated>
  <DomainObject.Predmet.OstaliListFormatedOIB>
    <izvorni_sadrzaj>
      <item>MARKO MARJANOVIĆ</item>
      <item>MIRA JELČIĆ</item>
      <item>JURAJ RAJIĆ, odvjetnik</item>
    </izvorni_sadrzaj>
    <derivirana_varijabla naziv="DomainObject.Predmet.OstaliListFormatedOIB_1">
      <item>MARKO MARJANOVIĆ</item>
      <item>MIRA JELČIĆ</item>
      <item>JURAJ RAJIĆ, odvjetnik</item>
    </derivirana_varijabla>
  </DomainObject.Predmet.OstaliListFormatedOIB>
  <DomainObject.Predmet.OstaliListFormatedWithAdress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_1">
      <item>MARKO MARJANOVIĆ, 34000 Požega</item>
      <item>MIRA JELČIĆ, 35000 Slavonski Brod</item>
      <item>JURAJ RAJIĆ, odvjetnik, 34000 Požega</item>
    </derivirana_varijabla>
  </DomainObject.Predmet.OstaliListFormatedWithAdress>
  <DomainObject.Predmet.OstaliListFormatedWithAdressOIB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OIB_1">
      <item>MARKO MARJANOVIĆ, 34000 Požega</item>
      <item>MIRA JELČIĆ, 35000 Slavonski Brod</item>
      <item>JURAJ RAJIĆ, odvjetnik, 34000 Požega</item>
    </derivirana_varijabla>
  </DomainObject.Predmet.OstaliListFormatedWithAdressOIB>
  <DomainObject.Predmet.OstaliListNazivFormated>
    <izvorni_sadrzaj>
      <item>MARKO MARJANOVIĆ</item>
      <item>MIRA JELČIĆ</item>
      <item>JURAJ RAJIĆ, odvjetnik</item>
    </izvorni_sadrzaj>
    <derivirana_varijabla naziv="DomainObject.Predmet.OstaliListNazivFormated_1">
      <item>MARKO MARJANOVIĆ</item>
      <item>MIRA JELČIĆ</item>
      <item>JURAJ RAJIĆ, odvjetnik</item>
    </derivirana_varijabla>
  </DomainObject.Predmet.OstaliListNazivFormated>
  <DomainObject.Predmet.OstaliListNazivFormatedOIB>
    <izvorni_sadrzaj>
      <item>MARKO MARJANOVIĆ</item>
      <item>MIRA JELČIĆ</item>
      <item>JURAJ RAJIĆ, odvjetnik</item>
    </izvorni_sadrzaj>
    <derivirana_varijabla naziv="DomainObject.Predmet.OstaliListNazivFormatedOIB_1">
      <item>MARKO MARJANOVIĆ</item>
      <item>MIRA JELČIĆ</item>
      <item>JURAJ RAJIĆ,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PEARL  d.o.o. za trgovinu,proizvodnju i izvoz-uvoz, BRESTOVAC*</izvorni_sadrzaj>
    <derivirana_varijabla naziv="DomainObject.Predmet.StrankaIDrugi_1">PEARL  d.o.o. za trgovinu,proizvodnju i izvoz-uvoz, BRESTOVAC*</derivirana_varijabla>
  </DomainObject.Predmet.StrankaIDrugi>
  <DomainObject.Predmet.ProtustrankaIDrugi>
    <izvorni_sadrzaj>PEARL   d.o.o.  za trgovinu, proizvodnju i izvoz-uvoz , BRESTOVAC</izvorni_sadrzaj>
    <derivirana_varijabla naziv="DomainObject.Predmet.ProtustrankaIDrugi_1">PEARL   d.o.o.  za trgovinu, proizvodnju i izvoz-uvoz , BRESTOVAC</derivirana_varijabla>
  </DomainObject.Predmet.ProtustrankaIDrugi>
  <DomainObject.Predmet.StrankaIDrugiAdressOIB>
    <izvorni_sadrzaj>PEARL  d.o.o. za trgovinu,proizvodnju i izvoz-uvoz, BRESTOVAC*, OIB 36848260565, Požeška bb, Brestovac</izvorni_sadrzaj>
    <derivirana_varijabla naziv="DomainObject.Predmet.StrankaIDrugiAdressOIB_1">PEARL  d.o.o. za trgovinu,proizvodnju i izvoz-uvoz, BRESTOVAC*, OIB 36848260565, Požeška bb, Brestovac</derivirana_varijabla>
  </DomainObject.Predmet.StrankaIDrugiAdressOIB>
  <DomainObject.Predmet.ProtustrankaIDrugiAdressOIB>
    <izvorni_sadrzaj>PEARL   d.o.o.  za trgovinu, proizvodnju i izvoz-uvoz , BRESTOVAC, OIB 36848260565, Požeška  bb, Brestovac</izvorni_sadrzaj>
    <derivirana_varijabla naziv="DomainObject.Predmet.ProtustrankaIDrugiAdressOIB_1">PEARL   d.o.o.  za trgovinu, proizvodnju i izvoz-uvoz , BRESTOVAC, OIB 36848260565, Požeška  bb,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izvorni_sadrzaj>
    <derivirana_varijabla naziv="DomainObject.Predmet.SudioniciListNaziv_1"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derivirana_varijabla>
  </DomainObject.Predmet.SudioniciListNaziv>
  <DomainObject.Predmet.SudioniciListAdressOIB>
    <izvorni_sadrzaj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izvorni_sadrzaj>
    <derivirana_varijabla naziv="DomainObject.Predmet.SudioniciListAdressOIB_1"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36848260565</item>
      <item>, OIB 36848260565</item>
      <item>, OIB null</item>
      <item>, OIB null</item>
      <item>, OIB null</item>
    </izvorni_sadrzaj>
    <derivirana_varijabla naziv="DomainObject.Predmet.SudioniciListNazivOIB_1">
      <item>, OIB 36848260565</item>
      <item>, OIB 36848260565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D3FF3-5167-4DB1-8603-8168C9CA3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830</properties:Words>
  <properties:Characters>4534</properties:Characters>
  <properties:Lines>101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VII/St-19/2009-19</vt:lpstr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2017-10-12T09:31:00Z</dcterms:created>
  <dc:creator>zbiondic</dc:creator>
  <cp:lastModifiedBy>wsadmin</cp:lastModifiedBy>
  <cp:lastPrinted>2017-10-12T10:53:00Z</cp:lastPrinted>
  <dcterms:modified xmlns:xsi="http://www.w3.org/2001/XMLSchema-instance" xsi:type="dcterms:W3CDTF">2017-10-12T11:03:00Z</dcterms:modified>
  <cp:revision>7</cp:revision>
  <dc:title>Broj: VII/St-19/2009-19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