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0884" w14:paraId="e2d0884" w:rsidRDefault="002D1ED1" w:rsidP="00910611" w:rsidR="002D1E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ED1" w:rsidP="00910611" w:rsidR="002D1ED1">
      <w:r>
        <w:rPr>
          <w:rFonts w:eastAsia="MS Mincho"/>
        </w:rPr>
        <w:t>REPUBLIKA HRVATSKA</w:t>
      </w:r>
    </w:p>
    <w:p w:rsidRDefault="002D1ED1" w:rsidP="00910611" w:rsidR="002D1ED1">
      <w:r>
        <w:rPr>
          <w:rFonts w:eastAsia="MS Mincho"/>
        </w:rPr>
        <w:t>TRGOVAČKI SUD U RIJECI</w:t>
      </w:r>
    </w:p>
    <w:p w:rsidRDefault="002D1ED1" w:rsidR="002D1E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FD71EC" w:rsidR="0005272A" w:rsidRPr="000100A3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FD71EC" w:rsidRPr="00FD71EC">
        <w:rPr>
          <w:rFonts w:eastAsiaTheme="minorHAnsi"/>
          <w:lang w:eastAsia="en-US"/>
        </w:rPr>
        <w:t>RIJEČKA INDUSTRIJA ODJEĆE društvo s ograničenom odgovornošću za proizvodnju i trgovinu Rijeka (Grad Rijeka), Izviđačka 13</w:t>
      </w:r>
      <w:r w:rsidR="009D582A" w:rsidRPr="00FD71EC">
        <w:t xml:space="preserve">, OIB: </w:t>
      </w:r>
      <w:r w:rsidR="00FD71EC" w:rsidRPr="00FD71EC">
        <w:rPr>
          <w:rFonts w:eastAsiaTheme="minorHAnsi"/>
          <w:lang w:eastAsia="en-US"/>
        </w:rPr>
        <w:t>60667234687</w:t>
      </w:r>
      <w:r w:rsidRPr="000100A3">
        <w:t xml:space="preserve">, dana </w:t>
      </w:r>
      <w:r w:rsidR="008A115E">
        <w:t>10.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D71EC" w:rsidRPr="00FD71EC">
        <w:t>RIJEČKA INDUSTRIJA ODJEĆE društvo s ograničenom odgovornošću za proizvodnju i trgovinu Rijeka (Grad Rijeka), Izviđačka 13, OIB: 60667234687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FD71EC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FD71EC">
        <w:t xml:space="preserve">Dean Butorac, OIB: 12125020110, Rijeka, Ludvetov Breg 34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8A115E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27</w:t>
      </w:r>
      <w:r w:rsidR="000100A3" w:rsidRPr="000100A3">
        <w:rPr>
          <w:bCs/>
        </w:rPr>
        <w:t>. rujna 201</w:t>
      </w:r>
      <w:r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10</w:t>
      </w:r>
      <w:r w:rsidR="000100A3" w:rsidRPr="000100A3">
        <w:rPr>
          <w:bCs/>
        </w:rPr>
        <w:t>:</w:t>
      </w:r>
      <w:r w:rsidR="00FD71EC">
        <w:rPr>
          <w:bCs/>
        </w:rPr>
        <w:t>3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A115E">
        <w:t>3. srpnja 2018.</w:t>
      </w:r>
      <w:r>
        <w:t xml:space="preserve"> podnijela ovome sudu prijedlog za otvaranje stečajnog postupka nad dužnikom </w:t>
      </w:r>
      <w:r w:rsidR="00FD71EC" w:rsidRPr="00FD71EC">
        <w:t>RIJEČKA INDUSTRIJA ODJEĆE društvo s ograničenom odgovornošću za proizvodnju i trgovinu Rijeka (Grad Rijeka), Izviđačka 13, OIB: 60667234687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8A115E">
        <w:t>2</w:t>
      </w:r>
      <w:r w:rsidR="00FD71EC">
        <w:t>1</w:t>
      </w:r>
      <w:r w:rsidR="008A115E">
        <w:t>. lipnja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FD71EC">
        <w:t>296.350,00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D71EC">
        <w:t>četiri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10.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1A" w:rsidP="0005272A" w:rsidR="00007B1A">
      <w:r>
        <w:separator/>
      </w:r>
    </w:p>
  </w:endnote>
  <w:endnote w:id="0" w:type="continuationSeparator">
    <w:p w:rsidRDefault="00007B1A" w:rsidP="0005272A" w:rsidR="00007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D9D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1A" w:rsidP="0005272A" w:rsidR="00007B1A">
      <w:r>
        <w:separator/>
      </w:r>
    </w:p>
  </w:footnote>
  <w:footnote w:id="0" w:type="continuationSeparator">
    <w:p w:rsidRDefault="00007B1A" w:rsidP="0005272A" w:rsidR="00007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A115E">
      <w:t>3</w:t>
    </w:r>
    <w:r w:rsidR="00FD71EC">
      <w:t>90</w:t>
    </w:r>
    <w:r w:rsidR="008A115E">
      <w:t>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07B1A"/>
    <w:rsid w:val="000100A3"/>
    <w:rsid w:val="00043C0F"/>
    <w:rsid w:val="0005272A"/>
    <w:rsid w:val="00084C43"/>
    <w:rsid w:val="00144D9D"/>
    <w:rsid w:val="00267BBB"/>
    <w:rsid w:val="002D1ED1"/>
    <w:rsid w:val="002E69F9"/>
    <w:rsid w:val="003541B1"/>
    <w:rsid w:val="00435308"/>
    <w:rsid w:val="00495380"/>
    <w:rsid w:val="004D519C"/>
    <w:rsid w:val="004F6C16"/>
    <w:rsid w:val="00520689"/>
    <w:rsid w:val="00627E0F"/>
    <w:rsid w:val="00656565"/>
    <w:rsid w:val="006F39A2"/>
    <w:rsid w:val="0076139A"/>
    <w:rsid w:val="007B6D04"/>
    <w:rsid w:val="007D60F7"/>
    <w:rsid w:val="00836506"/>
    <w:rsid w:val="008A115E"/>
    <w:rsid w:val="008B5886"/>
    <w:rsid w:val="008C7709"/>
    <w:rsid w:val="00942A0F"/>
    <w:rsid w:val="009465FE"/>
    <w:rsid w:val="009D4985"/>
    <w:rsid w:val="009D582A"/>
    <w:rsid w:val="00AA43BC"/>
    <w:rsid w:val="00AF0A5D"/>
    <w:rsid w:val="00B93FF3"/>
    <w:rsid w:val="00BA3EB5"/>
    <w:rsid w:val="00C17835"/>
    <w:rsid w:val="00C3192E"/>
    <w:rsid w:val="00C81897"/>
    <w:rsid w:val="00CC09E1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D71E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INDUSTRIJA ODJEĆE d.o.o.</izvorni_sadrzaj>
    <derivirana_varijabla naziv="DomainObject.Predmet.ProtustrankaFormated_1">  RIJEČKA INDUSTRIJA ODJEĆE d.o.o.</derivirana_varijabla>
  </DomainObject.Predmet.ProtustrankaFormated>
  <DomainObject.Predmet.ProtustrankaFormatedOIB>
    <izvorni_sadrzaj>  RIJEČKA INDUSTRIJA ODJEĆE d.o.o., OIB 60667234687</izvorni_sadrzaj>
    <derivirana_varijabla naziv="DomainObject.Predmet.ProtustrankaFormatedOIB_1">  RIJEČKA INDUSTRIJA ODJEĆE d.o.o., OIB 60667234687</derivirana_varijabla>
  </DomainObject.Predmet.ProtustrankaFormatedOIB>
  <DomainObject.Predmet.ProtustrankaFormatedWithAdress>
    <izvorni_sadrzaj> RIJEČKA INDUSTRIJA ODJEĆE d.o.o., Izviđačka 13, 51000 Rijeka</izvorni_sadrzaj>
    <derivirana_varijabla naziv="DomainObject.Predmet.ProtustrankaFormatedWithAdress_1"> RIJEČKA INDUSTRIJA ODJEĆE d.o.o., Izviđačka 13, 51000 Rijeka</derivirana_varijabla>
  </DomainObject.Predmet.ProtustrankaFormatedWithAdress>
  <DomainObject.Predmet.ProtustrankaFormatedWithAdressOIB>
    <izvorni_sadrzaj> RIJEČKA INDUSTRIJA ODJEĆE d.o.o., OIB 60667234687, Izviđačka 13, 51000 Rijeka</izvorni_sadrzaj>
    <derivirana_varijabla naziv="DomainObject.Predmet.ProtustrankaFormatedWithAdressOIB_1"> RIJEČKA INDUSTRIJA ODJEĆE d.o.o., OIB 60667234687, Izviđačka 13, 51000 Rijeka</derivirana_varijabla>
  </DomainObject.Predmet.ProtustrankaFormatedWithAdressOIB>
  <DomainObject.Predmet.ProtustrankaWithAdress>
    <izvorni_sadrzaj>RIJEČKA INDUSTRIJA ODJEĆE d.o.o. Izviđačka 13, 51000 Rijeka</izvorni_sadrzaj>
    <derivirana_varijabla naziv="DomainObject.Predmet.ProtustrankaWithAdress_1">RIJEČKA INDUSTRIJA ODJEĆE d.o.o. Izviđačka 13, 51000 Rijeka</derivirana_varijabla>
  </DomainObject.Predmet.ProtustrankaWithAdress>
  <DomainObject.Predmet.ProtustrankaWithAdressOIB>
    <izvorni_sadrzaj>RIJEČKA INDUSTRIJA ODJEĆE d.o.o., OIB 60667234687, Izviđačka 13, 51000 Rijeka</izvorni_sadrzaj>
    <derivirana_varijabla naziv="DomainObject.Predmet.ProtustrankaWithAdressOIB_1">RIJEČKA INDUSTRIJA ODJEĆE d.o.o., OIB 60667234687, Izviđačka 13, 51000 Rijeka</derivirana_varijabla>
  </DomainObject.Predmet.ProtustrankaWithAdressOIB>
  <DomainObject.Predmet.ProtustrankaNazivFormated>
    <izvorni_sadrzaj>RIJEČKA INDUSTRIJA ODJEĆE d.o.o.</izvorni_sadrzaj>
    <derivirana_varijabla naziv="DomainObject.Predmet.ProtustrankaNazivFormated_1">RIJEČKA INDUSTRIJA ODJEĆE d.o.o.</derivirana_varijabla>
  </DomainObject.Predmet.ProtustrankaNazivFormated>
  <DomainObject.Predmet.ProtustrankaNazivFormatedOIB>
    <izvorni_sadrzaj>RIJEČKA INDUSTRIJA ODJEĆE d.o.o., OIB 60667234687</izvorni_sadrzaj>
    <derivirana_varijabla naziv="DomainObject.Predmet.ProtustrankaNazivFormatedOIB_1">RIJEČKA INDUSTRIJA ODJEĆE d.o.o., OIB 60667234687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RIJEČKA INDUSTRIJA ODJEĆE d.o.o.</item>
    </izvorni_sadrzaj>
    <derivirana_varijabla naziv="DomainObject.Predmet.ProtuStrankaListFormated_1">
      <item>RIJEČKA INDUSTRIJA ODJEĆE d.o.o.</item>
    </derivirana_varijabla>
  </DomainObject.Predmet.ProtuStrankaListFormated>
  <DomainObject.Predmet.ProtuStrankaListFormatedOIB>
    <izvorni_sadrzaj>
      <item>RIJEČKA INDUSTRIJA ODJEĆE d.o.o., OIB 60667234687</item>
    </izvorni_sadrzaj>
    <derivirana_varijabla naziv="DomainObject.Predmet.ProtuStrankaListFormatedOIB_1">
      <item>RIJEČKA INDUSTRIJA ODJEĆE d.o.o., OIB 60667234687</item>
    </derivirana_varijabla>
  </DomainObject.Predmet.ProtuStrankaListFormatedOIB>
  <DomainObject.Predmet.ProtuStrankaListFormatedWithAdress>
    <izvorni_sadrzaj>
      <item>RIJEČKA INDUSTRIJA ODJEĆE d.o.o., Izviđačka 13, 51000 Rijeka</item>
    </izvorni_sadrzaj>
    <derivirana_varijabla naziv="DomainObject.Predmet.ProtuStrankaListFormatedWithAdress_1">
      <item>RIJEČKA INDUSTRIJA ODJEĆE d.o.o., Izviđačka 13, 51000 Rijeka</item>
    </derivirana_varijabla>
  </DomainObject.Predmet.ProtuStrankaListFormatedWithAdress>
  <DomainObject.Predmet.ProtuStrankaListFormatedWithAdressOIB>
    <izvorni_sadrzaj>
      <item>RIJEČKA INDUSTRIJA ODJEĆE d.o.o., OIB 60667234687, Izviđačka 13, 51000 Rijeka</item>
    </izvorni_sadrzaj>
    <derivirana_varijabla naziv="DomainObject.Predmet.ProtuStrankaListFormatedWithAdressOIB_1">
      <item>RIJEČKA INDUSTRIJA ODJEĆE d.o.o., OIB 60667234687, Izviđačka 13, 51000 Rijeka</item>
    </derivirana_varijabla>
  </DomainObject.Predmet.ProtuStrankaListFormatedWithAdressOIB>
  <DomainObject.Predmet.ProtuStrankaListNazivFormated>
    <izvorni_sadrzaj>
      <item>RIJEČKA INDUSTRIJA ODJEĆE d.o.o.</item>
    </izvorni_sadrzaj>
    <derivirana_varijabla naziv="DomainObject.Predmet.ProtuStrankaListNazivFormated_1">
      <item>RIJEČKA INDUSTRIJA ODJEĆE d.o.o.</item>
    </derivirana_varijabla>
  </DomainObject.Predmet.ProtuStrankaListNazivFormated>
  <DomainObject.Predmet.ProtuStrankaListNazivFormatedOIB>
    <izvorni_sadrzaj>
      <item>RIJEČKA INDUSTRIJA ODJEĆE d.o.o., OIB 60667234687</item>
    </izvorni_sadrzaj>
    <derivirana_varijabla naziv="DomainObject.Predmet.ProtuStrankaListNazivFormatedOIB_1">
      <item>RIJEČKA INDUSTRIJA ODJEĆE d.o.o., OIB 60667234687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RIJEČKA INDUSTRIJA ODJEĆE d.o.o.</izvorni_sadrzaj>
    <derivirana_varijabla naziv="DomainObject.Predmet.ProtustrankaIDrugi_1">RIJEČKA INDUSTRIJA ODJEĆE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RIJEČKA INDUSTRIJA ODJEĆE d.o.o., OIB 60667234687, Izviđačka 13, 51000 Rijeka</izvorni_sadrzaj>
    <derivirana_varijabla naziv="DomainObject.Predmet.ProtustrankaIDrugiAdressOIB_1">RIJEČKA INDUSTRIJA ODJEĆE d.o.o., OIB 60667234687,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RIJEČKA INDUSTRIJA ODJEĆE d.o.o.</item>
    </izvorni_sadrzaj>
    <derivirana_varijabla naziv="DomainObject.Predmet.SudioniciListNaziv_1">
      <item>FINA  Rijeka</item>
      <item>RIJEČKA INDUSTRIJA ODJEĆE d.o.o.</item>
    </derivirana_varijabla>
  </DomainObject.Predmet.SudioniciListNaziv>
  <DomainObject.Predmet.SudioniciListAdressOIB>
    <izvorni_sadrzaj>
      <item>FINA  Rijeka, OIB 85821130368, Frana Kurelca 8,51000 Rijeka</item>
      <item>RIJEČKA INDUSTRIJA ODJEĆE d.o.o., OIB 60667234687, Izviđačka 13,51000 Rijeka</item>
    </izvorni_sadrzaj>
    <derivirana_varijabla naziv="DomainObject.Predmet.SudioniciListAdressOIB_1">
      <item>FINA  Rijeka, OIB 85821130368, Frana Kurelca 8,51000 Rijeka</item>
      <item>RIJEČKA INDUSTRIJA ODJEĆE d.o.o., OIB 60667234687,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60667234687</item>
    </izvorni_sadrzaj>
    <derivirana_varijabla naziv="DomainObject.Predmet.SudioniciListNazivOIB_1">
      <item>, OIB 85821130368</item>
      <item>, OIB 60667234687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94017-412B-4F5C-B7EE-BB11A68BD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3976</properties:Characters>
  <properties:Lines>97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2018-07-10T06:17:00Z</dcterms:created>
  <dc:creator>Vera Jelenović</dc:creator>
  <cp:lastModifiedBy>Danijela Fumić</cp:lastModifiedBy>
  <dcterms:modified xmlns:xsi="http://www.w3.org/2001/XMLSchema-instance" xsi:type="dcterms:W3CDTF">2018-07-10T06:18:00Z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(390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