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6d3cc" w14:paraId="716d3cc" w:rsidRDefault="003C7227" w:rsidP="003C7227" w:rsidR="003C722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7227" w:rsidP="003C7227" w:rsidR="003C722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C7227" w:rsidP="003C7227" w:rsidR="003C722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C7227" w:rsidP="003C7227" w:rsidR="003C722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C7227" w:rsidP="003C7227" w:rsidR="003C722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C7227" w:rsidP="003C7227" w:rsidR="003C722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C7227" w:rsidP="003C7227" w:rsidR="003C7227" w:rsidRPr="005D578C">
      <w:pPr>
        <w:jc w:val="center"/>
        <w:rPr>
          <w:rFonts w:cs="Times New Roman" w:eastAsia="Times New Roman"/>
          <w:szCs w:val="24"/>
        </w:rPr>
      </w:pPr>
    </w:p>
    <w:p w:rsidRDefault="003C7227" w:rsidP="003C7227" w:rsidR="003C722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C7227" w:rsidP="003C7227" w:rsidR="003C7227" w:rsidRPr="005D578C">
      <w:pPr>
        <w:rPr>
          <w:rFonts w:cs="Times New Roman" w:eastAsia="Times New Roman"/>
          <w:szCs w:val="24"/>
        </w:rPr>
      </w:pPr>
    </w:p>
    <w:p w:rsidRDefault="003C7227" w:rsidP="003C7227" w:rsidR="003C7227" w:rsidRPr="00CE0207">
      <w:pPr>
        <w:ind w:firstLine="708"/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>na temelj</w:t>
      </w:r>
      <w:r w:rsidRPr="005D578C">
        <w:rPr>
          <w:rFonts w:cs="Times New Roman" w:eastAsia="Times New Roman"/>
          <w:szCs w:val="24"/>
        </w:rPr>
        <w:t>u</w:t>
      </w:r>
      <w:r>
        <w:rPr>
          <w:rFonts w:cs="Times New Roman" w:eastAsia="Times New Roman"/>
          <w:szCs w:val="24"/>
        </w:rPr>
        <w:t xml:space="preserve"> prijedloga sudske savjetnice Mihaele Kaligari, u 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</w:t>
      </w:r>
      <w:r>
        <w:rPr>
          <w:rFonts w:cs="Times New Roman" w:eastAsia="Times New Roman"/>
          <w:szCs w:val="24"/>
        </w:rPr>
        <w:t>, nad pravnom osobom (dužnikom) UDRUGA ZA RAZVITAK, PODRŽAVANJE I PROMICANJE ŽENSKE KREATIVNOSTI „VENERA CREATIVA“,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Rovinj, A. Ferri 26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54616996742, reg, br. 18001383, 19. travnja 2016.</w:t>
      </w:r>
    </w:p>
    <w:p w:rsidRDefault="003C7227" w:rsidP="003C7227" w:rsidR="003C7227" w:rsidRPr="005D578C">
      <w:pPr>
        <w:rPr>
          <w:rFonts w:cs="Times New Roman" w:eastAsia="Times New Roman"/>
          <w:szCs w:val="24"/>
        </w:rPr>
      </w:pPr>
    </w:p>
    <w:p w:rsidRDefault="003C7227" w:rsidP="003C7227" w:rsidR="003C722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C7227" w:rsidP="003C7227" w:rsidR="003C7227" w:rsidRPr="005D578C">
      <w:pPr>
        <w:rPr>
          <w:rFonts w:cs="Times New Roman" w:eastAsia="Times New Roman"/>
          <w:szCs w:val="24"/>
        </w:rPr>
      </w:pPr>
    </w:p>
    <w:p w:rsidRDefault="003C7227" w:rsidP="003C7227" w:rsidR="003C7227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UDRUGA ZA RAZVITAK, PODRŽAVANJE I PROMICANJE ŽENSKE KREATIVNOSTI „VENERA CREATIVA“,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Rovinj, A. Ferri 26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54616996742, reg, br. 18001383.</w:t>
      </w:r>
    </w:p>
    <w:p w:rsidRDefault="003C7227" w:rsidP="003C7227" w:rsidR="003C7227" w:rsidRPr="005D578C">
      <w:pPr>
        <w:ind w:firstLine="709"/>
        <w:rPr>
          <w:rFonts w:cs="Times New Roman" w:eastAsia="Times New Roman"/>
          <w:szCs w:val="24"/>
        </w:rPr>
      </w:pPr>
    </w:p>
    <w:p w:rsidRDefault="003C7227" w:rsidP="003C7227" w:rsidR="003C7227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</w:t>
      </w:r>
      <w:r w:rsidR="009B483A" w:rsidRPr="009B483A">
        <w:rPr>
          <w:rFonts w:cs="Times New Roman" w:eastAsia="Times New Roman"/>
          <w:szCs w:val="20"/>
        </w:rPr>
        <w:t>Jelenko Lehki iz Zagreba, Pavla Hatza 10, OIB 96068307857</w:t>
      </w:r>
      <w:r>
        <w:rPr>
          <w:rFonts w:cs="Times New Roman" w:eastAsia="Times New Roman"/>
          <w:szCs w:val="20"/>
        </w:rPr>
        <w:t>.</w:t>
      </w:r>
    </w:p>
    <w:p w:rsidRDefault="003C7227" w:rsidP="003C7227" w:rsidR="003C7227">
      <w:pPr>
        <w:ind w:firstLine="708"/>
        <w:rPr>
          <w:rFonts w:cs="Times New Roman" w:eastAsia="Times New Roman"/>
          <w:szCs w:val="20"/>
        </w:rPr>
      </w:pPr>
    </w:p>
    <w:p w:rsidRDefault="003C7227" w:rsidP="003C7227" w:rsidR="003C722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UDRUGA ZA RAZVITAK, PODRŽAVANJE I PROMICANJE ŽENSKE KREATIVNOSTI „VENERA CREATIVA“,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Rovinj, A. Ferri 26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54616996742, reg, br. 18001383.</w:t>
      </w:r>
    </w:p>
    <w:p w:rsidRDefault="003C7227" w:rsidP="003C7227" w:rsidR="003C7227">
      <w:pPr>
        <w:ind w:firstLine="709"/>
        <w:rPr>
          <w:rFonts w:cs="Times New Roman" w:eastAsia="Times New Roman"/>
          <w:szCs w:val="24"/>
        </w:rPr>
      </w:pPr>
    </w:p>
    <w:p w:rsidRDefault="003C7227" w:rsidP="003C7227" w:rsidR="003C722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>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Uredu državne uprave u Istarskoj županiji, Službi</w:t>
      </w:r>
      <w:r w:rsidRPr="00530965">
        <w:rPr>
          <w:rFonts w:cs="Times New Roman" w:eastAsia="Times New Roman"/>
          <w:szCs w:val="24"/>
        </w:rPr>
        <w:t xml:space="preserve"> za opću upravu i društvene djelatnosti</w:t>
      </w:r>
      <w:r>
        <w:rPr>
          <w:rFonts w:cs="Times New Roman" w:eastAsia="Times New Roman"/>
          <w:szCs w:val="24"/>
        </w:rPr>
        <w:t>, radi brisanja dužnika UDRUGA ZA RAZVITAK, PODRŽAVANJE I PROMICANJE ŽENSKE KREATIVNOSTI „VENERA CREATIVA“,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Rovinj, A. Ferri 26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54616996742, reg, br. 18001383, iz Registra udruga u Republici Hrvatskoj.</w:t>
      </w:r>
    </w:p>
    <w:p w:rsidRDefault="003C7227" w:rsidP="003C7227" w:rsidR="003C7227">
      <w:pPr>
        <w:rPr>
          <w:rFonts w:cs="Times New Roman" w:eastAsia="Times New Roman"/>
          <w:szCs w:val="24"/>
        </w:rPr>
      </w:pPr>
    </w:p>
    <w:p w:rsidRDefault="003C7227" w:rsidP="003C7227" w:rsidR="003C7227" w:rsidRPr="005D578C">
      <w:pPr>
        <w:rPr>
          <w:rFonts w:cs="Times New Roman" w:eastAsia="Times New Roman"/>
          <w:szCs w:val="24"/>
        </w:rPr>
      </w:pPr>
    </w:p>
    <w:p w:rsidRDefault="003C7227" w:rsidP="003C7227" w:rsidR="003C722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C7227" w:rsidP="003C7227" w:rsidR="003C7227">
      <w:pPr>
        <w:ind w:firstLine="708"/>
        <w:rPr>
          <w:rFonts w:cs="Times New Roman" w:eastAsia="Times New Roman"/>
          <w:szCs w:val="24"/>
        </w:rPr>
      </w:pPr>
    </w:p>
    <w:p w:rsidRDefault="003C7227" w:rsidP="003C7227" w:rsidR="003C7227" w:rsidRPr="00CE0207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UDRUGA ZA RAZVITAK, PODRŽAVANJE I PROMICANJE ŽENSKE KREATIVNOSTI „VENERA CREATIVA“,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i da za dužnika </w:t>
      </w:r>
      <w:r w:rsidRPr="00FB2CA9">
        <w:t>nisu ispunjene pretpostavke za pokretanje drugog postupka radi brisanja iz registra</w:t>
      </w:r>
      <w:r>
        <w:t>, što je utvrđeno uvidom u zahtjev Financijske agencije i registar udruga za dužnika</w:t>
      </w:r>
      <w:r>
        <w:rPr>
          <w:rFonts w:eastAsiaTheme="minorHAnsi"/>
          <w:lang w:eastAsia="en-US"/>
        </w:rPr>
        <w:t xml:space="preserve">, sud je rješenjem posl. br. </w:t>
      </w:r>
      <w:r>
        <w:rPr>
          <w:rFonts w:eastAsiaTheme="minorHAnsi"/>
          <w:lang w:eastAsia="en-US"/>
        </w:rPr>
        <w:lastRenderedPageBreak/>
        <w:t xml:space="preserve">11 St-271/2015-3 od 19. studenog 2015. pokrenuo skraćeni stečajni postupak na dužnikom te je, sukladno </w:t>
      </w:r>
      <w:r w:rsidRPr="00F10AAD">
        <w:rPr>
          <w:rFonts w:cs="Times New Roman" w:eastAsia="Times New Roman"/>
          <w:szCs w:val="24"/>
        </w:rPr>
        <w:t>čl. 430. Stečajnog zak</w:t>
      </w:r>
      <w:r>
        <w:rPr>
          <w:rFonts w:cs="Times New Roman" w:eastAsia="Times New Roman"/>
          <w:szCs w:val="24"/>
        </w:rPr>
        <w:t>ona, na mrežnoj stranici e-Oglasna ploča sudova 20. studenog 2015. objavio oglas posl. br. 11 St-271/2015-4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C7227" w:rsidP="003C7227" w:rsidR="003C722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C7227" w:rsidP="003C7227" w:rsidR="003C7227" w:rsidRPr="005D578C">
      <w:pPr>
        <w:rPr>
          <w:rFonts w:cs="Times New Roman" w:eastAsia="Times New Roman"/>
          <w:szCs w:val="24"/>
        </w:rPr>
      </w:pPr>
    </w:p>
    <w:p w:rsidRDefault="003C7227" w:rsidP="003C7227" w:rsidR="003C722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19.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C7227" w:rsidP="003C7227" w:rsidR="003C7227" w:rsidRPr="005D578C">
      <w:pPr>
        <w:jc w:val="center"/>
        <w:rPr>
          <w:rFonts w:cs="Times New Roman" w:eastAsia="Times New Roman"/>
          <w:szCs w:val="24"/>
        </w:rPr>
      </w:pPr>
    </w:p>
    <w:p w:rsidRDefault="003C7227" w:rsidP="003C7227" w:rsidR="003C722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3C7227" w:rsidP="003C7227" w:rsidR="003C722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C15082">
        <w:rPr>
          <w:rFonts w:cs="Times New Roman" w:eastAsia="Times New Roman"/>
          <w:szCs w:val="24"/>
        </w:rPr>
        <w:t>, v. r.</w:t>
      </w:r>
    </w:p>
    <w:p w:rsidRDefault="003C7227" w:rsidP="003C7227" w:rsidR="003C7227">
      <w:pPr>
        <w:jc w:val="left"/>
        <w:rPr>
          <w:rFonts w:cs="Times New Roman" w:eastAsia="Times New Roman"/>
          <w:szCs w:val="24"/>
        </w:rPr>
      </w:pPr>
    </w:p>
    <w:p w:rsidRDefault="003C7227" w:rsidP="003C7227" w:rsidR="003C7227" w:rsidRPr="005D578C">
      <w:pPr>
        <w:jc w:val="left"/>
        <w:rPr>
          <w:rFonts w:cs="Times New Roman" w:eastAsia="Times New Roman"/>
          <w:szCs w:val="24"/>
        </w:rPr>
      </w:pPr>
    </w:p>
    <w:p w:rsidRDefault="003C7227" w:rsidP="003C7227" w:rsidR="003C7227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3C7227" w:rsidP="003C7227" w:rsidR="003C7227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</w:t>
      </w:r>
      <w:r>
        <w:rPr>
          <w:rFonts w:cs="Times New Roman" w:eastAsia="Times New Roman"/>
          <w:szCs w:val="24"/>
        </w:rPr>
        <w:t>učuje sudac pojedinac ovog suda.</w:t>
      </w:r>
    </w:p>
    <w:p w:rsidRDefault="003C7227" w:rsidP="003C7227" w:rsidR="003C722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3C7227" w:rsidP="003C7227" w:rsidR="003C7227">
      <w:pPr>
        <w:rPr>
          <w:rFonts w:cs="Times New Roman" w:eastAsia="Times New Roman"/>
          <w:szCs w:val="24"/>
        </w:rPr>
      </w:pPr>
    </w:p>
    <w:p w:rsidRDefault="003C7227" w:rsidP="003C7227" w:rsidR="003C7227" w:rsidRPr="005D578C">
      <w:pPr>
        <w:rPr>
          <w:rFonts w:cs="Times New Roman" w:eastAsia="Times New Roman"/>
          <w:szCs w:val="24"/>
        </w:rPr>
      </w:pPr>
    </w:p>
    <w:p w:rsidRDefault="003C7227" w:rsidP="003C7227" w:rsidR="003C722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C7227" w:rsidP="003C7227" w:rsidR="003C722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C7227" w:rsidP="003C7227" w:rsidR="003C722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1C03DA">
        <w:rPr>
          <w:rFonts w:cs="Times New Roman" w:eastAsia="Times New Roman"/>
          <w:szCs w:val="24"/>
        </w:rPr>
        <w:t>UDRUGA ZA RAZVITAK, PODRŽAVANJE I PROMICANJE ŽENSKE KREATIVNOSTI „VENERA CREATIVA“, Rovinj, A. Ferri 26</w:t>
      </w:r>
    </w:p>
    <w:p w:rsidRDefault="003C7227" w:rsidP="003C7227" w:rsidR="003C722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3C7227" w:rsidP="003C7227" w:rsidR="003C722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C7227" w:rsidP="003C7227" w:rsidR="003C722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9B483A">
        <w:rPr>
          <w:rFonts w:cs="Times New Roman" w:eastAsia="Times New Roman"/>
          <w:szCs w:val="20"/>
        </w:rPr>
        <w:t xml:space="preserve">Jelenko Lehki iz Zagreba, Pavla Hatza 10, </w:t>
      </w:r>
    </w:p>
    <w:p w:rsidRDefault="003C7227" w:rsidP="003C7227" w:rsidR="003C722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3C7227" w:rsidP="003C7227" w:rsidR="003C722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3C7227" w:rsidP="003C7227" w:rsidR="003C7227"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p w:rsidRDefault="003C7227" w:rsidP="003C7227" w:rsidR="003C7227"/>
    <w:p w:rsidRDefault="003C7227" w:rsidP="003C7227" w:rsidR="003C7227"/>
    <w:p w:rsidRDefault="003C7227" w:rsidP="003C7227" w:rsidR="003C7227"/>
    <w:p w:rsidRDefault="003C7227" w:rsidP="003C7227" w:rsidR="003C7227"/>
    <w:p w:rsidRDefault="003C7227" w:rsidP="003C7227" w:rsidR="003C7227"/>
    <w:p w:rsidRDefault="003C7227" w:rsidP="003C7227" w:rsidR="003C7227"/>
    <w:p w:rsidRDefault="003C7227" w:rsidP="003C7227" w:rsidR="003C7227"/>
    <w:p w:rsidRDefault="004F5027" w:rsidR="004F5027"/>
    <w:sectPr w:rsidSect="00E31E29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28CF" w:rsidP="003C7227" w:rsidR="008C28CF">
      <w:r>
        <w:separator/>
      </w:r>
    </w:p>
  </w:endnote>
  <w:endnote w:id="0" w:type="continuationSeparator">
    <w:p w:rsidRDefault="008C28CF" w:rsidP="003C7227" w:rsidR="008C28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28CF" w:rsidP="003C7227" w:rsidR="008C28CF">
      <w:r>
        <w:separator/>
      </w:r>
    </w:p>
  </w:footnote>
  <w:footnote w:id="0" w:type="continuationSeparator">
    <w:p w:rsidRDefault="008C28CF" w:rsidP="003C7227" w:rsidR="008C28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28CF" w:rsidP="00E31E29" w:rsidR="00E31E2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C03D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St-2</w:t>
    </w:r>
    <w:r w:rsidR="003C7227">
      <w:rPr>
        <w:szCs w:val="24"/>
      </w:rPr>
      <w:t>71</w:t>
    </w:r>
    <w:r>
      <w:rPr>
        <w:szCs w:val="24"/>
      </w:rPr>
      <w:t>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28CF" w:rsidP="00E31E29" w:rsidR="00E31E29" w:rsidRPr="00A074C3">
    <w:pPr>
      <w:pStyle w:val="Zaglavlje"/>
      <w:jc w:val="right"/>
      <w:rPr>
        <w:szCs w:val="24"/>
      </w:rPr>
    </w:pPr>
    <w:r>
      <w:rPr>
        <w:szCs w:val="24"/>
      </w:rPr>
      <w:t>2 St-2</w:t>
    </w:r>
    <w:r w:rsidR="003C7227">
      <w:rPr>
        <w:szCs w:val="24"/>
      </w:rPr>
      <w:t>71</w:t>
    </w:r>
    <w:r>
      <w:rPr>
        <w:szCs w:val="24"/>
      </w:rPr>
      <w:t>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639D"/>
    <w:rsid w:val="001C03DA"/>
    <w:rsid w:val="002C639D"/>
    <w:rsid w:val="003C7227"/>
    <w:rsid w:val="004B77CA"/>
    <w:rsid w:val="004F5027"/>
    <w:rsid w:val="008C28CF"/>
    <w:rsid w:val="009B483A"/>
    <w:rsid w:val="00C15082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722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C722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C722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72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722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C722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C722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77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77C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B77C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B77C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B77C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722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C722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C722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72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722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C722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C722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77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77C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B77C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B77C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B77C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St-271/2015-7</izvorni_sadrzaj>
    <derivirana_varijabla naziv="DomainObject.Oznaka_1">St-271/2015-7</derivirana_varijabla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St-271/2015</izvorni_sadrzaj>
    <derivirana_varijabla naziv="DomainObject.Predmet.OznakaBroj_1">St-271/2015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RAZVITAK, PODRŽAVANJE I PROMICANJE ŽENSKE KREATIVNOSTI "VENERA CREATIVA"</izvorni_sadrzaj>
    <derivirana_varijabla naziv="DomainObject.Predmet.ProtustrankaFormated_1">  UDRUGA ZA RAZVITAK, PODRŽAVANJE I PROMICANJE ŽENSKE KREATIVNOSTI "VENERA CREATIVA"</derivirana_varijabla>
  </DomainObject.Predmet.ProtustrankaFormated>
  <DomainObject.Predmet.ProtustrankaFormatedOIB>
    <izvorni_sadrzaj>  UDRUGA ZA RAZVITAK, PODRŽAVANJE I PROMICANJE ŽENSKE KREATIVNOSTI "VENERA CREATIVA", OIB 54616996742</izvorni_sadrzaj>
    <derivirana_varijabla naziv="DomainObject.Predmet.ProtustrankaFormatedOIB_1">  UDRUGA ZA RAZVITAK, PODRŽAVANJE I PROMICANJE ŽENSKE KREATIVNOSTI "VENERA CREATIVA", OIB 54616996742</derivirana_varijabla>
  </DomainObject.Predmet.ProtustrankaFormatedOIB>
  <DomainObject.Predmet.ProtustrankaFormatedWithAdress>
    <izvorni_sadrzaj> UDRUGA ZA RAZVITAK, PODRŽAVANJE I PROMICANJE ŽENSKE KREATIVNOSTI "VENERA CREATIVA", A. Ferri 26, 52210 Rovinj</izvorni_sadrzaj>
    <derivirana_varijabla naziv="DomainObject.Predmet.ProtustrankaFormatedWithAdress_1"> UDRUGA ZA RAZVITAK, PODRŽAVANJE I PROMICANJE ŽENSKE KREATIVNOSTI "VENERA CREATIVA", A. Ferri 26, 52210 Rovinj</derivirana_varijabla>
  </DomainObject.Predmet.ProtustrankaFormatedWithAdress>
  <DomainObject.Predmet.ProtustrankaFormatedWithAdressOIB>
    <izvorni_sadrzaj> UDRUGA ZA RAZVITAK, PODRŽAVANJE I PROMICANJE ŽENSKE KREATIVNOSTI "VENERA CREATIVA", OIB 54616996742, A. Ferri 26, 52210 Rovinj</izvorni_sadrzaj>
    <derivirana_varijabla naziv="DomainObject.Predmet.ProtustrankaFormatedWithAdressOIB_1"> UDRUGA ZA RAZVITAK, PODRŽAVANJE I PROMICANJE ŽENSKE KREATIVNOSTI "VENERA CREATIVA", OIB 54616996742, A. Ferri 26, 52210 Rovinj</derivirana_varijabla>
  </DomainObject.Predmet.ProtustrankaFormatedWithAdressOIB>
  <DomainObject.Predmet.ProtustrankaWithAdress>
    <izvorni_sadrzaj>UDRUGA ZA RAZVITAK, PODRŽAVANJE I PROMICANJE ŽENSKE KREATIVNOSTI "VENERA CREATIVA" A. Ferri 26, 52210 Rovinj</izvorni_sadrzaj>
    <derivirana_varijabla naziv="DomainObject.Predmet.ProtustrankaWithAdress_1">UDRUGA ZA RAZVITAK, PODRŽAVANJE I PROMICANJE ŽENSKE KREATIVNOSTI "VENERA CREATIVA" A. Ferri 26, 52210 Rovinj</derivirana_varijabla>
  </DomainObject.Predmet.ProtustrankaWithAdress>
  <DomainObject.Predmet.ProtustrankaWithAdressOIB>
    <izvorni_sadrzaj>UDRUGA ZA RAZVITAK, PODRŽAVANJE I PROMICANJE ŽENSKE KREATIVNOSTI "VENERA CREATIVA", OIB 54616996742, A. Ferri 26, 52210 Rovinj</izvorni_sadrzaj>
    <derivirana_varijabla naziv="DomainObject.Predmet.ProtustrankaWithAdressOIB_1">UDRUGA ZA RAZVITAK, PODRŽAVANJE I PROMICANJE ŽENSKE KREATIVNOSTI "VENERA CREATIVA", OIB 54616996742, A. Ferri 26, 52210 Rovinj</derivirana_varijabla>
  </DomainObject.Predmet.ProtustrankaWithAdressOIB>
  <DomainObject.Predmet.ProtustrankaNazivFormated>
    <izvorni_sadrzaj>UDRUGA ZA RAZVITAK, PODRŽAVANJE I PROMICANJE ŽENSKE KREATIVNOSTI "VENERA CREATIVA"</izvorni_sadrzaj>
    <derivirana_varijabla naziv="DomainObject.Predmet.ProtustrankaNazivFormated_1">UDRUGA ZA RAZVITAK, PODRŽAVANJE I PROMICANJE ŽENSKE KREATIVNOSTI "VENERA CREATIVA"</derivirana_varijabla>
  </DomainObject.Predmet.ProtustrankaNazivFormated>
  <DomainObject.Predmet.ProtustrankaNazivFormatedOIB>
    <izvorni_sadrzaj>UDRUGA ZA RAZVITAK, PODRŽAVANJE I PROMICANJE ŽENSKE KREATIVNOSTI "VENERA CREATIVA", OIB 54616996742</izvorni_sadrzaj>
    <derivirana_varijabla naziv="DomainObject.Predmet.ProtustrankaNazivFormatedOIB_1">UDRUGA ZA RAZVITAK, PODRŽAVANJE I PROMICANJE ŽENSKE KREATIVNOSTI "VENERA CREATIVA", OIB 54616996742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22027.03</izvorni_sadrzaj>
    <derivirana_varijabla naziv="DomainObject.Predmet.TrenutnaVrijednost_1">22027.03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ZA RAZVITAK, PODRŽAVANJE I PROMICANJE ŽENSKE KREATIVNOSTI "VENERA CREATIVA"</item>
    </izvorni_sadrzaj>
    <derivirana_varijabla naziv="DomainObject.Predmet.ProtuStrankaListFormated_1">
      <item>UDRUGA ZA RAZVITAK, PODRŽAVANJE I PROMICANJE ŽENSKE KREATIVNOSTI "VENERA CREATIVA"</item>
    </derivirana_varijabla>
  </DomainObject.Predmet.ProtuStrankaListFormated>
  <DomainObject.Predmet.ProtuStrankaListFormatedOIB>
    <izvorni_sadrzaj>
      <item>UDRUGA ZA RAZVITAK, PODRŽAVANJE I PROMICANJE ŽENSKE KREATIVNOSTI "VENERA CREATIVA", OIB 54616996742</item>
    </izvorni_sadrzaj>
    <derivirana_varijabla naziv="DomainObject.Predmet.ProtuStrankaListFormatedOIB_1">
      <item>UDRUGA ZA RAZVITAK, PODRŽAVANJE I PROMICANJE ŽENSKE KREATIVNOSTI "VENERA CREATIVA", OIB 54616996742</item>
    </derivirana_varijabla>
  </DomainObject.Predmet.ProtuStrankaListFormatedOIB>
  <DomainObject.Predmet.ProtuStrankaListFormatedWithAdress>
    <izvorni_sadrzaj>
      <item>UDRUGA ZA RAZVITAK, PODRŽAVANJE I PROMICANJE ŽENSKE KREATIVNOSTI "VENERA CREATIVA", A. Ferri 26, 52210 Rovinj</item>
    </izvorni_sadrzaj>
    <derivirana_varijabla naziv="DomainObject.Predmet.ProtuStrankaListFormatedWithAdress_1">
      <item>UDRUGA ZA RAZVITAK, PODRŽAVANJE I PROMICANJE ŽENSKE KREATIVNOSTI "VENERA CREATIVA", A. Ferri 26, 52210 Rovinj</item>
    </derivirana_varijabla>
  </DomainObject.Predmet.ProtuStrankaListFormatedWithAdress>
  <DomainObject.Predmet.ProtuStrankaListFormatedWithAdressOIB>
    <izvorni_sadrzaj>
      <item>UDRUGA ZA RAZVITAK, PODRŽAVANJE I PROMICANJE ŽENSKE KREATIVNOSTI "VENERA CREATIVA", OIB 54616996742, A. Ferri 26, 52210 Rovinj</item>
    </izvorni_sadrzaj>
    <derivirana_varijabla naziv="DomainObject.Predmet.ProtuStrankaListFormatedWithAdressOIB_1">
      <item>UDRUGA ZA RAZVITAK, PODRŽAVANJE I PROMICANJE ŽENSKE KREATIVNOSTI "VENERA CREATIVA", OIB 54616996742, A. Ferri 26, 52210 Rovinj</item>
    </derivirana_varijabla>
  </DomainObject.Predmet.ProtuStrankaListFormatedWithAdressOIB>
  <DomainObject.Predmet.ProtuStrankaListNazivFormated>
    <izvorni_sadrzaj>
      <item>UDRUGA ZA RAZVITAK, PODRŽAVANJE I PROMICANJE ŽENSKE KREATIVNOSTI "VENERA CREATIVA"</item>
    </izvorni_sadrzaj>
    <derivirana_varijabla naziv="DomainObject.Predmet.ProtuStrankaListNazivFormated_1">
      <item>UDRUGA ZA RAZVITAK, PODRŽAVANJE I PROMICANJE ŽENSKE KREATIVNOSTI "VENERA CREATIVA"</item>
    </derivirana_varijabla>
  </DomainObject.Predmet.ProtuStrankaListNazivFormated>
  <DomainObject.Predmet.ProtuStrankaListNazivFormatedOIB>
    <izvorni_sadrzaj>
      <item>UDRUGA ZA RAZVITAK, PODRŽAVANJE I PROMICANJE ŽENSKE KREATIVNOSTI "VENERA CREATIVA", OIB 54616996742</item>
    </izvorni_sadrzaj>
    <derivirana_varijabla naziv="DomainObject.Predmet.ProtuStrankaListNazivFormatedOIB_1">
      <item>UDRUGA ZA RAZVITAK, PODRŽAVANJE I PROMICANJE ŽENSKE KREATIVNOSTI "VENERA CREATIVA", OIB 54616996742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>St-271/2015-7</izvorni_sadrzaj>
    <derivirana_varijabla naziv="DomainObject.PoslovniBrojDokumenta_1">St-271/2015-7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ZA RAZVITAK, PODRŽAVANJE I PROMICANJE ŽENSKE KREATIVNOSTI "VENERA CREATIVA"</izvorni_sadrzaj>
    <derivirana_varijabla naziv="DomainObject.Predmet.ProtustrankaIDrugi_1">UDRUGA ZA RAZVITAK, PODRŽAVANJE I PROMICANJE ŽENSKE KREATIVNOSTI "VENERA CREATIVA"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UDRUGA ZA RAZVITAK, PODRŽAVANJE I PROMICANJE ŽENSKE KREATIVNOSTI "VENERA CREATIVA", OIB 54616996742, A. Ferri 26, 52210 Rovinj</izvorni_sadrzaj>
    <derivirana_varijabla naziv="DomainObject.Predmet.ProtustrankaIDrugiAdressOIB_1">UDRUGA ZA RAZVITAK, PODRŽAVANJE I PROMICANJE ŽENSKE KREATIVNOSTI "VENERA CREATIVA", OIB 54616996742, A. Ferri 26,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ZA RAZVITAK, PODRŽAVANJE I PROMICANJE ŽENSKE KREATIVNOSTI "VENERA CREATIVA"</item>
    </izvorni_sadrzaj>
    <derivirana_varijabla naziv="DomainObject.Predmet.SudioniciListNaziv_1">
      <item>FINANCIJSKA AGENCIJA, RC RIJEKA, PODRUŽNICA PULA, PULA</item>
      <item>UDRUGA ZA RAZVITAK, PODRŽAVANJE I PROMICANJE ŽENSKE KREATIVNOSTI "VENERA CREATIVA"</item>
    </derivirana_varijabla>
  </DomainObject.Predmet.SudioniciListNaziv>
  <DomainObject.Predmet.SudioniciListAdressOIB>
    <izvorni_sadrzaj>
      <item>FINANCIJSKA AGENCIJA, RC RIJEKA, PODRUŽNICA PULA, PULA, OIB 85821130368, Giardini 5,52100 Pula</item>
      <item>UDRUGA ZA RAZVITAK, PODRŽAVANJE I PROMICANJE ŽENSKE KREATIVNOSTI "VENERA CREATIVA", OIB 54616996742, A. Ferri 26,52210 Rovinj</item>
    </izvorni_sadrzaj>
    <derivirana_varijabla naziv="DomainObject.Predmet.SudioniciListAdressOIB_1">
      <item>FINANCIJSKA AGENCIJA, RC RIJEKA, PODRUŽNICA PULA, PULA, OIB 85821130368, Giardini 5,52100 Pula</item>
      <item>UDRUGA ZA RAZVITAK, PODRŽAVANJE I PROMICANJE ŽENSKE KREATIVNOSTI "VENERA CREATIVA", OIB 54616996742, A. Ferri 26,52210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54616996742</item>
    </izvorni_sadrzaj>
    <derivirana_varijabla naziv="DomainObject.Predmet.SudioniciListNazivOIB_1">
      <item>, OIB 85821130368</item>
      <item>, OIB 54616996742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720</properties:Words>
  <properties:Characters>3998</properties:Characters>
  <properties:Lines>96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2016-04-18T10:33:00Z</dcterms:created>
  <dc:creator>Mihaela Kaligari</dc:creator>
  <dc:description/>
  <cp:keywords/>
  <cp:lastModifiedBy>Jasmina Matika</cp:lastModifiedBy>
  <cp:lastPrinted>2016-04-19T08:37:00Z</cp:lastPrinted>
  <dcterms:modified xmlns:xsi="http://www.w3.org/2001/XMLSchema-instance" xsi:type="dcterms:W3CDTF">2016-04-19T08:41:00Z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St-271/2015-7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