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4296" w14:paraId="69f4296" w:rsidRDefault="00FE439C" w:rsidR="00FE43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B84A1B" w:rsidP="0077300C" w:rsidR="00B84A1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C733FD">
        <w:rPr>
          <w:sz w:val="24"/>
          <w:szCs w:val="24"/>
        </w:rPr>
        <w:t>531/2015</w:t>
      </w:r>
      <w:r w:rsidR="00E32E25">
        <w:rPr>
          <w:sz w:val="24"/>
          <w:szCs w:val="24"/>
        </w:rPr>
        <w:t>-6</w:t>
      </w:r>
    </w:p>
    <w:p w:rsidRDefault="00CE3F4F" w:rsidP="00CE3F4F" w:rsidR="00CE3F4F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E25D8F" w:rsidP="00914556" w:rsidR="00914556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>R J E Š E NJ E</w:t>
      </w:r>
    </w:p>
    <w:p w:rsidRDefault="0077300C" w:rsidP="0077300C" w:rsidR="0077300C" w:rsidRPr="00CE3F4F">
      <w:pPr>
        <w:jc w:val="center"/>
        <w:rPr>
          <w:b/>
          <w:sz w:val="24"/>
          <w:szCs w:val="24"/>
        </w:rPr>
      </w:pPr>
    </w:p>
    <w:p w:rsidRDefault="00CE3F4F" w:rsidP="00C733FD" w:rsidR="00C733FD" w:rsidRPr="00C733FD">
      <w:pPr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                </w:t>
      </w:r>
    </w:p>
    <w:p w:rsidRDefault="00C733FD" w:rsidP="00C733FD" w:rsidR="00C733FD" w:rsidRPr="00C733FD">
      <w:pPr>
        <w:jc w:val="both"/>
        <w:rPr>
          <w:sz w:val="24"/>
          <w:szCs w:val="24"/>
        </w:rPr>
      </w:pPr>
      <w:r w:rsidRPr="00C733FD">
        <w:rPr>
          <w:sz w:val="24"/>
          <w:szCs w:val="24"/>
        </w:rPr>
        <w:t xml:space="preserve">                Trgovački sud u Zagrebu po sucu Nikoli Ribariću, kao stečajnom sucu u stečajnom predmetu, povodom prijedloga predlagatelja LIDER PRESS d.d., Zagreb (Grad Zagreb)</w:t>
      </w:r>
      <w:r>
        <w:rPr>
          <w:sz w:val="24"/>
          <w:szCs w:val="24"/>
        </w:rPr>
        <w:t xml:space="preserve">, </w:t>
      </w:r>
      <w:r w:rsidRPr="00C733FD">
        <w:rPr>
          <w:sz w:val="24"/>
          <w:szCs w:val="24"/>
        </w:rPr>
        <w:t>Savska cesta 41, OIB: 90034071582, MBS: 080522418, za otvaranjem stečajnog postupka nad trgovačkim društvom LIDER PRESS d.d., Zagreb (Grad Zagreb)</w:t>
      </w:r>
    </w:p>
    <w:p w:rsidRDefault="00C733FD" w:rsidP="00C733FD" w:rsidR="00E3015A">
      <w:pPr>
        <w:jc w:val="both"/>
        <w:rPr>
          <w:sz w:val="24"/>
          <w:szCs w:val="24"/>
        </w:rPr>
      </w:pPr>
      <w:r w:rsidRPr="00C733FD">
        <w:rPr>
          <w:sz w:val="24"/>
          <w:szCs w:val="24"/>
        </w:rPr>
        <w:t>Savska cesta 41, OIB: 900</w:t>
      </w:r>
      <w:r>
        <w:rPr>
          <w:sz w:val="24"/>
          <w:szCs w:val="24"/>
        </w:rPr>
        <w:t>34071582, MBS: 080522418, dana 9</w:t>
      </w:r>
      <w:r w:rsidRPr="00C733FD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C733FD">
        <w:rPr>
          <w:sz w:val="24"/>
          <w:szCs w:val="24"/>
        </w:rPr>
        <w:t xml:space="preserve"> 2016. godine,</w:t>
      </w:r>
    </w:p>
    <w:p w:rsidRDefault="00C733FD" w:rsidP="00C733FD" w:rsidR="00C733FD" w:rsidRPr="00FA305C">
      <w:pPr>
        <w:jc w:val="both"/>
        <w:rPr>
          <w:sz w:val="24"/>
          <w:szCs w:val="24"/>
        </w:rPr>
      </w:pPr>
    </w:p>
    <w:p w:rsidRDefault="00DB238F" w:rsidP="00DF0EDE" w:rsidR="00DF0EDE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 xml:space="preserve">r </w:t>
      </w:r>
      <w:r w:rsidR="00DF0EDE" w:rsidRPr="00FE439C">
        <w:rPr>
          <w:sz w:val="24"/>
          <w:szCs w:val="24"/>
        </w:rPr>
        <w:t>i j e š i o   j e</w:t>
      </w:r>
    </w:p>
    <w:p w:rsidRDefault="00DF0EDE" w:rsidP="00DF0EDE" w:rsidR="00DF0EDE" w:rsidRPr="005C444C">
      <w:pPr>
        <w:jc w:val="center"/>
        <w:rPr>
          <w:b/>
          <w:sz w:val="24"/>
          <w:szCs w:val="24"/>
        </w:rPr>
      </w:pPr>
    </w:p>
    <w:p w:rsidRDefault="00312648" w:rsidP="00C733FD" w:rsidR="00FA305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 </w:t>
      </w:r>
      <w:r w:rsidRPr="005C444C">
        <w:rPr>
          <w:sz w:val="24"/>
          <w:szCs w:val="24"/>
        </w:rPr>
        <w:tab/>
      </w:r>
      <w:r w:rsidR="00DF0EDE" w:rsidRPr="005C444C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C733FD" w:rsidRPr="00C733FD">
        <w:rPr>
          <w:sz w:val="24"/>
          <w:szCs w:val="24"/>
        </w:rPr>
        <w:t>LIDER PRESS d.d., Zagreb (Grad Zagreb)</w:t>
      </w:r>
      <w:r w:rsidR="00744A73">
        <w:rPr>
          <w:sz w:val="24"/>
          <w:szCs w:val="24"/>
        </w:rPr>
        <w:t xml:space="preserve">, </w:t>
      </w:r>
      <w:r w:rsidR="00C733FD" w:rsidRPr="00C733FD">
        <w:rPr>
          <w:sz w:val="24"/>
          <w:szCs w:val="24"/>
        </w:rPr>
        <w:t>Savska cesta 41, OIB: 900</w:t>
      </w:r>
      <w:r w:rsidR="00C733FD">
        <w:rPr>
          <w:sz w:val="24"/>
          <w:szCs w:val="24"/>
        </w:rPr>
        <w:t>34071582, MBS: 080522418</w:t>
      </w:r>
    </w:p>
    <w:p w:rsidRDefault="00CE3F4F" w:rsidP="00E3015A" w:rsidR="00CE3F4F">
      <w:pPr>
        <w:jc w:val="both"/>
        <w:rPr>
          <w:sz w:val="24"/>
          <w:szCs w:val="24"/>
        </w:rPr>
      </w:pPr>
    </w:p>
    <w:p w:rsidRDefault="00E3015A" w:rsidP="00E3015A" w:rsidR="00E3015A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II </w:t>
      </w:r>
      <w:r w:rsidRPr="005C444C">
        <w:rPr>
          <w:sz w:val="24"/>
          <w:szCs w:val="24"/>
        </w:rPr>
        <w:tab/>
        <w:t xml:space="preserve">Za privremenog stečajnog upravitelja imenuje se Davor Petera, dipl. pravnik, iz Zagreba, Srebrnjak 84, OIB: 90695323330.        </w:t>
      </w:r>
    </w:p>
    <w:p w:rsidRDefault="00312648" w:rsidP="00DF0EDE" w:rsidR="00312648" w:rsidRPr="005C444C">
      <w:pPr>
        <w:jc w:val="both"/>
        <w:rPr>
          <w:sz w:val="24"/>
          <w:szCs w:val="24"/>
        </w:rPr>
      </w:pPr>
    </w:p>
    <w:p w:rsidRDefault="00312648" w:rsidP="00312648" w:rsidR="00312648" w:rsidRPr="005C444C">
      <w:pPr>
        <w:jc w:val="both"/>
        <w:rPr>
          <w:b/>
          <w:sz w:val="24"/>
          <w:szCs w:val="24"/>
        </w:rPr>
      </w:pPr>
      <w:r w:rsidRPr="005C444C">
        <w:rPr>
          <w:sz w:val="24"/>
          <w:szCs w:val="24"/>
        </w:rPr>
        <w:t xml:space="preserve">III </w:t>
      </w:r>
      <w:r w:rsidRPr="005C444C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5C444C">
        <w:rPr>
          <w:b/>
          <w:sz w:val="24"/>
          <w:szCs w:val="24"/>
        </w:rPr>
        <w:t xml:space="preserve"> </w:t>
      </w:r>
    </w:p>
    <w:p w:rsidRDefault="00DF0EDE" w:rsidP="00312648" w:rsidR="00DF0EDE" w:rsidRPr="005C444C">
      <w:pPr>
        <w:ind w:left="1260"/>
        <w:jc w:val="both"/>
        <w:rPr>
          <w:sz w:val="24"/>
          <w:szCs w:val="24"/>
        </w:rPr>
      </w:pPr>
    </w:p>
    <w:p w:rsidRDefault="00312648" w:rsidP="00312648" w:rsidR="00744A73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5C444C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5C444C">
        <w:rPr>
          <w:rFonts w:hAnsi="Times New Roman" w:ascii="Times New Roman"/>
          <w:i w:val="false"/>
          <w:color w:val="auto"/>
          <w:szCs w:val="24"/>
        </w:rPr>
        <w:tab/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</w:p>
    <w:p w:rsidRDefault="00744A73" w:rsidP="00312648" w:rsidR="00DF0EDE" w:rsidRPr="005C444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b/>
          <w:i w:val="false"/>
          <w:color w:val="auto"/>
          <w:szCs w:val="24"/>
        </w:rPr>
        <w:t>15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.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 ožujka</w:t>
      </w:r>
      <w:r w:rsidR="00EB7066" w:rsidRPr="005C444C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492556">
        <w:rPr>
          <w:rFonts w:hAnsi="Times New Roman" w:ascii="Times New Roman"/>
          <w:b/>
          <w:i w:val="false"/>
          <w:color w:val="auto"/>
          <w:szCs w:val="24"/>
        </w:rPr>
        <w:t>6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914556" w:rsidRPr="005C444C">
        <w:rPr>
          <w:rFonts w:hAnsi="Times New Roman" w:ascii="Times New Roman"/>
          <w:b/>
          <w:i w:val="false"/>
          <w:color w:val="auto"/>
          <w:szCs w:val="24"/>
        </w:rPr>
        <w:t>1</w:t>
      </w:r>
      <w:r>
        <w:rPr>
          <w:rFonts w:hAnsi="Times New Roman" w:ascii="Times New Roman"/>
          <w:b/>
          <w:i w:val="false"/>
          <w:color w:val="auto"/>
          <w:szCs w:val="24"/>
        </w:rPr>
        <w:t>1</w:t>
      </w:r>
      <w:r w:rsidR="00FA305C">
        <w:rPr>
          <w:rFonts w:hAnsi="Times New Roman" w:ascii="Times New Roman"/>
          <w:b/>
          <w:i w:val="false"/>
          <w:color w:val="auto"/>
          <w:szCs w:val="24"/>
        </w:rPr>
        <w:t>,00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 sati,</w:t>
      </w:r>
      <w:r w:rsidR="00DF0EDE" w:rsidRPr="005C444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6873B5" w:rsidP="006873B5" w:rsidR="006873B5" w:rsidRPr="005C444C">
      <w:pPr>
        <w:rPr>
          <w:sz w:val="24"/>
          <w:szCs w:val="24"/>
        </w:rPr>
      </w:pPr>
    </w:p>
    <w:p w:rsidRDefault="0077300C" w:rsidP="0077300C" w:rsidR="0077300C" w:rsidRPr="00FA305C">
      <w:pPr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387A3A" w:rsidRPr="00FA305C">
        <w:rPr>
          <w:sz w:val="24"/>
          <w:szCs w:val="24"/>
        </w:rPr>
        <w:t>p</w:t>
      </w:r>
      <w:r w:rsidR="00DF0EDE" w:rsidRPr="00FA305C">
        <w:rPr>
          <w:sz w:val="24"/>
          <w:szCs w:val="24"/>
        </w:rPr>
        <w:t>redlagatelj</w:t>
      </w:r>
      <w:r w:rsidR="00513BE1" w:rsidRPr="00FA305C">
        <w:rPr>
          <w:sz w:val="24"/>
          <w:szCs w:val="24"/>
        </w:rPr>
        <w:t xml:space="preserve"> </w:t>
      </w:r>
    </w:p>
    <w:p w:rsidRDefault="0077300C" w:rsidP="00FA305C" w:rsidR="0077300C">
      <w:pPr>
        <w:autoSpaceDE w:val="false"/>
        <w:autoSpaceDN w:val="false"/>
        <w:adjustRightInd w:val="false"/>
        <w:rPr>
          <w:sz w:val="24"/>
          <w:szCs w:val="24"/>
        </w:rPr>
      </w:pPr>
      <w:r w:rsidRPr="00FA305C">
        <w:rPr>
          <w:sz w:val="24"/>
          <w:szCs w:val="24"/>
        </w:rPr>
        <w:t xml:space="preserve">- </w:t>
      </w:r>
      <w:r w:rsidR="00CE3F4F">
        <w:rPr>
          <w:sz w:val="24"/>
          <w:szCs w:val="24"/>
        </w:rPr>
        <w:t xml:space="preserve"> </w:t>
      </w:r>
      <w:r w:rsidR="00DF0EDE" w:rsidRPr="00FA305C">
        <w:rPr>
          <w:sz w:val="24"/>
          <w:szCs w:val="24"/>
        </w:rPr>
        <w:t>zakonski zastupni</w:t>
      </w:r>
      <w:r w:rsidR="00B242B4" w:rsidRPr="00FA305C">
        <w:rPr>
          <w:sz w:val="24"/>
          <w:szCs w:val="24"/>
        </w:rPr>
        <w:t>k</w:t>
      </w:r>
      <w:r w:rsidR="00DF0EDE" w:rsidRPr="00FA305C">
        <w:rPr>
          <w:sz w:val="24"/>
          <w:szCs w:val="24"/>
        </w:rPr>
        <w:t xml:space="preserve"> dužnika</w:t>
      </w:r>
    </w:p>
    <w:p w:rsidRDefault="00CE3F4F" w:rsidP="00FA305C" w:rsidR="00CE3F4F" w:rsidRPr="00FA305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2556">
        <w:rPr>
          <w:sz w:val="24"/>
          <w:szCs w:val="24"/>
        </w:rPr>
        <w:t xml:space="preserve"> </w:t>
      </w:r>
      <w:r>
        <w:rPr>
          <w:sz w:val="24"/>
          <w:szCs w:val="24"/>
        </w:rPr>
        <w:t>predstavnik FINA-e</w:t>
      </w:r>
    </w:p>
    <w:p w:rsidRDefault="0077300C" w:rsidP="0077300C" w:rsidR="00F323A4" w:rsidRPr="00FA305C">
      <w:pPr>
        <w:tabs>
          <w:tab w:pos="1440" w:val="num"/>
        </w:tabs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513BE1" w:rsidRPr="00FA305C">
        <w:rPr>
          <w:sz w:val="24"/>
          <w:szCs w:val="24"/>
        </w:rPr>
        <w:t xml:space="preserve">privremeni stečajni upravitelj </w:t>
      </w:r>
      <w:r w:rsidR="00E3015A" w:rsidRPr="00FA305C">
        <w:rPr>
          <w:sz w:val="24"/>
          <w:szCs w:val="24"/>
        </w:rPr>
        <w:t>Davor Petera, dipl. pravnik, iz Zagreba, Srebrnjak 84</w:t>
      </w:r>
      <w:r w:rsidR="00F323A4" w:rsidRPr="00FA305C">
        <w:rPr>
          <w:sz w:val="24"/>
          <w:szCs w:val="24"/>
        </w:rPr>
        <w:t xml:space="preserve">        </w:t>
      </w:r>
    </w:p>
    <w:p w:rsidRDefault="00DF0EDE" w:rsidP="000B5C81" w:rsidR="00DF0EDE" w:rsidRPr="0077300C">
      <w:pPr>
        <w:ind w:left="1080"/>
        <w:jc w:val="both"/>
        <w:rPr>
          <w:sz w:val="24"/>
          <w:szCs w:val="24"/>
        </w:rPr>
      </w:pPr>
    </w:p>
    <w:p w:rsidRDefault="00312648" w:rsidP="009E2A02" w:rsidR="00312648" w:rsidRPr="005C444C">
      <w:pPr>
        <w:jc w:val="both"/>
        <w:rPr>
          <w:b/>
          <w:szCs w:val="24"/>
        </w:rPr>
      </w:pPr>
      <w:r w:rsidRPr="005C444C">
        <w:rPr>
          <w:sz w:val="24"/>
          <w:szCs w:val="24"/>
        </w:rPr>
        <w:lastRenderedPageBreak/>
        <w:t xml:space="preserve">V </w:t>
      </w:r>
      <w:r w:rsidRPr="005C444C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5C444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5C444C">
      <w:pPr>
        <w:rPr>
          <w:sz w:val="24"/>
          <w:szCs w:val="24"/>
        </w:rPr>
      </w:pPr>
    </w:p>
    <w:p w:rsidRDefault="00744A73" w:rsidP="00744A73" w:rsidR="00744A73" w:rsidRPr="00744A73">
      <w:pPr>
        <w:ind w:firstLine="720"/>
        <w:jc w:val="both"/>
        <w:rPr>
          <w:sz w:val="24"/>
          <w:szCs w:val="24"/>
        </w:rPr>
      </w:pPr>
      <w:r w:rsidRPr="00744A73">
        <w:rPr>
          <w:sz w:val="24"/>
          <w:szCs w:val="24"/>
        </w:rPr>
        <w:t>Predlagatelj kao dužnik podnio je dana 17. srpnja 2015. godine ovom sudu prijedlog za pokretanje stečajnog postupka navodeći da ne može ispunjavati svoje dospjele novčane obveze kao i da je račun blokiran u razdoblju duljem od 60 dana.</w:t>
      </w:r>
    </w:p>
    <w:p w:rsidRDefault="00744A73" w:rsidP="00744A73" w:rsidR="00744A73" w:rsidRPr="00744A73">
      <w:pPr>
        <w:ind w:firstLine="720"/>
        <w:jc w:val="both"/>
        <w:rPr>
          <w:sz w:val="24"/>
          <w:szCs w:val="24"/>
        </w:rPr>
      </w:pPr>
      <w:r w:rsidRPr="00744A73">
        <w:rPr>
          <w:sz w:val="24"/>
          <w:szCs w:val="24"/>
        </w:rPr>
        <w:t>Predlagatelj je uz prijedlog dostavio i Potvrdu FINA-e od 09.7.2015. godine iz koje vidljivo kako je račun blokiran u razdoblju duljem od 60 dana.</w:t>
      </w:r>
    </w:p>
    <w:p w:rsidRDefault="00744A73" w:rsidP="00744A73" w:rsidR="00744A73" w:rsidRPr="00744A73">
      <w:pPr>
        <w:ind w:firstLine="720"/>
        <w:jc w:val="both"/>
        <w:rPr>
          <w:sz w:val="24"/>
          <w:szCs w:val="24"/>
        </w:rPr>
      </w:pPr>
      <w:r w:rsidRPr="00744A73">
        <w:rPr>
          <w:sz w:val="24"/>
          <w:szCs w:val="24"/>
        </w:rPr>
        <w:t>Prema odredbi čl. 39. st. 2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744A73" w:rsidP="00744A73" w:rsidR="00744A73">
      <w:pPr>
        <w:ind w:firstLine="720"/>
        <w:jc w:val="both"/>
        <w:rPr>
          <w:sz w:val="24"/>
          <w:szCs w:val="24"/>
        </w:rPr>
      </w:pPr>
      <w:r w:rsidRPr="00744A73">
        <w:rPr>
          <w:sz w:val="24"/>
          <w:szCs w:val="24"/>
        </w:rPr>
        <w:t>Kako se stečajni postupak pokreće prijedlogom vjerovnika ili dužnika, prema članku 39. st. 1. Stečajnog zakona, predlagatelj je na opisani način dokazao da je ovlašten podnijeti prijedlog u smislu članka 39. st. 1. i 2. SZ-a, jer su ostvarene sve propisane pretpostavke za pokretanje stečajnog postupka.</w:t>
      </w:r>
    </w:p>
    <w:p w:rsidRDefault="00DB238F" w:rsidP="00744A73" w:rsidR="00DB238F" w:rsidRPr="005C444C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CE3F4F">
          <w:rPr>
            <w:sz w:val="24"/>
            <w:szCs w:val="24"/>
          </w:rPr>
          <w:t>42. st</w:t>
        </w:r>
      </w:smartTag>
      <w:r w:rsidRPr="00CE3F4F">
        <w:rPr>
          <w:sz w:val="24"/>
          <w:szCs w:val="24"/>
        </w:rPr>
        <w:t>. 1. SZ-a sud donio rješenje o pokretanju prethodnog postupka radi utvrđivanja uvjeta</w:t>
      </w:r>
      <w:r w:rsidRPr="005C444C">
        <w:rPr>
          <w:sz w:val="24"/>
          <w:szCs w:val="24"/>
        </w:rPr>
        <w:t xml:space="preserve"> za otvaranje stečajnog postupka nad dužnikom.</w:t>
      </w:r>
    </w:p>
    <w:p w:rsidRDefault="00DB238F" w:rsidP="00DB238F" w:rsidR="00DB238F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2. SZ-a i pisanim podneskom. </w:t>
      </w:r>
    </w:p>
    <w:p w:rsidRDefault="00DF0EDE" w:rsidP="001C3D33" w:rsidR="00DF0EDE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 xml:space="preserve">U Zagrebu, </w:t>
      </w:r>
      <w:r w:rsidR="00744A73">
        <w:rPr>
          <w:sz w:val="24"/>
          <w:szCs w:val="24"/>
        </w:rPr>
        <w:t>9</w:t>
      </w:r>
      <w:r w:rsidRPr="005C444C">
        <w:rPr>
          <w:sz w:val="24"/>
          <w:szCs w:val="24"/>
        </w:rPr>
        <w:t>.</w:t>
      </w:r>
      <w:r w:rsidR="00744A73">
        <w:rPr>
          <w:sz w:val="24"/>
          <w:szCs w:val="24"/>
        </w:rPr>
        <w:t xml:space="preserve"> veljače</w:t>
      </w:r>
      <w:r w:rsidRPr="005C444C">
        <w:rPr>
          <w:sz w:val="24"/>
          <w:szCs w:val="24"/>
        </w:rPr>
        <w:t xml:space="preserve"> 201</w:t>
      </w:r>
      <w:r w:rsidR="00492556">
        <w:rPr>
          <w:sz w:val="24"/>
          <w:szCs w:val="24"/>
        </w:rPr>
        <w:t>6</w:t>
      </w:r>
      <w:r w:rsidRPr="005C444C">
        <w:rPr>
          <w:sz w:val="24"/>
          <w:szCs w:val="24"/>
        </w:rPr>
        <w:t>.</w:t>
      </w:r>
      <w:r w:rsidR="00704B12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DF0EDE" w:rsidP="00E91121" w:rsidR="00E32E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E32E2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2E25" w:rsidP="00E91121" w:rsidR="00E32E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2E25" w:rsidP="00E91121" w:rsidR="00E32E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2E25" w:rsidP="00E91121" w:rsidR="00E32E2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2E25" w:rsidP="00E91121" w:rsidR="00E32E2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E439C" w:rsidP="00E32E25" w:rsidR="00FE43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0109" w:rsidP="00FE439C" w:rsidR="00CA0109" w:rsidRPr="005C44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4B76" w:rsidP="0058278E" w:rsidR="00784B76" w:rsidRPr="005C444C">
      <w:pPr>
        <w:jc w:val="both"/>
        <w:rPr>
          <w:sz w:val="24"/>
          <w:szCs w:val="24"/>
        </w:rPr>
      </w:pP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POUKA O PRAVNOM LIJEKU:</w:t>
      </w: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BE7A13" w:rsidP="0058278E" w:rsidR="00BE7A13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E32E25" w:rsidR="00E32E25">
      <w:pPr>
        <w:jc w:val="both"/>
        <w:rPr>
          <w:sz w:val="24"/>
          <w:szCs w:val="24"/>
        </w:rPr>
      </w:pPr>
    </w:p>
    <w:p w:rsidRDefault="00E32E25" w:rsidP="00744A73" w:rsidR="00E32E25">
      <w:pPr>
        <w:numPr>
          <w:ilvl w:val="0"/>
          <w:numId w:val="3"/>
        </w:numPr>
        <w:jc w:val="both"/>
        <w:rPr>
          <w:sz w:val="24"/>
          <w:szCs w:val="24"/>
        </w:rPr>
      </w:pPr>
    </w:p>
    <w:p w:rsidRDefault="00744A73" w:rsidP="00744A73" w:rsidR="00744A73" w:rsidRPr="00744A73">
      <w:pPr>
        <w:numPr>
          <w:ilvl w:val="0"/>
          <w:numId w:val="3"/>
        </w:numPr>
        <w:jc w:val="both"/>
        <w:rPr>
          <w:sz w:val="24"/>
          <w:szCs w:val="24"/>
        </w:rPr>
      </w:pPr>
      <w:r w:rsidRPr="00744A73">
        <w:rPr>
          <w:sz w:val="24"/>
          <w:szCs w:val="24"/>
        </w:rPr>
        <w:t>DNA</w:t>
      </w:r>
    </w:p>
    <w:p w:rsidRDefault="00744A73" w:rsidP="00744A73" w:rsidR="00744A73">
      <w:pPr>
        <w:numPr>
          <w:ilvl w:val="0"/>
          <w:numId w:val="3"/>
        </w:numPr>
        <w:jc w:val="both"/>
        <w:rPr>
          <w:sz w:val="24"/>
          <w:szCs w:val="24"/>
        </w:rPr>
      </w:pPr>
      <w:r w:rsidRPr="00744A73">
        <w:rPr>
          <w:sz w:val="24"/>
          <w:szCs w:val="24"/>
        </w:rPr>
        <w:t xml:space="preserve">Predlagatelju </w:t>
      </w:r>
    </w:p>
    <w:p w:rsidRDefault="00744A73" w:rsidP="00744A73" w:rsidR="00744A73" w:rsidRPr="00744A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</w:p>
    <w:p w:rsidRDefault="00744A73" w:rsidP="00744A73" w:rsidR="00744A73" w:rsidRPr="00744A73">
      <w:pPr>
        <w:numPr>
          <w:ilvl w:val="0"/>
          <w:numId w:val="3"/>
        </w:numPr>
        <w:jc w:val="both"/>
        <w:rPr>
          <w:sz w:val="24"/>
          <w:szCs w:val="24"/>
        </w:rPr>
      </w:pPr>
      <w:r w:rsidRPr="00744A73">
        <w:rPr>
          <w:sz w:val="24"/>
          <w:szCs w:val="24"/>
        </w:rPr>
        <w:t>zz predlagatelja Željko Vukelić, Zagreb, Pavla Hatza 11</w:t>
      </w:r>
    </w:p>
    <w:p w:rsidRDefault="0077300C" w:rsidP="0077300C" w:rsidR="0077300C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>predstavnik FINA-e</w:t>
      </w:r>
    </w:p>
    <w:p w:rsidRDefault="0077300C" w:rsidP="0077300C" w:rsidR="0077300C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 xml:space="preserve">privremeni stečajni upravitelj Davor Petera, dipl. pravnik, </w:t>
      </w:r>
      <w:r w:rsidR="0003631C" w:rsidRPr="003661BC">
        <w:rPr>
          <w:sz w:val="24"/>
          <w:szCs w:val="24"/>
        </w:rPr>
        <w:t xml:space="preserve">iz Zagreba, Srebrnjak 84 uz prijedlog </w:t>
      </w:r>
      <w:r w:rsidR="00744A73">
        <w:rPr>
          <w:sz w:val="24"/>
          <w:szCs w:val="24"/>
        </w:rPr>
        <w:t>(preslika spisa)</w:t>
      </w:r>
    </w:p>
    <w:p w:rsidRDefault="00CE3F4F" w:rsidP="00CE3F4F" w:rsidR="00CE3F4F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>sudski registar radi provedbe</w:t>
      </w:r>
    </w:p>
    <w:p w:rsidRDefault="00CE3F4F" w:rsidP="00CE3F4F" w:rsidR="00CE3F4F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>spis</w:t>
      </w:r>
    </w:p>
    <w:p w:rsidRDefault="00744A73" w:rsidP="00CE3F4F" w:rsidR="00744A73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kal</w:t>
      </w:r>
    </w:p>
    <w:sectPr w:rsidSect="00021828" w:rsidR="00744A73" w:rsidRPr="003661B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DCD" w:rsidR="00226DCD">
      <w:r>
        <w:separator/>
      </w:r>
    </w:p>
  </w:endnote>
  <w:endnote w:id="0" w:type="continuationSeparator">
    <w:p w:rsidRDefault="00226DCD" w:rsidR="0022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DCD" w:rsidR="00226DCD">
      <w:r>
        <w:separator/>
      </w:r>
    </w:p>
  </w:footnote>
  <w:footnote w:id="0" w:type="continuationSeparator">
    <w:p w:rsidRDefault="00226DCD" w:rsidR="00226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7C" w:rsidR="00652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3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2B7C" w:rsidP="00FB4088" w:rsidR="00652B7C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</w:t>
    </w:r>
    <w:r w:rsidR="00744A73">
      <w:t>531</w:t>
    </w:r>
    <w:r w:rsidR="00CE3F4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3631C"/>
    <w:rsid w:val="000B5C81"/>
    <w:rsid w:val="000B5EFB"/>
    <w:rsid w:val="00111C32"/>
    <w:rsid w:val="001548C0"/>
    <w:rsid w:val="00182622"/>
    <w:rsid w:val="001C3D33"/>
    <w:rsid w:val="001E1DB0"/>
    <w:rsid w:val="00226DCD"/>
    <w:rsid w:val="002668AA"/>
    <w:rsid w:val="00301209"/>
    <w:rsid w:val="00312648"/>
    <w:rsid w:val="00350B82"/>
    <w:rsid w:val="003661BC"/>
    <w:rsid w:val="00371FDB"/>
    <w:rsid w:val="00387A3A"/>
    <w:rsid w:val="00434CE9"/>
    <w:rsid w:val="00492556"/>
    <w:rsid w:val="004B1290"/>
    <w:rsid w:val="004B1BAC"/>
    <w:rsid w:val="004C3D99"/>
    <w:rsid w:val="004D2266"/>
    <w:rsid w:val="00513BE1"/>
    <w:rsid w:val="0058278E"/>
    <w:rsid w:val="005859C9"/>
    <w:rsid w:val="00586FAC"/>
    <w:rsid w:val="005903F1"/>
    <w:rsid w:val="00591DEB"/>
    <w:rsid w:val="005A3E37"/>
    <w:rsid w:val="005C444C"/>
    <w:rsid w:val="005D73F6"/>
    <w:rsid w:val="00624AD8"/>
    <w:rsid w:val="00652B7C"/>
    <w:rsid w:val="006873B5"/>
    <w:rsid w:val="006940B8"/>
    <w:rsid w:val="006A38EA"/>
    <w:rsid w:val="006F13F9"/>
    <w:rsid w:val="006F424B"/>
    <w:rsid w:val="00701BFC"/>
    <w:rsid w:val="00704B12"/>
    <w:rsid w:val="00744A73"/>
    <w:rsid w:val="00751BF7"/>
    <w:rsid w:val="0077300C"/>
    <w:rsid w:val="00784B76"/>
    <w:rsid w:val="00807939"/>
    <w:rsid w:val="00815F82"/>
    <w:rsid w:val="00891D25"/>
    <w:rsid w:val="008B6ABD"/>
    <w:rsid w:val="008F4C0E"/>
    <w:rsid w:val="00914556"/>
    <w:rsid w:val="0092622C"/>
    <w:rsid w:val="00954353"/>
    <w:rsid w:val="009E1998"/>
    <w:rsid w:val="009E2A02"/>
    <w:rsid w:val="00A30BC4"/>
    <w:rsid w:val="00A45D67"/>
    <w:rsid w:val="00A61C3B"/>
    <w:rsid w:val="00A66EE6"/>
    <w:rsid w:val="00A678F2"/>
    <w:rsid w:val="00A87B40"/>
    <w:rsid w:val="00AE00DB"/>
    <w:rsid w:val="00B242B4"/>
    <w:rsid w:val="00B643A8"/>
    <w:rsid w:val="00B817BB"/>
    <w:rsid w:val="00B84A1B"/>
    <w:rsid w:val="00BE67F2"/>
    <w:rsid w:val="00BE7A13"/>
    <w:rsid w:val="00C2428B"/>
    <w:rsid w:val="00C733FD"/>
    <w:rsid w:val="00C80F7D"/>
    <w:rsid w:val="00CA0109"/>
    <w:rsid w:val="00CE3F4F"/>
    <w:rsid w:val="00D43DF2"/>
    <w:rsid w:val="00DB238F"/>
    <w:rsid w:val="00DB7507"/>
    <w:rsid w:val="00DF0EDE"/>
    <w:rsid w:val="00E25D8F"/>
    <w:rsid w:val="00E3015A"/>
    <w:rsid w:val="00E32E25"/>
    <w:rsid w:val="00EB7066"/>
    <w:rsid w:val="00F023E7"/>
    <w:rsid w:val="00F25503"/>
    <w:rsid w:val="00F323A4"/>
    <w:rsid w:val="00F5494E"/>
    <w:rsid w:val="00F61948"/>
    <w:rsid w:val="00F76B0E"/>
    <w:rsid w:val="00FA096A"/>
    <w:rsid w:val="00FA305C"/>
    <w:rsid w:val="00FA53CA"/>
    <w:rsid w:val="00FB4088"/>
    <w:rsid w:val="00FD16E3"/>
    <w:rsid w:val="00FE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true" w:styleId="PodnaslovChar" w:type="character">
    <w:name w:val="Podnaslov Char"/>
    <w:link w:val="Podnaslov"/>
    <w:rsid w:val="00FE439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2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1" w:styleId="PodnaslovChar" w:type="character">
    <w:name w:val="Podnaslov Char"/>
    <w:link w:val="Podnaslov"/>
    <w:rsid w:val="00FE439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2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PRESS d.d.</izvorni_sadrzaj>
    <derivirana_varijabla naziv="DomainObject.Predmet.ProtustrankaFormated_1">  LIDER PRESS d.d.</derivirana_varijabla>
  </DomainObject.Predmet.ProtustrankaFormated>
  <DomainObject.Predmet.ProtustrankaFormatedOIB>
    <izvorni_sadrzaj>  LIDER PRESS d.d., OIB 90034071582</izvorni_sadrzaj>
    <derivirana_varijabla naziv="DomainObject.Predmet.ProtustrankaFormatedOIB_1">  LIDER PRESS d.d., OIB 90034071582</derivirana_varijabla>
  </DomainObject.Predmet.ProtustrankaFormatedOIB>
  <DomainObject.Predmet.ProtustrankaFormatedWithAdress>
    <izvorni_sadrzaj> LIDER PRESS d.d., Savska cesta 41, Zagreb</izvorni_sadrzaj>
    <derivirana_varijabla naziv="DomainObject.Predmet.ProtustrankaFormatedWithAdress_1"> LIDER PRESS d.d., Savska cesta 41, Zagreb</derivirana_varijabla>
  </DomainObject.Predmet.ProtustrankaFormatedWithAdress>
  <DomainObject.Predmet.ProtustrankaFormatedWithAdressOIB>
    <izvorni_sadrzaj> LIDER PRESS d.d., OIB 90034071582, Savska cesta 41, Zagreb</izvorni_sadrzaj>
    <derivirana_varijabla naziv="DomainObject.Predmet.ProtustrankaFormatedWithAdressOIB_1"> LIDER PRESS d.d., OIB 90034071582, Savska cesta 41, Zagreb</derivirana_varijabla>
  </DomainObject.Predmet.ProtustrankaFormatedWithAdressOIB>
  <DomainObject.Predmet.ProtustrankaWithAdress>
    <izvorni_sadrzaj>LIDER PRESS d.d. Savska cesta 41, Zagreb</izvorni_sadrzaj>
    <derivirana_varijabla naziv="DomainObject.Predmet.ProtustrankaWithAdress_1">LIDER PRESS d.d. Savska cesta 41, Zagreb</derivirana_varijabla>
  </DomainObject.Predmet.ProtustrankaWithAdress>
  <DomainObject.Predmet.ProtustrankaWithAdressOIB>
    <izvorni_sadrzaj>LIDER PRESS d.d., OIB 90034071582, Savska cesta 41, Zagreb</izvorni_sadrzaj>
    <derivirana_varijabla naziv="DomainObject.Predmet.ProtustrankaWithAdressOIB_1">LIDER PRESS d.d., OIB 90034071582, Savska cesta 41, Zagreb</derivirana_varijabla>
  </DomainObject.Predmet.ProtustrankaWithAdressOIB>
  <DomainObject.Predmet.ProtustrankaNazivFormated>
    <izvorni_sadrzaj>LIDER PRESS d.d.</izvorni_sadrzaj>
    <derivirana_varijabla naziv="DomainObject.Predmet.ProtustrankaNazivFormated_1">LIDER PRESS d.d.</derivirana_varijabla>
  </DomainObject.Predmet.ProtustrankaNazivFormated>
  <DomainObject.Predmet.ProtustrankaNazivFormatedOIB>
    <izvorni_sadrzaj>LIDER PRESS d.d., OIB 90034071582</izvorni_sadrzaj>
    <derivirana_varijabla naziv="DomainObject.Predmet.ProtustrankaNazivFormatedOIB_1">LIDER PRESS d.d., OIB 90034071582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LIDER PRESS d.d.</izvorni_sadrzaj>
    <derivirana_varijabla naziv="DomainObject.Predmet.StrankaFormated_1">  LIDER PRESS d.d.</derivirana_varijabla>
  </DomainObject.Predmet.StrankaFormated>
  <DomainObject.Predmet.StrankaFormatedOIB>
    <izvorni_sadrzaj>  LIDER PRESS d.d., OIB 90034071582</izvorni_sadrzaj>
    <derivirana_varijabla naziv="DomainObject.Predmet.StrankaFormatedOIB_1">  LIDER PRESS d.d., OIB 90034071582</derivirana_varijabla>
  </DomainObject.Predmet.StrankaFormatedOIB>
  <DomainObject.Predmet.StrankaFormatedWithAdress>
    <izvorni_sadrzaj> LIDER PRESS d.d., Savska cesta 41, Zagreb</izvorni_sadrzaj>
    <derivirana_varijabla naziv="DomainObject.Predmet.StrankaFormatedWithAdress_1"> LIDER PRESS d.d., Savska cesta 41, Zagreb</derivirana_varijabla>
  </DomainObject.Predmet.StrankaFormatedWithAdress>
  <DomainObject.Predmet.StrankaFormatedWithAdressOIB>
    <izvorni_sadrzaj> LIDER PRESS d.d., OIB 90034071582, Savska cesta 41, Zagreb</izvorni_sadrzaj>
    <derivirana_varijabla naziv="DomainObject.Predmet.StrankaFormatedWithAdressOIB_1"> LIDER PRESS d.d., OIB 90034071582, Savska cesta 41, Zagreb</derivirana_varijabla>
  </DomainObject.Predmet.StrankaFormatedWithAdressOIB>
  <DomainObject.Predmet.StrankaWithAdress>
    <izvorni_sadrzaj>LIDER PRESS d.d. Savska cesta 41,Zagreb</izvorni_sadrzaj>
    <derivirana_varijabla naziv="DomainObject.Predmet.StrankaWithAdress_1">LIDER PRESS d.d. Savska cesta 41,Zagreb</derivirana_varijabla>
  </DomainObject.Predmet.StrankaWithAdress>
  <DomainObject.Predmet.StrankaWithAdressOIB>
    <izvorni_sadrzaj>LIDER PRESS d.d., OIB 90034071582, Savska cesta 41,Zagreb</izvorni_sadrzaj>
    <derivirana_varijabla naziv="DomainObject.Predmet.StrankaWithAdressOIB_1">LIDER PRESS d.d., OIB 90034071582, Savska cesta 41,Zagreb</derivirana_varijabla>
  </DomainObject.Predmet.StrankaWithAdressOIB>
  <DomainObject.Predmet.StrankaNazivFormated>
    <izvorni_sadrzaj>LIDER PRESS d.d.</izvorni_sadrzaj>
    <derivirana_varijabla naziv="DomainObject.Predmet.StrankaNazivFormated_1">LIDER PRESS d.d.</derivirana_varijabla>
  </DomainObject.Predmet.StrankaNazivFormated>
  <DomainObject.Predmet.StrankaNazivFormatedOIB>
    <izvorni_sadrzaj>LIDER PRESS d.d., OIB 90034071582</izvorni_sadrzaj>
    <derivirana_varijabla naziv="DomainObject.Predmet.StrankaNazivFormatedOIB_1">LIDER PRESS d.d., OIB 90034071582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LIDER PRESS d.d.</item>
    </izvorni_sadrzaj>
    <derivirana_varijabla naziv="DomainObject.Predmet.StrankaListFormated_1">
      <item>LIDER PRESS d.d.</item>
    </derivirana_varijabla>
  </DomainObject.Predmet.StrankaListFormated>
  <DomainObject.Predmet.StrankaListFormatedOIB>
    <izvorni_sadrzaj>
      <item>LIDER PRESS d.d., OIB 90034071582</item>
    </izvorni_sadrzaj>
    <derivirana_varijabla naziv="DomainObject.Predmet.StrankaListFormatedOIB_1">
      <item>LIDER PRESS d.d., OIB 90034071582</item>
    </derivirana_varijabla>
  </DomainObject.Predmet.StrankaListFormatedOIB>
  <DomainObject.Predmet.StrankaListFormatedWithAdress>
    <izvorni_sadrzaj>
      <item>LIDER PRESS d.d., Savska cesta 41, Zagreb</item>
    </izvorni_sadrzaj>
    <derivirana_varijabla naziv="DomainObject.Predmet.StrankaListFormatedWithAdress_1">
      <item>LIDER PRESS d.d., Savska cesta 41, Zagreb</item>
    </derivirana_varijabla>
  </DomainObject.Predmet.StrankaListFormatedWithAdress>
  <DomainObject.Predmet.StrankaListFormatedWithAdressOIB>
    <izvorni_sadrzaj>
      <item>LIDER PRESS d.d., OIB 90034071582, Savska cesta 41, Zagreb</item>
    </izvorni_sadrzaj>
    <derivirana_varijabla naziv="DomainObject.Predmet.StrankaListFormatedWithAdressOIB_1">
      <item>LIDER PRESS d.d., OIB 90034071582, Savska cesta 41, Zagreb</item>
    </derivirana_varijabla>
  </DomainObject.Predmet.StrankaListFormatedWithAdressOIB>
  <DomainObject.Predmet.StrankaListNazivFormated>
    <izvorni_sadrzaj>
      <item>LIDER PRESS d.d.</item>
    </izvorni_sadrzaj>
    <derivirana_varijabla naziv="DomainObject.Predmet.StrankaListNazivFormated_1">
      <item>LIDER PRESS d.d.</item>
    </derivirana_varijabla>
  </DomainObject.Predmet.StrankaListNazivFormated>
  <DomainObject.Predmet.StrankaListNazivFormatedOIB>
    <izvorni_sadrzaj>
      <item>LIDER PRESS d.d., OIB 90034071582</item>
    </izvorni_sadrzaj>
    <derivirana_varijabla naziv="DomainObject.Predmet.StrankaListNazivFormatedOIB_1">
      <item>LIDER PRESS d.d., OIB 90034071582</item>
    </derivirana_varijabla>
  </DomainObject.Predmet.StrankaListNazivFormatedOIB>
  <DomainObject.Predmet.ProtuStrankaListFormated>
    <izvorni_sadrzaj>
      <item>LIDER PRESS d.d.</item>
    </izvorni_sadrzaj>
    <derivirana_varijabla naziv="DomainObject.Predmet.ProtuStrankaListFormated_1">
      <item>LIDER PRESS d.d.</item>
    </derivirana_varijabla>
  </DomainObject.Predmet.ProtuStrankaListFormated>
  <DomainObject.Predmet.ProtuStrankaListFormatedOIB>
    <izvorni_sadrzaj>
      <item>LIDER PRESS d.d., OIB 90034071582</item>
    </izvorni_sadrzaj>
    <derivirana_varijabla naziv="DomainObject.Predmet.ProtuStrankaListFormatedOIB_1">
      <item>LIDER PRESS d.d., OIB 90034071582</item>
    </derivirana_varijabla>
  </DomainObject.Predmet.ProtuStrankaListFormatedOIB>
  <DomainObject.Predmet.ProtuStrankaListFormatedWithAdress>
    <izvorni_sadrzaj>
      <item>LIDER PRESS d.d., Savska cesta 41, Zagreb</item>
    </izvorni_sadrzaj>
    <derivirana_varijabla naziv="DomainObject.Predmet.ProtuStrankaListFormatedWithAdress_1">
      <item>LIDER PRESS d.d., Savska cesta 41, Zagreb</item>
    </derivirana_varijabla>
  </DomainObject.Predmet.ProtuStrankaListFormatedWithAdress>
  <DomainObject.Predmet.ProtuStrankaListFormatedWithAdressOIB>
    <izvorni_sadrzaj>
      <item>LIDER PRESS d.d., OIB 90034071582, Savska cesta 41, Zagreb</item>
    </izvorni_sadrzaj>
    <derivirana_varijabla naziv="DomainObject.Predmet.ProtuStrankaListFormatedWithAdressOIB_1">
      <item>LIDER PRESS d.d., OIB 90034071582, Savska cesta 41, Zagreb</item>
    </derivirana_varijabla>
  </DomainObject.Predmet.ProtuStrankaListFormatedWithAdressOIB>
  <DomainObject.Predmet.ProtuStrankaListNazivFormated>
    <izvorni_sadrzaj>
      <item>LIDER PRESS d.d.</item>
    </izvorni_sadrzaj>
    <derivirana_varijabla naziv="DomainObject.Predmet.ProtuStrankaListNazivFormated_1">
      <item>LIDER PRESS d.d.</item>
    </derivirana_varijabla>
  </DomainObject.Predmet.ProtuStrankaListNazivFormated>
  <DomainObject.Predmet.ProtuStrankaListNazivFormatedOIB>
    <izvorni_sadrzaj>
      <item>LIDER PRESS d.d., OIB 90034071582</item>
    </izvorni_sadrzaj>
    <derivirana_varijabla naziv="DomainObject.Predmet.ProtuStrankaListNazivFormatedOIB_1">
      <item>LIDER PRESS d.d., OIB 90034071582</item>
    </derivirana_varijabla>
  </DomainObject.Predmet.ProtuStrankaListNazivFormatedOIB>
  <DomainObject.Predmet.OstaliListFormated>
    <izvorni_sadrzaj>
      <item>Željko Vukelić</item>
    </izvorni_sadrzaj>
    <derivirana_varijabla naziv="DomainObject.Predmet.OstaliListFormated_1">
      <item>Željko Vukelić</item>
    </derivirana_varijabla>
  </DomainObject.Predmet.OstaliListFormated>
  <DomainObject.Predmet.OstaliListFormatedOIB>
    <izvorni_sadrzaj>
      <item>Željko Vukelić, OIB 43894959057</item>
    </izvorni_sadrzaj>
    <derivirana_varijabla naziv="DomainObject.Predmet.OstaliListFormatedOIB_1">
      <item>Željko Vukelić, OIB 43894959057</item>
    </derivirana_varijabla>
  </DomainObject.Predmet.OstaliListFormatedOIB>
  <DomainObject.Predmet.OstaliListFormatedWithAdress>
    <izvorni_sadrzaj>
      <item>Željko Vukelić, Ulica Pavla Hatza 11, 10000 Zagreb</item>
    </izvorni_sadrzaj>
    <derivirana_varijabla naziv="DomainObject.Predmet.OstaliListFormatedWithAdress_1">
      <item>Željko Vukelić, Ulica Pavla Hatza 11, 10000 Zagreb</item>
    </derivirana_varijabla>
  </DomainObject.Predmet.OstaliListFormatedWithAdress>
  <DomainObject.Predmet.OstaliListFormatedWithAdressOIB>
    <izvorni_sadrzaj>
      <item>Željko Vukelić, OIB 43894959057, Ulica Pavla Hatza 11, 10000 Zagreb</item>
    </izvorni_sadrzaj>
    <derivirana_varijabla naziv="DomainObject.Predmet.OstaliListFormatedWithAdressOIB_1">
      <item>Željko Vukelić, OIB 43894959057, Ulica Pavla Hatza 11, 10000 Zagreb</item>
    </derivirana_varijabla>
  </DomainObject.Predmet.OstaliListFormatedWithAdressOIB>
  <DomainObject.Predmet.OstaliListNazivFormated>
    <izvorni_sadrzaj>
      <item>Željko Vukelić</item>
    </izvorni_sadrzaj>
    <derivirana_varijabla naziv="DomainObject.Predmet.OstaliListNazivFormated_1">
      <item>Željko Vukelić</item>
    </derivirana_varijabla>
  </DomainObject.Predmet.OstaliListNazivFormated>
  <DomainObject.Predmet.OstaliListNazivFormatedOIB>
    <izvorni_sadrzaj>
      <item>Željko Vukelić, OIB 43894959057</item>
    </izvorni_sadrzaj>
    <derivirana_varijabla naziv="DomainObject.Predmet.OstaliListNazivFormatedOIB_1">
      <item>Željko Vukelić, OIB 43894959057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LIDER PRESS d.d.</izvorni_sadrzaj>
    <derivirana_varijabla naziv="DomainObject.Predmet.StrankaIDrugi_1">LIDER PRESS d.d.</derivirana_varijabla>
  </DomainObject.Predmet.StrankaIDrugi>
  <DomainObject.Predmet.ProtustrankaIDrugi>
    <izvorni_sadrzaj>LIDER PRESS d.d.</izvorni_sadrzaj>
    <derivirana_varijabla naziv="DomainObject.Predmet.ProtustrankaIDrugi_1">LIDER PRESS d.d.</derivirana_varijabla>
  </DomainObject.Predmet.ProtustrankaIDrugi>
  <DomainObject.Predmet.StrankaIDrugiAdressOIB>
    <izvorni_sadrzaj>LIDER PRESS d.d., OIB 90034071582, Savska cesta 41, Zagreb</izvorni_sadrzaj>
    <derivirana_varijabla naziv="DomainObject.Predmet.StrankaIDrugiAdressOIB_1">LIDER PRESS d.d., OIB 90034071582, Savska cesta 41, Zagreb</derivirana_varijabla>
  </DomainObject.Predmet.StrankaIDrugiAdressOIB>
  <DomainObject.Predmet.ProtustrankaIDrugiAdressOIB>
    <izvorni_sadrzaj>LIDER PRESS d.d., OIB 90034071582, Savska cesta 41, Zagreb</izvorni_sadrzaj>
    <derivirana_varijabla naziv="DomainObject.Predmet.ProtustrankaIDrugiAdressOIB_1">LIDER PRESS d.d., OIB 90034071582, Savska cesta 41,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 PRESS d.d.</item>
      <item>LIDER PRESS d.d.</item>
      <item>Željko Vukelić</item>
    </izvorni_sadrzaj>
    <derivirana_varijabla naziv="DomainObject.Predmet.SudioniciListNaziv_1">
      <item>LIDER PRESS d.d.</item>
      <item>LIDER PRESS d.d.</item>
      <item>Željko Vukelić</item>
    </derivirana_varijabla>
  </DomainObject.Predmet.SudioniciListNaziv>
  <DomainObject.Predmet.SudioniciListAdressOIB>
    <izvorni_sadrzaj>
      <item>LIDER PRESS d.d., OIB 90034071582, Savska cesta 41,Zagreb</item>
      <item>LIDER PRESS d.d., OIB 90034071582, Savska cesta 41,Zagreb</item>
      <item>Željko Vukelić, OIB 43894959057, Ulica Pavla Hatza 11,10000 Zagreb</item>
    </izvorni_sadrzaj>
    <derivirana_varijabla naziv="DomainObject.Predmet.SudioniciListAdressOIB_1">
      <item>LIDER PRESS d.d., OIB 90034071582, Savska cesta 41,Zagreb</item>
      <item>LIDER PRESS d.d., OIB 90034071582, Savska cesta 41,Zagreb</item>
      <item>Željko Vukelić, OIB 43894959057, Ulica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90034071582</item>
      <item>, OIB 90034071582</item>
      <item>, OIB 43894959057</item>
    </izvorni_sadrzaj>
    <derivirana_varijabla naziv="DomainObject.Predmet.SudioniciListNazivOIB_1">
      <item>, OIB 90034071582</item>
      <item>, OIB 90034071582</item>
      <item>, OIB 43894959057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623</properties:Words>
  <properties:Characters>3464</properties:Characters>
  <properties:Lines>100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2016-02-10T13:25:00Z</dcterms:created>
  <dc:creator>nribaric</dc:creator>
  <cp:lastModifiedBy>Jadranka Zelić</cp:lastModifiedBy>
  <cp:lastPrinted>2016-02-10T13:25:00Z</cp:lastPrinted>
  <dcterms:modified xmlns:xsi="http://www.w3.org/2001/XMLSchema-instance" xsi:type="dcterms:W3CDTF">2016-02-10T13:26:00Z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