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FF02F0" w:rsidR="00246615" w:rsidRPr="006A1BF5">
        <w:tc>
          <w:tcPr>
            <w:tcW w:type="dxa" w:w="2829"/>
            <w:shd w:fill="auto" w:color="auto" w:val="clear"/>
          </w:tcPr>
          <w:p w:rsidRDefault="00246615" w:rsidP="00FF02F0" w:rsidR="00246615" w:rsidRPr="006A1BF5">
            <w:pPr>
              <w:jc w:val="center"/>
            </w:pPr>
            <w:bookmarkStart w:name="_GoBack" w:id="0"/>
            <w:bookmarkEnd w:id="0"/>
            <w:r>
              <w:rPr>
                <w:noProof/>
                <w:lang w:val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46615" w:rsidP="00FF02F0" w:rsidR="00246615" w:rsidRPr="006A1BF5">
            <w:pPr>
              <w:spacing w:before="120"/>
              <w:jc w:val="center"/>
            </w:pPr>
            <w:r w:rsidRPr="006A1BF5">
              <w:t>Republika Hrvatska</w:t>
            </w:r>
          </w:p>
          <w:p w:rsidRDefault="00246615" w:rsidP="00FF02F0" w:rsidR="00246615" w:rsidRPr="006A1BF5">
            <w:pPr>
              <w:jc w:val="center"/>
            </w:pPr>
            <w:r>
              <w:t>Trgovački sud u Varaždinu</w:t>
            </w:r>
          </w:p>
          <w:p w:rsidRDefault="00246615" w:rsidP="00FF02F0" w:rsidR="00246615" w:rsidRPr="006A1BF5">
            <w:pPr>
              <w:jc w:val="center"/>
            </w:pPr>
            <w:r>
              <w:t>Varaždin, Braće Radić 2</w:t>
            </w:r>
          </w:p>
        </w:tc>
      </w:tr>
    </w:tbl>
    <w:p w14:textId="e5a2ba3" w14:paraId="e5a2ba3" w:rsidRDefault="00816362" w:rsidP="00CD5C2B" w:rsidR="00816362">
      <w:pPr>
        <w15:collapsed w:val="false"/>
        <w:rPr>
          <w:szCs w:val="24"/>
        </w:rPr>
      </w:pPr>
    </w:p>
    <w:p w:rsidRDefault="005E2C58" w:rsidP="00CD5C2B" w:rsidR="005E2C58">
      <w:pPr>
        <w:rPr>
          <w:szCs w:val="24"/>
        </w:rPr>
      </w:pPr>
    </w:p>
    <w:p w:rsidRDefault="005E2C58" w:rsidP="00CD5C2B" w:rsidR="005E2C58">
      <w:pPr>
        <w:rPr>
          <w:szCs w:val="24"/>
        </w:rPr>
      </w:pPr>
    </w:p>
    <w:p w:rsidRDefault="004E6554" w:rsidP="004E6554" w:rsidR="004E6554">
      <w:pPr>
        <w:jc w:val="center"/>
        <w:rPr>
          <w:szCs w:val="24"/>
        </w:rPr>
      </w:pPr>
      <w:r w:rsidRPr="00351416">
        <w:rPr>
          <w:szCs w:val="24"/>
        </w:rPr>
        <w:t>R E P U B L I K A    H R V A T S K A</w:t>
      </w:r>
    </w:p>
    <w:p w:rsidRDefault="004E6554" w:rsidP="004E6554" w:rsidR="004E6554" w:rsidRPr="00351416">
      <w:pPr>
        <w:jc w:val="center"/>
        <w:rPr>
          <w:szCs w:val="24"/>
        </w:rPr>
      </w:pPr>
    </w:p>
    <w:p w:rsidRDefault="004E6554" w:rsidP="005E2C58" w:rsidR="005E2C58">
      <w:pPr>
        <w:jc w:val="center"/>
        <w:rPr>
          <w:szCs w:val="24"/>
        </w:rPr>
      </w:pPr>
      <w:r>
        <w:rPr>
          <w:szCs w:val="24"/>
        </w:rPr>
        <w:t>Z A K LJ U Č A K</w:t>
      </w:r>
    </w:p>
    <w:p w:rsidRDefault="006A1728" w:rsidP="006A1728" w:rsidR="006A1728" w:rsidRPr="001F7D15">
      <w:pPr>
        <w:jc w:val="both"/>
        <w:rPr>
          <w:szCs w:val="24"/>
        </w:rPr>
      </w:pPr>
    </w:p>
    <w:p w:rsidRDefault="00A3448B" w:rsidP="006A1728" w:rsidR="006A1728" w:rsidRPr="001F7D15">
      <w:pPr>
        <w:ind w:firstLine="708"/>
        <w:jc w:val="both"/>
        <w:rPr>
          <w:szCs w:val="24"/>
        </w:rPr>
      </w:pPr>
      <w:r w:rsidRPr="00AF4832">
        <w:t xml:space="preserve">Trgovački sud u Varaždinu, po sucu toga suda Iris Hatvalić Nemec, u stečajnom predmetu nad </w:t>
      </w:r>
      <w:r>
        <w:t xml:space="preserve">stečajnim </w:t>
      </w:r>
      <w:r w:rsidRPr="00AF4832">
        <w:t xml:space="preserve">dužnikom ISTO dioničko društvo za usluge u stečaju, Augusta Šenoe 4-6, Varaždin, OIB: 88502209643, </w:t>
      </w:r>
      <w:r>
        <w:t>zastupanom po stečajnom upravitelju Stanku Makaru iz Ludbrega, 29. listopada</w:t>
      </w:r>
      <w:r w:rsidRPr="004D7590">
        <w:t xml:space="preserve"> 2018</w:t>
      </w:r>
      <w:r>
        <w:t>.</w:t>
      </w:r>
    </w:p>
    <w:p w:rsidRDefault="009D2FDB" w:rsidP="009D2FDB" w:rsidR="009D2FDB" w:rsidRPr="004E756F">
      <w:pPr>
        <w:ind w:firstLine="720"/>
        <w:jc w:val="both"/>
        <w:rPr>
          <w:lang w:val="hr-HR"/>
        </w:rPr>
      </w:pPr>
    </w:p>
    <w:p w:rsidRDefault="004E6554" w:rsidP="004E6554" w:rsidR="004E6554" w:rsidRPr="00246615">
      <w:pPr>
        <w:pStyle w:val="Naslov3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 a k lj u č i o</w:t>
      </w:r>
      <w:r w:rsidRPr="00246615">
        <w:rPr>
          <w:rFonts w:hAnsi="Times New Roman" w:ascii="Times New Roman"/>
          <w:b w:val="false"/>
        </w:rPr>
        <w:t xml:space="preserve">   j e </w:t>
      </w:r>
    </w:p>
    <w:p w:rsidRDefault="00F002CB" w:rsidP="00F002CB" w:rsidR="00F002CB" w:rsidRPr="004E756F">
      <w:pPr>
        <w:jc w:val="center"/>
        <w:rPr>
          <w:lang w:val="hr-HR"/>
        </w:rPr>
      </w:pPr>
    </w:p>
    <w:p w:rsidRDefault="004E756F" w:rsidP="00393C09" w:rsidR="00393C09" w:rsidRPr="00615C53">
      <w:pPr>
        <w:jc w:val="both"/>
        <w:rPr>
          <w:b/>
          <w:szCs w:val="24"/>
          <w:lang w:val="hr-HR"/>
        </w:rPr>
      </w:pPr>
      <w:r>
        <w:rPr>
          <w:lang w:val="hr-HR"/>
        </w:rPr>
        <w:tab/>
      </w:r>
      <w:r w:rsidR="00246615">
        <w:rPr>
          <w:lang w:val="hr-HR"/>
        </w:rPr>
        <w:t>1</w:t>
      </w:r>
      <w:r w:rsidR="00393C09" w:rsidRPr="0038012C">
        <w:rPr>
          <w:lang w:val="hr-HR"/>
        </w:rPr>
        <w:t>.</w:t>
      </w:r>
      <w:r w:rsidR="00B67EA0">
        <w:rPr>
          <w:lang w:val="hr-HR"/>
        </w:rPr>
        <w:t xml:space="preserve"> </w:t>
      </w:r>
      <w:r w:rsidR="00393C09" w:rsidRPr="0038012C">
        <w:rPr>
          <w:lang w:val="hr-HR"/>
        </w:rPr>
        <w:t xml:space="preserve"> </w:t>
      </w:r>
      <w:r w:rsidR="00B67EA0">
        <w:rPr>
          <w:lang w:val="hr-HR"/>
        </w:rPr>
        <w:t xml:space="preserve"> </w:t>
      </w:r>
      <w:r w:rsidR="00393C09" w:rsidRPr="0038012C">
        <w:rPr>
          <w:lang w:val="hr-HR"/>
        </w:rPr>
        <w:t>Naređuje se</w:t>
      </w:r>
      <w:r w:rsidR="00052280">
        <w:rPr>
          <w:lang w:val="hr-HR"/>
        </w:rPr>
        <w:t xml:space="preserve"> </w:t>
      </w:r>
      <w:r w:rsidR="00CD5C2B" w:rsidRPr="00CD5C2B">
        <w:rPr>
          <w:szCs w:val="24"/>
          <w:lang w:val="hr-HR"/>
        </w:rPr>
        <w:t xml:space="preserve">punomoćnicima u Odvjetničkom društvu </w:t>
      </w:r>
      <w:r w:rsidR="00A3448B" w:rsidRPr="00CD5C2B">
        <w:rPr>
          <w:szCs w:val="24"/>
          <w:lang w:val="hr-HR"/>
        </w:rPr>
        <w:t xml:space="preserve"> </w:t>
      </w:r>
      <w:r w:rsidR="00CD5C2B" w:rsidRPr="00CD5C2B">
        <w:rPr>
          <w:szCs w:val="24"/>
        </w:rPr>
        <w:t>Tomić &amp; Klišanin &amp; partneri</w:t>
      </w:r>
      <w:r w:rsidR="00A3448B" w:rsidRPr="00CD5C2B">
        <w:rPr>
          <w:szCs w:val="24"/>
          <w:lang w:val="hr-HR"/>
        </w:rPr>
        <w:t xml:space="preserve"> iz Zagreba</w:t>
      </w:r>
      <w:r w:rsidR="00CD5C2B" w:rsidRPr="00CD5C2B">
        <w:rPr>
          <w:szCs w:val="24"/>
          <w:lang w:val="hr-HR"/>
        </w:rPr>
        <w:t xml:space="preserve">, </w:t>
      </w:r>
      <w:r w:rsidR="00CD5C2B" w:rsidRPr="00CD5C2B">
        <w:rPr>
          <w:szCs w:val="24"/>
        </w:rPr>
        <w:t xml:space="preserve">Radnička cesta 52 /VI, </w:t>
      </w:r>
      <w:r w:rsidR="00393C09" w:rsidRPr="00CD5C2B">
        <w:rPr>
          <w:szCs w:val="24"/>
          <w:lang w:val="hr-HR"/>
        </w:rPr>
        <w:t xml:space="preserve">da  </w:t>
      </w:r>
      <w:r w:rsidR="00615C53" w:rsidRPr="00CD5C2B">
        <w:rPr>
          <w:b/>
          <w:szCs w:val="24"/>
        </w:rPr>
        <w:t>u roku</w:t>
      </w:r>
      <w:r w:rsidR="00615C53" w:rsidRPr="00CD5C2B">
        <w:rPr>
          <w:b/>
        </w:rPr>
        <w:t xml:space="preserve"> </w:t>
      </w:r>
      <w:r w:rsidR="00615C53" w:rsidRPr="009A748F">
        <w:rPr>
          <w:b/>
        </w:rPr>
        <w:t xml:space="preserve">od osam dana od isteka osmog dana od dana objave </w:t>
      </w:r>
      <w:r w:rsidR="00615C53" w:rsidRPr="00CD5C2B">
        <w:rPr>
          <w:b/>
          <w:szCs w:val="24"/>
        </w:rPr>
        <w:t>ovog zaključka ne mrežnoj stranici e-oglasna ploča</w:t>
      </w:r>
      <w:r w:rsidR="00052280" w:rsidRPr="00CD5C2B">
        <w:rPr>
          <w:szCs w:val="24"/>
          <w:lang w:val="hr-HR"/>
        </w:rPr>
        <w:t>, podnesu</w:t>
      </w:r>
      <w:r w:rsidR="00393C09" w:rsidRPr="00CD5C2B">
        <w:rPr>
          <w:szCs w:val="24"/>
          <w:lang w:val="hr-HR"/>
        </w:rPr>
        <w:t xml:space="preserve"> sudu </w:t>
      </w:r>
      <w:r w:rsidR="006A1728" w:rsidRPr="00CD5C2B">
        <w:rPr>
          <w:szCs w:val="24"/>
          <w:u w:val="single"/>
          <w:lang w:val="hr-HR"/>
        </w:rPr>
        <w:t>izvornik punomoći</w:t>
      </w:r>
      <w:r w:rsidR="006A1728" w:rsidRPr="00CD5C2B">
        <w:rPr>
          <w:szCs w:val="24"/>
          <w:lang w:val="hr-HR"/>
        </w:rPr>
        <w:t xml:space="preserve"> </w:t>
      </w:r>
      <w:r w:rsidR="00393C09" w:rsidRPr="00CD5C2B">
        <w:rPr>
          <w:szCs w:val="24"/>
          <w:lang w:val="hr-HR"/>
        </w:rPr>
        <w:t xml:space="preserve">za zastupanje </w:t>
      </w:r>
      <w:r w:rsidR="00A3448B" w:rsidRPr="00CD5C2B">
        <w:rPr>
          <w:szCs w:val="24"/>
          <w:lang w:val="hr-HR"/>
        </w:rPr>
        <w:t xml:space="preserve">vjerovnika </w:t>
      </w:r>
      <w:r w:rsidR="00CD5C2B" w:rsidRPr="00CD5C2B">
        <w:rPr>
          <w:szCs w:val="24"/>
        </w:rPr>
        <w:t xml:space="preserve">AGENCIJA ZA PRAVNI PROMET I POSREDOVANJE NEKRETNINAMA, Savska cesta 41, 10000 Zagreb, OIB:69331375926 </w:t>
      </w:r>
      <w:r w:rsidR="00393C09" w:rsidRPr="00CD5C2B">
        <w:rPr>
          <w:szCs w:val="24"/>
          <w:lang w:val="hr-HR"/>
        </w:rPr>
        <w:t xml:space="preserve">u ovom </w:t>
      </w:r>
      <w:r w:rsidR="00A3448B" w:rsidRPr="00CD5C2B">
        <w:rPr>
          <w:szCs w:val="24"/>
          <w:lang w:val="hr-HR"/>
        </w:rPr>
        <w:t>stečajnom</w:t>
      </w:r>
      <w:r w:rsidR="00393C09" w:rsidRPr="00CD5C2B">
        <w:rPr>
          <w:szCs w:val="24"/>
          <w:lang w:val="hr-HR"/>
        </w:rPr>
        <w:t xml:space="preserve"> postupku.</w:t>
      </w:r>
      <w:r w:rsidR="00393C09">
        <w:rPr>
          <w:lang w:val="hr-HR"/>
        </w:rPr>
        <w:t xml:space="preserve"> </w:t>
      </w:r>
    </w:p>
    <w:p w:rsidRDefault="00393C09" w:rsidP="00393C09" w:rsidR="00393C09" w:rsidRPr="0038012C">
      <w:pPr>
        <w:jc w:val="both"/>
        <w:rPr>
          <w:lang w:val="hr-HR"/>
        </w:rPr>
      </w:pPr>
    </w:p>
    <w:p w:rsidRDefault="00246615" w:rsidP="00246615" w:rsidR="00393C09" w:rsidRPr="0038012C">
      <w:pPr>
        <w:ind w:firstLine="720"/>
        <w:jc w:val="both"/>
        <w:rPr>
          <w:lang w:val="hr-HR"/>
        </w:rPr>
      </w:pPr>
      <w:r>
        <w:rPr>
          <w:lang w:val="hr-HR"/>
        </w:rPr>
        <w:t xml:space="preserve">2.  </w:t>
      </w:r>
      <w:r w:rsidR="00393C09" w:rsidRPr="0038012C">
        <w:rPr>
          <w:lang w:val="hr-HR"/>
        </w:rPr>
        <w:t>Ako se utvrdi da</w:t>
      </w:r>
      <w:r w:rsidR="00393C09">
        <w:rPr>
          <w:lang w:val="hr-HR"/>
        </w:rPr>
        <w:t xml:space="preserve"> </w:t>
      </w:r>
      <w:r w:rsidR="00CD5C2B">
        <w:rPr>
          <w:szCs w:val="24"/>
          <w:lang w:val="hr-HR"/>
        </w:rPr>
        <w:t>Odvjetničko društvo</w:t>
      </w:r>
      <w:r w:rsidR="00CD5C2B" w:rsidRPr="00CD5C2B">
        <w:rPr>
          <w:szCs w:val="24"/>
          <w:lang w:val="hr-HR"/>
        </w:rPr>
        <w:t xml:space="preserve">  </w:t>
      </w:r>
      <w:r w:rsidR="00CD5C2B" w:rsidRPr="00CD5C2B">
        <w:rPr>
          <w:szCs w:val="24"/>
        </w:rPr>
        <w:t>Tomić &amp; Klišanin &amp; partneri</w:t>
      </w:r>
      <w:r w:rsidR="00CD5C2B" w:rsidRPr="00CD5C2B">
        <w:rPr>
          <w:szCs w:val="24"/>
          <w:lang w:val="hr-HR"/>
        </w:rPr>
        <w:t xml:space="preserve"> iz Zagreba</w:t>
      </w:r>
      <w:r w:rsidR="00CD5C2B">
        <w:rPr>
          <w:lang w:val="hr-HR"/>
        </w:rPr>
        <w:t xml:space="preserve"> nisu</w:t>
      </w:r>
      <w:r w:rsidR="00393C09">
        <w:rPr>
          <w:lang w:val="hr-HR"/>
        </w:rPr>
        <w:t xml:space="preserve"> ovlašten</w:t>
      </w:r>
      <w:r w:rsidR="009D2FDB">
        <w:rPr>
          <w:lang w:val="hr-HR"/>
        </w:rPr>
        <w:t xml:space="preserve">i </w:t>
      </w:r>
      <w:r w:rsidR="00393C09" w:rsidRPr="0038012C">
        <w:rPr>
          <w:lang w:val="hr-HR"/>
        </w:rPr>
        <w:t xml:space="preserve"> </w:t>
      </w:r>
      <w:r w:rsidR="00052280">
        <w:rPr>
          <w:lang w:val="hr-HR"/>
        </w:rPr>
        <w:t>punomoćnik</w:t>
      </w:r>
      <w:r w:rsidR="009943E8">
        <w:rPr>
          <w:lang w:val="hr-HR"/>
        </w:rPr>
        <w:t xml:space="preserve"> </w:t>
      </w:r>
      <w:r w:rsidR="00393C09" w:rsidRPr="0038012C">
        <w:rPr>
          <w:lang w:val="hr-HR"/>
        </w:rPr>
        <w:t>za zastupanje</w:t>
      </w:r>
      <w:r w:rsidR="00740CC5">
        <w:rPr>
          <w:lang w:val="hr-HR"/>
        </w:rPr>
        <w:t xml:space="preserve"> </w:t>
      </w:r>
      <w:r w:rsidR="00A3448B">
        <w:rPr>
          <w:lang w:val="hr-HR"/>
        </w:rPr>
        <w:t xml:space="preserve">vjerovnika </w:t>
      </w:r>
      <w:r w:rsidR="00CD5C2B">
        <w:rPr>
          <w:szCs w:val="24"/>
        </w:rPr>
        <w:t>AGENCIJE</w:t>
      </w:r>
      <w:r w:rsidR="00CD5C2B" w:rsidRPr="00CD5C2B">
        <w:rPr>
          <w:szCs w:val="24"/>
        </w:rPr>
        <w:t xml:space="preserve"> ZA PRAVNI PROMET I POSREDOVANJE NEKRETNINAMA</w:t>
      </w:r>
      <w:r w:rsidR="00740CC5">
        <w:rPr>
          <w:lang w:val="hr-HR"/>
        </w:rPr>
        <w:t xml:space="preserve">, </w:t>
      </w:r>
      <w:r w:rsidR="00393C09">
        <w:rPr>
          <w:lang w:val="hr-HR"/>
        </w:rPr>
        <w:t xml:space="preserve">a budući </w:t>
      </w:r>
      <w:r w:rsidR="006A1728">
        <w:rPr>
          <w:lang w:val="hr-HR"/>
        </w:rPr>
        <w:t xml:space="preserve">u spisu nije priložen </w:t>
      </w:r>
      <w:r w:rsidR="006A1728" w:rsidRPr="006A1728">
        <w:rPr>
          <w:lang w:val="hr-HR"/>
        </w:rPr>
        <w:t xml:space="preserve">izvornik </w:t>
      </w:r>
      <w:r w:rsidR="00B67EA0" w:rsidRPr="006A1728">
        <w:rPr>
          <w:lang w:val="hr-HR"/>
        </w:rPr>
        <w:t>punomoć</w:t>
      </w:r>
      <w:r w:rsidR="006A1728" w:rsidRPr="006A1728">
        <w:rPr>
          <w:lang w:val="hr-HR"/>
        </w:rPr>
        <w:t>i</w:t>
      </w:r>
      <w:r w:rsidR="00B67EA0">
        <w:rPr>
          <w:lang w:val="hr-HR"/>
        </w:rPr>
        <w:t xml:space="preserve"> za </w:t>
      </w:r>
      <w:r w:rsidR="00E041CE">
        <w:rPr>
          <w:lang w:val="hr-HR"/>
        </w:rPr>
        <w:t>istog</w:t>
      </w:r>
      <w:r w:rsidR="00B67EA0">
        <w:rPr>
          <w:lang w:val="hr-HR"/>
        </w:rPr>
        <w:t xml:space="preserve">, </w:t>
      </w:r>
      <w:r w:rsidR="00393C09">
        <w:rPr>
          <w:lang w:val="hr-HR"/>
        </w:rPr>
        <w:t xml:space="preserve">sud će ukinuti  sve radnje </w:t>
      </w:r>
      <w:r w:rsidR="00393C09" w:rsidRPr="0038012C">
        <w:rPr>
          <w:lang w:val="hr-HR"/>
        </w:rPr>
        <w:t>poduzete u ovom po</w:t>
      </w:r>
      <w:r w:rsidR="00393C09">
        <w:rPr>
          <w:lang w:val="hr-HR"/>
        </w:rPr>
        <w:t>stupku po toj</w:t>
      </w:r>
      <w:r w:rsidR="00052280">
        <w:rPr>
          <w:lang w:val="hr-HR"/>
        </w:rPr>
        <w:t xml:space="preserve"> pravnoj</w:t>
      </w:r>
      <w:r w:rsidR="00393C09">
        <w:rPr>
          <w:lang w:val="hr-HR"/>
        </w:rPr>
        <w:t xml:space="preserve"> osobi, osim ako </w:t>
      </w:r>
      <w:r w:rsidR="00615C53" w:rsidRPr="00615C53">
        <w:rPr>
          <w:lang w:val="hr-HR"/>
        </w:rPr>
        <w:t>vjerovnik</w:t>
      </w:r>
      <w:r w:rsidR="00740CC5">
        <w:rPr>
          <w:lang w:val="hr-HR"/>
        </w:rPr>
        <w:t xml:space="preserve"> </w:t>
      </w:r>
      <w:r w:rsidR="0011252A">
        <w:rPr>
          <w:lang w:val="hr-HR"/>
        </w:rPr>
        <w:t>na</w:t>
      </w:r>
      <w:r w:rsidR="00393C09" w:rsidRPr="0038012C">
        <w:rPr>
          <w:lang w:val="hr-HR"/>
        </w:rPr>
        <w:t>knadno ne odobri  te  radnje</w:t>
      </w:r>
      <w:r w:rsidR="00740CC5">
        <w:rPr>
          <w:lang w:val="hr-HR"/>
        </w:rPr>
        <w:t>.</w:t>
      </w:r>
    </w:p>
    <w:p w:rsidRDefault="00393C09" w:rsidR="00436C73" w:rsidRPr="004E756F">
      <w:pPr>
        <w:jc w:val="both"/>
        <w:rPr>
          <w:lang w:val="hr-HR"/>
        </w:rPr>
      </w:pPr>
      <w:r w:rsidRPr="0038012C">
        <w:rPr>
          <w:lang w:val="hr-HR"/>
        </w:rPr>
        <w:tab/>
        <w:t xml:space="preserve"> </w:t>
      </w:r>
    </w:p>
    <w:p w:rsidRDefault="00436C73" w:rsidP="006A1728" w:rsidR="00B67EA0">
      <w:pPr>
        <w:jc w:val="center"/>
        <w:rPr>
          <w:lang w:val="hr-HR"/>
        </w:rPr>
      </w:pPr>
      <w:r w:rsidRPr="004E756F">
        <w:rPr>
          <w:lang w:val="hr-HR"/>
        </w:rPr>
        <w:t>Obrazloženje</w:t>
      </w:r>
    </w:p>
    <w:p w:rsidRDefault="006C6DA9" w:rsidP="006C6DA9" w:rsidR="006C6DA9">
      <w:pPr>
        <w:jc w:val="center"/>
        <w:rPr>
          <w:lang w:val="hr-HR"/>
        </w:rPr>
      </w:pPr>
    </w:p>
    <w:p w:rsidRDefault="00615C53" w:rsidP="00615C53" w:rsidR="00816362">
      <w:pPr>
        <w:ind w:firstLine="720"/>
        <w:jc w:val="both"/>
        <w:rPr>
          <w:lang w:val="hr-HR"/>
        </w:rPr>
      </w:pPr>
      <w:r>
        <w:rPr>
          <w:lang w:val="hr-HR"/>
        </w:rPr>
        <w:t xml:space="preserve">Tijekom postupka, pregledom prijava tražbina </w:t>
      </w:r>
      <w:r w:rsidR="00246615">
        <w:rPr>
          <w:lang w:val="hr-HR"/>
        </w:rPr>
        <w:t xml:space="preserve">utvrđeno je da </w:t>
      </w:r>
      <w:r>
        <w:rPr>
          <w:lang w:val="hr-HR"/>
        </w:rPr>
        <w:t xml:space="preserve">prijavi tražbine ne prileži punomoć za zastupanje vjerovnika </w:t>
      </w:r>
      <w:r w:rsidR="00CD5C2B">
        <w:rPr>
          <w:szCs w:val="24"/>
        </w:rPr>
        <w:t>AGENCIJE</w:t>
      </w:r>
      <w:r w:rsidR="00CD5C2B" w:rsidRPr="00CD5C2B">
        <w:rPr>
          <w:szCs w:val="24"/>
        </w:rPr>
        <w:t xml:space="preserve"> ZA PRAVNI PROMET I POSREDOVANJE NEKRETNINAMA</w:t>
      </w:r>
      <w:r>
        <w:rPr>
          <w:szCs w:val="24"/>
        </w:rPr>
        <w:t>,</w:t>
      </w:r>
      <w:r w:rsidR="004E6554">
        <w:rPr>
          <w:lang w:val="hr-HR"/>
        </w:rPr>
        <w:t xml:space="preserve"> čija je tražbina prijavljena od strane punomoćnika – odvjetnika u </w:t>
      </w:r>
      <w:r w:rsidR="004E6554">
        <w:rPr>
          <w:szCs w:val="24"/>
          <w:lang w:val="hr-HR"/>
        </w:rPr>
        <w:t>Odvjetničkom društvu</w:t>
      </w:r>
      <w:r w:rsidR="004E6554" w:rsidRPr="00CD5C2B">
        <w:rPr>
          <w:szCs w:val="24"/>
          <w:lang w:val="hr-HR"/>
        </w:rPr>
        <w:t xml:space="preserve">  </w:t>
      </w:r>
      <w:r w:rsidR="004E6554" w:rsidRPr="00CD5C2B">
        <w:rPr>
          <w:szCs w:val="24"/>
        </w:rPr>
        <w:t>Tomić &amp; Klišanin &amp; partneri</w:t>
      </w:r>
      <w:r w:rsidR="004E6554" w:rsidRPr="00CD5C2B">
        <w:rPr>
          <w:szCs w:val="24"/>
          <w:lang w:val="hr-HR"/>
        </w:rPr>
        <w:t xml:space="preserve"> iz Zagreba</w:t>
      </w:r>
      <w:r w:rsidR="004E6554">
        <w:rPr>
          <w:szCs w:val="24"/>
          <w:lang w:val="hr-HR"/>
        </w:rPr>
        <w:t>.</w:t>
      </w:r>
    </w:p>
    <w:p w:rsidRDefault="00816362" w:rsidP="00615C53" w:rsidR="00615C53">
      <w:pPr>
        <w:ind w:firstLine="720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DE149D" w:rsidP="00DE149D" w:rsidR="00DE149D">
      <w:pPr>
        <w:ind w:firstLine="720"/>
        <w:jc w:val="both"/>
        <w:rPr>
          <w:lang w:val="hr-HR"/>
        </w:rPr>
      </w:pPr>
      <w:r>
        <w:rPr>
          <w:lang w:val="hr-HR"/>
        </w:rPr>
        <w:t xml:space="preserve">Zbog navedenog, valjalo je u smislu čl. 98. </w:t>
      </w:r>
      <w:r w:rsidR="00615C53">
        <w:rPr>
          <w:lang w:val="hr-HR"/>
        </w:rPr>
        <w:t>ZPP-a u svezi čl. 10. Stečajnog zakona</w:t>
      </w:r>
      <w:r>
        <w:rPr>
          <w:lang w:val="hr-HR"/>
        </w:rPr>
        <w:t>, odlu</w:t>
      </w:r>
      <w:r w:rsidR="00615C53">
        <w:rPr>
          <w:lang w:val="hr-HR"/>
        </w:rPr>
        <w:t xml:space="preserve">čiti kao u izreci ovog </w:t>
      </w:r>
      <w:r w:rsidR="004E6554">
        <w:rPr>
          <w:lang w:val="hr-HR"/>
        </w:rPr>
        <w:t>zaključka</w:t>
      </w:r>
      <w:r w:rsidR="00615C53">
        <w:rPr>
          <w:lang w:val="hr-HR"/>
        </w:rPr>
        <w:t>.</w:t>
      </w:r>
      <w:r>
        <w:rPr>
          <w:lang w:val="hr-HR"/>
        </w:rPr>
        <w:t xml:space="preserve"> </w:t>
      </w:r>
    </w:p>
    <w:p w:rsidRDefault="00E9518B" w:rsidR="00E9518B">
      <w:pPr>
        <w:jc w:val="both"/>
        <w:rPr>
          <w:lang w:val="hr-HR"/>
        </w:rPr>
      </w:pPr>
    </w:p>
    <w:p w:rsidRDefault="00436C73" w:rsidR="00DE13A5">
      <w:pPr>
        <w:jc w:val="both"/>
        <w:rPr>
          <w:lang w:val="hr-HR"/>
        </w:rPr>
      </w:pPr>
      <w:r w:rsidRPr="004E756F">
        <w:rPr>
          <w:lang w:val="hr-HR"/>
        </w:rPr>
        <w:tab/>
      </w:r>
      <w:r w:rsidRPr="004E756F">
        <w:rPr>
          <w:lang w:val="hr-HR"/>
        </w:rPr>
        <w:tab/>
      </w:r>
      <w:r w:rsidRPr="004E756F">
        <w:rPr>
          <w:lang w:val="hr-HR"/>
        </w:rPr>
        <w:tab/>
      </w:r>
      <w:r w:rsidRPr="004E756F">
        <w:rPr>
          <w:lang w:val="hr-HR"/>
        </w:rPr>
        <w:tab/>
        <w:t xml:space="preserve">U </w:t>
      </w:r>
      <w:r w:rsidR="00246615">
        <w:rPr>
          <w:lang w:val="hr-HR"/>
        </w:rPr>
        <w:t xml:space="preserve">Varaždinu </w:t>
      </w:r>
      <w:r w:rsidR="00816362">
        <w:rPr>
          <w:lang w:val="hr-HR"/>
        </w:rPr>
        <w:t>29</w:t>
      </w:r>
      <w:r w:rsidR="00246615">
        <w:rPr>
          <w:lang w:val="hr-HR"/>
        </w:rPr>
        <w:t xml:space="preserve">. </w:t>
      </w:r>
      <w:r w:rsidR="00816362">
        <w:rPr>
          <w:lang w:val="hr-HR"/>
        </w:rPr>
        <w:t>listopada</w:t>
      </w:r>
      <w:r w:rsidR="00246615">
        <w:rPr>
          <w:lang w:val="hr-HR"/>
        </w:rPr>
        <w:t xml:space="preserve"> 2018</w:t>
      </w:r>
      <w:r w:rsidRPr="004E756F">
        <w:rPr>
          <w:lang w:val="hr-HR"/>
        </w:rPr>
        <w:t xml:space="preserve">. </w:t>
      </w:r>
    </w:p>
    <w:p w:rsidRDefault="00E03F50" w:rsidR="00E03F50" w:rsidRPr="004E756F">
      <w:pPr>
        <w:jc w:val="both"/>
        <w:rPr>
          <w:lang w:val="hr-HR"/>
        </w:rPr>
      </w:pPr>
    </w:p>
    <w:p w:rsidRDefault="00B67EA0" w:rsidP="006A1728" w:rsidR="006A1728">
      <w:pPr>
        <w:ind w:firstLine="720" w:left="5760"/>
        <w:rPr>
          <w:lang w:val="hr-HR"/>
        </w:rPr>
      </w:pPr>
      <w:r>
        <w:rPr>
          <w:lang w:val="hr-HR"/>
        </w:rPr>
        <w:t>SUDAC:</w:t>
      </w:r>
      <w:r w:rsidR="00436C73" w:rsidRPr="004E756F">
        <w:rPr>
          <w:lang w:val="hr-HR"/>
        </w:rPr>
        <w:t xml:space="preserve"> </w:t>
      </w:r>
    </w:p>
    <w:p w:rsidRDefault="00000B6A" w:rsidP="006A1728" w:rsidR="00000B6A">
      <w:pPr>
        <w:ind w:firstLine="720" w:left="5760"/>
        <w:rPr>
          <w:lang w:val="hr-HR"/>
        </w:rPr>
      </w:pPr>
    </w:p>
    <w:p w:rsidRDefault="007A390D" w:rsidP="00246615" w:rsidR="006A1728">
      <w:pPr>
        <w:ind w:firstLine="720" w:left="5040"/>
        <w:rPr>
          <w:lang w:val="hr-HR"/>
        </w:rPr>
      </w:pPr>
      <w:r>
        <w:rPr>
          <w:lang w:val="hr-HR"/>
        </w:rPr>
        <w:t xml:space="preserve">    </w:t>
      </w:r>
      <w:r w:rsidR="00F002CB">
        <w:rPr>
          <w:lang w:val="hr-HR"/>
        </w:rPr>
        <w:t>Iris H</w:t>
      </w:r>
      <w:r w:rsidR="00B67EA0">
        <w:rPr>
          <w:lang w:val="hr-HR"/>
        </w:rPr>
        <w:t>atvalić Nemec</w:t>
      </w:r>
      <w:r w:rsidR="006A1728">
        <w:rPr>
          <w:lang w:val="hr-HR"/>
        </w:rPr>
        <w:t xml:space="preserve"> </w:t>
      </w:r>
    </w:p>
    <w:p w:rsidRDefault="00D83124" w:rsidP="00CD5C2B" w:rsidR="00D83124">
      <w:pPr>
        <w:rPr>
          <w:lang w:val="hr-HR"/>
        </w:rPr>
      </w:pPr>
      <w:r>
        <w:rPr>
          <w:lang w:val="hr-HR"/>
        </w:rPr>
        <w:t xml:space="preserve"> </w:t>
      </w:r>
    </w:p>
    <w:p w:rsidRDefault="005E2C58" w:rsidR="005E2C58">
      <w:pPr>
        <w:jc w:val="both"/>
        <w:rPr>
          <w:lang w:val="hr-HR"/>
        </w:rPr>
      </w:pPr>
    </w:p>
    <w:p w:rsidRDefault="005E2C58" w:rsidR="005E2C58">
      <w:pPr>
        <w:jc w:val="both"/>
        <w:rPr>
          <w:lang w:val="hr-HR"/>
        </w:rPr>
      </w:pPr>
    </w:p>
    <w:p w:rsidRDefault="005E2C58" w:rsidR="005E2C58">
      <w:pPr>
        <w:jc w:val="both"/>
        <w:rPr>
          <w:lang w:val="hr-HR"/>
        </w:rPr>
      </w:pPr>
    </w:p>
    <w:p w:rsidRDefault="00816362" w:rsidR="00436C73" w:rsidRPr="004E756F">
      <w:pPr>
        <w:jc w:val="both"/>
        <w:rPr>
          <w:lang w:val="hr-HR"/>
        </w:rPr>
      </w:pPr>
      <w:r>
        <w:rPr>
          <w:lang w:val="hr-HR"/>
        </w:rPr>
        <w:t>UPUTA</w:t>
      </w:r>
      <w:r w:rsidR="00436C73" w:rsidRPr="004E756F">
        <w:rPr>
          <w:lang w:val="hr-HR"/>
        </w:rPr>
        <w:t xml:space="preserve"> O PRAVNOM LIJEKU.</w:t>
      </w:r>
    </w:p>
    <w:p w:rsidRDefault="00251632" w:rsidP="00251632" w:rsidR="0011252A">
      <w:pPr>
        <w:jc w:val="both"/>
        <w:rPr>
          <w:szCs w:val="24"/>
          <w:lang w:val="hr-HR"/>
        </w:rPr>
      </w:pPr>
      <w:r w:rsidRPr="00251632">
        <w:rPr>
          <w:szCs w:val="24"/>
          <w:lang w:val="hr-HR"/>
        </w:rPr>
        <w:t xml:space="preserve">Protiv ovog </w:t>
      </w:r>
      <w:r w:rsidR="004E6554">
        <w:rPr>
          <w:szCs w:val="24"/>
          <w:lang w:val="hr-HR"/>
        </w:rPr>
        <w:t>zaključka</w:t>
      </w:r>
      <w:r w:rsidRPr="00251632">
        <w:rPr>
          <w:szCs w:val="24"/>
          <w:lang w:val="hr-HR"/>
        </w:rPr>
        <w:t xml:space="preserve"> </w:t>
      </w:r>
      <w:r w:rsidR="0011252A">
        <w:rPr>
          <w:szCs w:val="24"/>
          <w:lang w:val="hr-HR"/>
        </w:rPr>
        <w:t>nije dozvoljena žalba.</w:t>
      </w:r>
    </w:p>
    <w:p w:rsidRDefault="00B67EA0" w:rsidP="00251632" w:rsidR="00B67EA0">
      <w:pPr>
        <w:jc w:val="both"/>
        <w:rPr>
          <w:szCs w:val="24"/>
          <w:lang w:val="hr-HR"/>
        </w:rPr>
      </w:pPr>
    </w:p>
    <w:p w:rsidRDefault="00B67EA0" w:rsidP="00251632" w:rsidR="00B67EA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DNA: </w:t>
      </w:r>
    </w:p>
    <w:p w:rsidRDefault="007A390D" w:rsidP="007A390D" w:rsidR="0011252A">
      <w:pPr>
        <w:numPr>
          <w:ilvl w:val="0"/>
          <w:numId w:val="5"/>
        </w:numPr>
        <w:overflowPunct/>
        <w:autoSpaceDE/>
        <w:autoSpaceDN/>
        <w:adjustRightInd/>
        <w:textAlignment w:val="auto"/>
        <w:rPr>
          <w:szCs w:val="24"/>
          <w:lang w:val="hr-HR"/>
        </w:rPr>
      </w:pPr>
      <w:r>
        <w:rPr>
          <w:lang w:val="hr-HR"/>
        </w:rPr>
        <w:t>e-oglasna ploča suda</w:t>
      </w:r>
    </w:p>
    <w:sectPr w:rsidSect="006A1728" w:rsidR="0011252A">
      <w:headerReference w:type="default" r:id="rId11"/>
      <w:headerReference w:type="first" r:id="rId12"/>
      <w:pgSz w:h="16840" w:w="11907"/>
      <w:pgMar w:gutter="0" w:footer="720" w:header="720" w:left="1134" w:bottom="709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3D22" w:rsidP="00D83124" w:rsidR="00BB3D22">
      <w:r>
        <w:separator/>
      </w:r>
    </w:p>
  </w:endnote>
  <w:endnote w:id="0" w:type="continuationSeparator">
    <w:p w:rsidRDefault="00BB3D22" w:rsidP="00D83124" w:rsidR="00BB3D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3D22" w:rsidP="00D83124" w:rsidR="00BB3D22">
      <w:r>
        <w:separator/>
      </w:r>
    </w:p>
  </w:footnote>
  <w:footnote w:id="0" w:type="continuationSeparator">
    <w:p w:rsidRDefault="00BB3D22" w:rsidP="00D83124" w:rsidR="00BB3D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3124" w:rsidR="00D8312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606DD" w:rsidRPr="007606DD">
      <w:rPr>
        <w:noProof/>
        <w:lang w:val="hr-HR"/>
      </w:rPr>
      <w:t>2</w:t>
    </w:r>
    <w:r>
      <w:fldChar w:fldCharType="end"/>
    </w:r>
  </w:p>
  <w:p w:rsidRDefault="006C6DA9" w:rsidP="00D83124" w:rsidR="00D83124">
    <w:pPr>
      <w:ind w:left="4956"/>
    </w:pPr>
    <w:r>
      <w:t xml:space="preserve">                 </w:t>
    </w:r>
    <w:r w:rsidR="005E2C58">
      <w:t>Poslovni broj:  4 St</w:t>
    </w:r>
    <w:r w:rsidR="005E2C58" w:rsidRPr="00816362">
      <w:t>-529/17-20</w:t>
    </w:r>
    <w:r w:rsidR="005E2C58">
      <w:t>5</w:t>
    </w:r>
  </w:p>
  <w:p w:rsidRDefault="00D83124" w:rsidR="00D83124" w:rsidRPr="00D83124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4C98" w:rsidP="009D4C98" w:rsidR="009D4C98">
    <w:pPr>
      <w:rPr>
        <w:lang w:val="hr-HR"/>
      </w:rPr>
    </w:pPr>
  </w:p>
  <w:p w:rsidRDefault="00D83124" w:rsidP="006A1728" w:rsidR="006A1728" w:rsidRPr="00816362">
    <w:pPr>
      <w:ind w:firstLine="720" w:left="4320"/>
    </w:pPr>
    <w:r>
      <w:t xml:space="preserve">                 Poslovni broj:  4 </w:t>
    </w:r>
    <w:r w:rsidR="00A3448B">
      <w:t>St</w:t>
    </w:r>
    <w:r w:rsidR="00A3448B" w:rsidRPr="00816362">
      <w:t>-529/17-20</w:t>
    </w:r>
    <w:r w:rsidR="00CD5C2B">
      <w:t>5</w:t>
    </w:r>
  </w:p>
  <w:p w:rsidRDefault="005B40AC" w:rsidP="006A1728" w:rsidR="005B40AC" w:rsidRPr="009D2FDB">
    <w:pPr>
      <w:ind w:firstLine="720" w:left="432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DD003E"/>
    <w:multiLevelType w:val="hybridMultilevel"/>
    <w:tmpl w:val="EA04473E"/>
    <w:lvl w:tplc="DC8A5D6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85C62E9"/>
    <w:multiLevelType w:val="hybridMultilevel"/>
    <w:tmpl w:val="384E7EF2"/>
    <w:lvl w:tplc="A5DA4EB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5D0005C"/>
    <w:multiLevelType w:val="singleLevel"/>
    <w:tmpl w:val="86168A62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4"/>
      </w:rPr>
    </w:lvl>
  </w:abstractNum>
  <w:abstractNum w:abstractNumId="3">
    <w:nsid w:val="751A2CF5"/>
    <w:multiLevelType w:val="singleLevel"/>
    <w:tmpl w:val="C944C5D2"/>
    <w:lvl w:ilvl="0">
      <w:start w:val="2"/>
      <w:numFmt w:val="decimal"/>
      <w:lvlText w:val="%1. "/>
      <w:legacy w:legacyIndent="283" w:legacySpace="0" w:legacy="true"/>
      <w:lvlJc w:val="left"/>
      <w:pPr>
        <w:ind w:hanging="283" w:left="823"/>
      </w:pPr>
      <w:rPr>
        <w:b w:val="false"/>
        <w:i w:val="false"/>
        <w:sz w:val="24"/>
      </w:rPr>
    </w:lvl>
  </w:abstractNum>
  <w:abstractNum w:abstractNumId="4">
    <w:nsid w:val="7D395289"/>
    <w:multiLevelType w:val="hybridMultilevel"/>
    <w:tmpl w:val="7D3A97D4"/>
    <w:lvl w:tplc="97783C66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756F"/>
    <w:rsid w:val="00000B6A"/>
    <w:rsid w:val="000423EF"/>
    <w:rsid w:val="00052280"/>
    <w:rsid w:val="00090BC6"/>
    <w:rsid w:val="000A2FA5"/>
    <w:rsid w:val="00100718"/>
    <w:rsid w:val="001106EF"/>
    <w:rsid w:val="001111C6"/>
    <w:rsid w:val="0011252A"/>
    <w:rsid w:val="00116E63"/>
    <w:rsid w:val="00127C97"/>
    <w:rsid w:val="002127DC"/>
    <w:rsid w:val="00213DEA"/>
    <w:rsid w:val="002401FA"/>
    <w:rsid w:val="00246615"/>
    <w:rsid w:val="00251632"/>
    <w:rsid w:val="002936B5"/>
    <w:rsid w:val="002F747E"/>
    <w:rsid w:val="00336A3E"/>
    <w:rsid w:val="00393C09"/>
    <w:rsid w:val="003A093A"/>
    <w:rsid w:val="003D04EB"/>
    <w:rsid w:val="003F116A"/>
    <w:rsid w:val="00436C73"/>
    <w:rsid w:val="00481F6A"/>
    <w:rsid w:val="0048294F"/>
    <w:rsid w:val="00494034"/>
    <w:rsid w:val="004E6554"/>
    <w:rsid w:val="004E756F"/>
    <w:rsid w:val="00517E48"/>
    <w:rsid w:val="005B1979"/>
    <w:rsid w:val="005B40AC"/>
    <w:rsid w:val="005D4B51"/>
    <w:rsid w:val="005E2C58"/>
    <w:rsid w:val="006100D6"/>
    <w:rsid w:val="00615C53"/>
    <w:rsid w:val="006236D5"/>
    <w:rsid w:val="00655B09"/>
    <w:rsid w:val="00664F4B"/>
    <w:rsid w:val="006A1728"/>
    <w:rsid w:val="006B1DC9"/>
    <w:rsid w:val="006C6DA9"/>
    <w:rsid w:val="006F6258"/>
    <w:rsid w:val="00705AE1"/>
    <w:rsid w:val="00740CC5"/>
    <w:rsid w:val="007606DD"/>
    <w:rsid w:val="007A390D"/>
    <w:rsid w:val="00816362"/>
    <w:rsid w:val="008526E1"/>
    <w:rsid w:val="00874268"/>
    <w:rsid w:val="00875FFE"/>
    <w:rsid w:val="008A2270"/>
    <w:rsid w:val="008A4FC6"/>
    <w:rsid w:val="00916196"/>
    <w:rsid w:val="0092536E"/>
    <w:rsid w:val="009671D1"/>
    <w:rsid w:val="0097173E"/>
    <w:rsid w:val="009943E8"/>
    <w:rsid w:val="009D2FDB"/>
    <w:rsid w:val="009D4C98"/>
    <w:rsid w:val="009D7D2C"/>
    <w:rsid w:val="00A213F2"/>
    <w:rsid w:val="00A3448B"/>
    <w:rsid w:val="00B67EA0"/>
    <w:rsid w:val="00BB3D22"/>
    <w:rsid w:val="00CD5C2B"/>
    <w:rsid w:val="00D83124"/>
    <w:rsid w:val="00D94A53"/>
    <w:rsid w:val="00DE13A5"/>
    <w:rsid w:val="00DE149D"/>
    <w:rsid w:val="00E03F50"/>
    <w:rsid w:val="00E041CE"/>
    <w:rsid w:val="00E16B9B"/>
    <w:rsid w:val="00E30D05"/>
    <w:rsid w:val="00E9518B"/>
    <w:rsid w:val="00F002CB"/>
    <w:rsid w:val="00F13843"/>
    <w:rsid w:val="00FC1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US"/>
    </w:rPr>
  </w:style>
  <w:style w:styleId="Naslov3" w:type="paragraph">
    <w:name w:val="heading 3"/>
    <w:basedOn w:val="Normal"/>
    <w:next w:val="Normal"/>
    <w:link w:val="Naslov3Char"/>
    <w:qFormat/>
    <w:rsid w:val="00B67EA0"/>
    <w:pPr>
      <w:keepNext/>
      <w:jc w:val="center"/>
      <w:outlineLvl w:val="2"/>
    </w:pPr>
    <w:rPr>
      <w:rFonts w:hAnsi="Arial Narrow" w:ascii="Arial Narrow"/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link w:val="Naslov3"/>
    <w:rsid w:val="00B67EA0"/>
    <w:rPr>
      <w:rFonts w:hAnsi="Arial Narrow" w:ascii="Arial Narrow"/>
      <w:b/>
      <w:sz w:val="24"/>
    </w:rPr>
  </w:style>
  <w:style w:styleId="Tekstbalonia" w:type="paragraph">
    <w:name w:val="Balloon Text"/>
    <w:basedOn w:val="Normal"/>
    <w:link w:val="TekstbaloniaChar"/>
    <w:rsid w:val="00E16B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6B9B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D8312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83124"/>
    <w:rPr>
      <w:sz w:val="24"/>
      <w:lang w:val="en-US"/>
    </w:rPr>
  </w:style>
  <w:style w:styleId="Podnoje" w:type="paragraph">
    <w:name w:val="footer"/>
    <w:basedOn w:val="Normal"/>
    <w:link w:val="PodnojeChar"/>
    <w:rsid w:val="00D8312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83124"/>
    <w:rPr>
      <w:sz w:val="24"/>
      <w:lang w:val="en-US"/>
    </w:rPr>
  </w:style>
  <w:style w:customStyle="true" w:styleId="eSPISCCParagraphDefaultFont" w:type="character">
    <w:name w:val="eSPIS_CC_Paragraph Default Font"/>
    <w:rsid w:val="003A093A"/>
    <w:rPr>
      <w:rFonts w:eastAsia="Times New Roman" w:hAnsi="Times New Roman" w:ascii="Times New Roman"/>
      <w:noProof/>
      <w:color w:val="auto"/>
      <w:sz w:val="24"/>
      <w:szCs w:val="24"/>
      <w:bdr w:frame="true" w:space="0" w:sz="0" w:color="auto" w:val="none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06DD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7606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06DD"/>
    <w:rPr>
      <w:rFonts w:eastAsia="Times New Roman" w:hAnsi="Times New Roman" w:ascii="Times New Roman"/>
      <w:noProof/>
      <w:color w:val="auto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606DD"/>
    <w:rPr>
      <w:rFonts w:eastAsia="Times New Roman" w:hAnsi="Times New Roman" w:ascii="Times New Roman"/>
      <w:noProof/>
      <w:color w:val="auto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US"/>
    </w:rPr>
  </w:style>
  <w:style w:styleId="Naslov3" w:type="paragraph">
    <w:name w:val="heading 3"/>
    <w:basedOn w:val="Normal"/>
    <w:next w:val="Normal"/>
    <w:link w:val="Naslov3Char"/>
    <w:qFormat/>
    <w:rsid w:val="00B67EA0"/>
    <w:pPr>
      <w:keepNext/>
      <w:jc w:val="center"/>
      <w:outlineLvl w:val="2"/>
    </w:pPr>
    <w:rPr>
      <w:rFonts w:ascii="Arial Narrow" w:hAnsi="Arial Narrow"/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link w:val="Naslov3"/>
    <w:rsid w:val="00B67EA0"/>
    <w:rPr>
      <w:rFonts w:ascii="Arial Narrow" w:hAnsi="Arial Narrow"/>
      <w:b/>
      <w:sz w:val="24"/>
    </w:rPr>
  </w:style>
  <w:style w:styleId="Tekstbalonia" w:type="paragraph">
    <w:name w:val="Balloon Text"/>
    <w:basedOn w:val="Normal"/>
    <w:link w:val="TekstbaloniaChar"/>
    <w:rsid w:val="00E16B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6B9B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D8312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83124"/>
    <w:rPr>
      <w:sz w:val="24"/>
      <w:lang w:val="en-US"/>
    </w:rPr>
  </w:style>
  <w:style w:styleId="Podnoje" w:type="paragraph">
    <w:name w:val="footer"/>
    <w:basedOn w:val="Normal"/>
    <w:link w:val="PodnojeChar"/>
    <w:rsid w:val="00D8312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83124"/>
    <w:rPr>
      <w:sz w:val="24"/>
      <w:lang w:val="en-US"/>
    </w:rPr>
  </w:style>
  <w:style w:customStyle="1" w:styleId="eSPISCCParagraphDefaultFont" w:type="character">
    <w:name w:val="eSPIS_CC_Paragraph Default Font"/>
    <w:rsid w:val="003A093A"/>
    <w:rPr>
      <w:rFonts w:ascii="Times New Roman" w:eastAsia="Times New Roman" w:hAnsi="Times New Roman"/>
      <w:noProof/>
      <w:color w:val="auto"/>
      <w:sz w:val="24"/>
      <w:szCs w:val="24"/>
      <w:bdr w:color="auto" w:frame="1" w:space="0" w:sz="0" w:val="none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06DD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7606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06DD"/>
    <w:rPr>
      <w:rFonts w:ascii="Times New Roman" w:eastAsia="Times New Roman" w:hAnsi="Times New Roman"/>
      <w:noProof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606DD"/>
    <w:rPr>
      <w:rFonts w:ascii="Times New Roman" w:eastAsia="Times New Roman" w:hAnsi="Times New Roman"/>
      <w:noProof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9615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-naredba OD Klišanin i dr. za APPP</izvorni_sadrzaj>
    <derivirana_varijabla naziv="DomainObject.Primjedba_1">-naredba OD Klišanin i dr. za APPP</derivirana_varijabla>
  </DomainObject.Primjedba>
  <DomainObject.Oznaka>
    <izvorni_sadrzaj>St-529/2017-205</izvorni_sadrzaj>
    <derivirana_varijabla naziv="DomainObject.Oznaka_1">St-529/2017-205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</izvorni_sadrzaj>
    <derivirana_varijabla naziv="DomainObject.Predmet.Broj_1">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2017.</izvorni_sadrzaj>
    <derivirana_varijabla naziv="DomainObject.Predmet.DatumOsnivanja_1">16.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predst. postupka</izvorni_sadrzaj>
    <derivirana_varijabla naziv="DomainObject.Predmet.Opis_1">Prijedlog dužnika za otvaranje predst.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St-529/2017</izvorni_sadrzaj>
    <derivirana_varijabla naziv="DomainObject.Predmet.OznakaBroj_1">St-529/2017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NA VRHOVNOM SUDU - ŽALBA NA VTSU</izvorni_sadrzaj>
    <derivirana_varijabla naziv="DomainObject.Predmet.PrimjedbaSuca_1">SPIS NA VRHOVNOM SUDU - ŽALBA NA VTSU</derivirana_varijabla>
  </DomainObject.Predmet.PrimjedbaSuca>
  <DomainObject.Predmet.ProtustrankaFormated>
    <izvorni_sadrzaj>  ISTO dioničko društvo za usluge u stečaju zastupanog po punomoćniku Stanko Makar; Odvjetničko društvo BRLEČIĆ &amp; partneri, javno trgovačko društvo za obavljanje odvjetničkih poslova; Stanko Makar, stečajni upravitelj; Željka Brlečić</izvorni_sadrzaj>
    <derivirana_varijabla naziv="DomainObject.Predmet.ProtustrankaFormated_1">  ISTO dioničko društvo za usluge u stečaju zastupanog po punomoćniku Stanko Makar; Odvjetničko društvo BRLEČIĆ &amp; partneri, javno trgovačko društvo za obavljanje odvjetničkih poslova; Stanko Makar, stečajni upravitelj; Željka Brlečić</derivirana_varijabla>
  </DomainObject.Predmet.ProtustrankaFormated>
  <DomainObject.Predmet.ProtustrankaFormatedOIB>
    <izvorni_sadrzaj>  ISTO dioničko društvo za usluge u stečaju, OIB 88502209643 zastupanog po punomoćniku Stanko Makar; Odvjetničko društvo BRLEČIĆ &amp; partneri, javno trgovačko društvo za obavljanje odvjetničkih poslova; Stanko Makar, stečajni upravitelj; Željka Brlečić</izvorni_sadrzaj>
    <derivirana_varijabla naziv="DomainObject.Predmet.ProtustrankaFormatedOIB_1">  ISTO dioničko društvo za usluge u stečaju, OIB 88502209643 zastupanog po punomoćniku Stanko Makar; Odvjetničko društvo BRLEČIĆ &amp; partneri, javno trgovačko društvo za obavljanje odvjetničkih poslova; Stanko Makar, stečajni upravitelj; Željka Brlečić</derivirana_varijabla>
  </DomainObject.Predmet.ProtustrankaFormatedOIB>
  <DomainObject.Predmet.ProtustrankaFormatedWithAdress>
    <izvorni_sadrzaj> ISTO dioničko društvo za usluge u stečaju, Augusta Šenoe 4-6 , 42000 Varaždin zastupanog po punomoćniku Stanko Makar; Odvjetničko društvo BRLEČIĆ &amp; partneri, javno trgovačko društvo za obavljanje odvjetničkih poslova; Stanko Makar, stečajni upravitelj; Željka Brlečić</izvorni_sadrzaj>
    <derivirana_varijabla naziv="DomainObject.Predmet.ProtustrankaFormatedWithAdress_1"> ISTO dioničko društvo za usluge u stečaju, Augusta Šenoe 4-6 , 42000 Varaždin zastupanog po punomoćniku Stanko Makar; Odvjetničko društvo BRLEČIĆ &amp; partneri, javno trgovačko društvo za obavljanje odvjetničkih poslova; Stanko Makar, stečajni upravitelj; Željka Brlečić</derivirana_varijabla>
  </DomainObject.Predmet.ProtustrankaFormatedWithAdress>
  <DomainObject.Predmet.ProtustrankaFormatedWithAdressOIB>
    <izvorni_sadrzaj> ISTO dioničko društvo za usluge u stečaju, OIB 88502209643, Augusta Šenoe 4-6 , 42000 Varaždin zastupanog po punomoćniku Stanko Makar; Odvjetničko društvo BRLEČIĆ &amp; partneri, javno trgovačko društvo za obavljanje odvjetničkih poslova; Stanko Makar, stečajni upravitelj; Željka Brlečić</izvorni_sadrzaj>
    <derivirana_varijabla naziv="DomainObject.Predmet.ProtustrankaFormatedWithAdressOIB_1"> ISTO dioničko društvo za usluge u stečaju, OIB 88502209643, Augusta Šenoe 4-6 , 42000 Varaždin zastupanog po punomoćniku Stanko Makar; Odvjetničko društvo BRLEČIĆ &amp; partneri, javno trgovačko društvo za obavljanje odvjetničkih poslova; Stanko Makar, stečajni upravitelj; Željka Brlečić</derivirana_varijabla>
  </DomainObject.Predmet.ProtustrankaFormatedWithAdressOIB>
  <DomainObject.Predmet.ProtustrankaWithAdress>
    <izvorni_sadrzaj>ISTO dioničko društvo za usluge u stečaju Augusta Šenoe 4-6 , 42000 Varaždin</izvorni_sadrzaj>
    <derivirana_varijabla naziv="DomainObject.Predmet.ProtustrankaWithAdress_1">ISTO dioničko društvo za usluge u stečaju Augusta Šenoe 4-6 , 42000 Varaždin</derivirana_varijabla>
  </DomainObject.Predmet.ProtustrankaWithAdress>
  <DomainObject.Predmet.ProtustrankaWithAdressOIB>
    <izvorni_sadrzaj>ISTO dioničko društvo za usluge u stečaju, OIB 88502209643, Augusta Šenoe 4-6 , 42000 Varaždin</izvorni_sadrzaj>
    <derivirana_varijabla naziv="DomainObject.Predmet.ProtustrankaWithAdressOIB_1">ISTO dioničko društvo za usluge u stečaju, OIB 88502209643, Augusta Šenoe 4-6 , 42000 Varaždin</derivirana_varijabla>
  </DomainObject.Predmet.ProtustrankaWithAdressOIB>
  <DomainObject.Predmet.ProtustrankaNazivFormated>
    <izvorni_sadrzaj>ISTO dioničko društvo za usluge u stečaju</izvorni_sadrzaj>
    <derivirana_varijabla naziv="DomainObject.Predmet.ProtustrankaNazivFormated_1">ISTO dioničko društvo za usluge u stečaju</derivirana_varijabla>
  </DomainObject.Predmet.ProtustrankaNazivFormated>
  <DomainObject.Predmet.ProtustrankaNazivFormatedOIB>
    <izvorni_sadrzaj>ISTO dioničko društvo za usluge u stečaju, OIB 88502209643</izvorni_sadrzaj>
    <derivirana_varijabla naziv="DomainObject.Predmet.ProtustrankaNazivFormatedOIB_1">ISTO dioničko društvo za usluge u stečaju, OIB 88502209643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12. rujna 2018.</izvorni_sadrzaj>
    <derivirana_varijabla naziv="DomainObject.Predmet.SpisIzvanSuda.DatumIzlazaSpisa_1">12. rujna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</izvorni_sadrzaj>
    <derivirana_varijabla naziv="DomainObject.Predmet.SpisIzvanSuda.LokacijaSpisa_1">Vrhovni sud RH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Mustafa Šahdanović zastupanog po punomoćniku Nina Markovinović-Belamarić,odvjetnica; MANEDA, društvo s ograničenom odgovornošću za trgovinu i usluge; TILIJA društvo s ograničenom odgovornošću za trgovinu, proizvodnju i usluge zastupanog po punomoćniku Ljubica Spajić, odvjetnica</izvorni_sadrzaj>
    <derivirana_varijabla naziv="DomainObject.Predmet.StrankaFormated_1">  Financijska agencija; Mustafa Šahdanović zastupanog po punomoćniku Nina Markovinović-Belamarić,odvjetnica; MANEDA, društvo s ograničenom odgovornošću za trgovinu i usluge; TILIJA društvo s ograničenom odgovornošću za trgovinu, proizvodnju i usluge zastupanog po punomoćniku Ljubica Spajić, odvjetnica</derivirana_varijabla>
  </DomainObject.Predmet.StrankaFormated>
  <DomainObject.Predmet.StrankaFormatedOIB>
    <izvorni_sadrzaj>  Financijska agencija, OIB 85821130368; Mustafa Šahdanović, OIB 14939072745 zastupanog po punomoćniku Nina Markovinović-Belamarić,odvjetnica; MANEDA, društvo s ograničenom odgovornošću za trgovinu i usluge, OIB 92450134182; TILIJA društvo s ograničenom odgovornošću za trgovinu, proizvodnju i usluge, OIB 22215055949 zastupanog po punomoćniku Ljubica Spajić, odvjetnica</izvorni_sadrzaj>
    <derivirana_varijabla naziv="DomainObject.Predmet.StrankaFormatedOIB_1">  Financijska agencija, OIB 85821130368; Mustafa Šahdanović, OIB 14939072745 zastupanog po punomoćniku Nina Markovinović-Belamarić,odvjetnica; MANEDA, društvo s ograničenom odgovornošću za trgovinu i usluge, OIB 92450134182; TILIJA društvo s ograničenom odgovornošću za trgovinu, proizvodnju i usluge, OIB 22215055949 zastupanog po punomoćniku Ljubica Spajić, odvjetnica</derivirana_varijabla>
  </DomainObject.Predmet.StrankaFormatedOIB>
  <DomainObject.Predmet.StrankaFormatedWithAdress>
    <izvorni_sadrzaj> Financijska agencija, A. Cesarca 2, 42000 Varaždin; Mustafa Šahdanović, Zelinja Srednja Bb, Zelinja Srednja zastupanog po punomoćniku Nina Markovinović-Belamarić,odvjetnica; MANEDA, društvo s ograničenom odgovornošću za trgovinu i usluge, Varaždinska 77, 10360 Sesvete; TILIJA društvo s ograničenom odgovornošću za trgovinu, proizvodnju i usluge, Ulica Ive Robića br. 2, 10000 Zagreb zastupanog po punomoćniku Ljubica Spajić, odvjetnica</izvorni_sadrzaj>
    <derivirana_varijabla naziv="DomainObject.Predmet.StrankaFormatedWithAdress_1"> Financijska agencija, A. Cesarca 2, 42000 Varaždin; Mustafa Šahdanović, Zelinja Srednja Bb, Zelinja Srednja zastupanog po punomoćniku Nina Markovinović-Belamarić,odvjetnica; MANEDA, društvo s ograničenom odgovornošću za trgovinu i usluge, Varaždinska 77, 10360 Sesvete; TILIJA društvo s ograničenom odgovornošću za trgovinu, proizvodnju i usluge, Ulica Ive Robića br. 2, 10000 Zagreb zastupanog po punomoćniku Ljubica Spajić, odvjetnica</derivirana_varijabla>
  </DomainObject.Predmet.StrankaFormatedWithAdress>
  <DomainObject.Predmet.StrankaFormatedWithAdressOIB>
    <izvorni_sadrzaj> Financijska agencija, OIB 85821130368, A. Cesarca 2, 42000 Varaždin; Mustafa Šahdanović, OIB 14939072745, Zelinja Srednja Bb, Zelinja Srednja zastupanog po punomoćniku Nina Markovinović-Belamarić,odvjetnica; MANEDA, društvo s ograničenom odgovornošću za trgovinu i usluge, OIB 92450134182, Varaždinska 77, 10360 Sesvete; TILIJA društvo s ograničenom odgovornošću za trgovinu, proizvodnju i usluge, OIB 22215055949, Ulica Ive Robića br. 2, 10000 Zagreb zastupanog po punomoćniku Ljubica Spajić, odvjetnica</izvorni_sadrzaj>
    <derivirana_varijabla naziv="DomainObject.Predmet.StrankaFormatedWithAdressOIB_1"> Financijska agencija, OIB 85821130368, A. Cesarca 2, 42000 Varaždin; Mustafa Šahdanović, OIB 14939072745, Zelinja Srednja Bb, Zelinja Srednja zastupanog po punomoćniku Nina Markovinović-Belamarić,odvjetnica; MANEDA, društvo s ograničenom odgovornošću za trgovinu i usluge, OIB 92450134182, Varaždinska 77, 10360 Sesvete; TILIJA društvo s ograničenom odgovornošću za trgovinu, proizvodnju i usluge, OIB 22215055949, Ulica Ive Robića br. 2, 10000 Zagreb zastupanog po punomoćniku Ljubica Spajić, odvjetnica</derivirana_varijabla>
  </DomainObject.Predmet.StrankaFormatedWithAdressOIB>
  <DomainObject.Predmet.StrankaWithAdress>
    <izvorni_sadrzaj>Financijska agencija A. Cesarca 2,42000 Varaždin,Mustafa Šahdanović Zelinja Srednja Bb,Zelinja Srednja,MANEDA, društvo s ograničenom odgovornošću za trgovinu i usluge Varaždinska 77,10360 Sesvete,TILIJA društvo s ograničenom odgovornošću za trgovinu, proizvodnju i usluge Ulica Ive Robića br. 2,10000 Zagreb</izvorni_sadrzaj>
    <derivirana_varijabla naziv="DomainObject.Predmet.StrankaWithAdress_1">Financijska agencija A. Cesarca 2,42000 Varaždin,Mustafa Šahdanović Zelinja Srednja Bb,Zelinja Srednja,MANEDA, društvo s ograničenom odgovornošću za trgovinu i usluge Varaždinska 77,10360 Sesvete,TILIJA društvo s ograničenom odgovornošću za trgovinu, proizvodnju i usluge Ulica Ive Robića br. 2,10000 Zagreb</derivirana_varijabla>
  </DomainObject.Predmet.StrankaWithAdress>
  <DomainObject.Predmet.StrankaWithAdressOIB>
    <izvorni_sadrzaj>Financijska agencija, OIB 85821130368, A. Cesarca 2,42000 Varaždin,Mustafa Šahdanović, OIB 14939072745, Zelinja Srednja Bb,Zelinja Srednja,MANEDA, društvo s ograničenom odgovornošću za trgovinu i usluge, OIB 92450134182, Varaždinska 77,10360 Sesvete,TILIJA društvo s ograničenom odgovornošću za trgovinu, proizvodnju i usluge, OIB 22215055949, Ulica Ive Robića br. 2,10000 Zagreb</izvorni_sadrzaj>
    <derivirana_varijabla naziv="DomainObject.Predmet.StrankaWithAdressOIB_1">Financijska agencija, OIB 85821130368, A. Cesarca 2,42000 Varaždin,Mustafa Šahdanović, OIB 14939072745, Zelinja Srednja Bb,Zelinja Srednja,MANEDA, društvo s ograničenom odgovornošću za trgovinu i usluge, OIB 92450134182, Varaždinska 77,10360 Sesvete,TILIJA društvo s ograničenom odgovornošću za trgovinu, proizvodnju i usluge, OIB 22215055949, Ulica Ive Robića br. 2,10000 Zagreb</derivirana_varijabla>
  </DomainObject.Predmet.StrankaWithAdressOIB>
  <DomainObject.Predmet.StrankaNazivFormated>
    <izvorni_sadrzaj>Financijska agencija,Mustafa Šahdanović,MANEDA, društvo s ograničenom odgovornošću za trgovinu i usluge,TILIJA društvo s ograničenom odgovornošću za trgovinu, proizvodnju i usluge</izvorni_sadrzaj>
    <derivirana_varijabla naziv="DomainObject.Predmet.StrankaNazivFormated_1">Financijska agencija,Mustafa Šahdanović,MANEDA, društvo s ograničenom odgovornošću za trgovinu i usluge,TILIJA društvo s ograničenom odgovornošću za trgovinu, proizvodnju i usluge</derivirana_varijabla>
  </DomainObject.Predmet.StrankaNazivFormated>
  <DomainObject.Predmet.StrankaNazivFormatedOIB>
    <izvorni_sadrzaj>Financijska agencija, OIB 85821130368,Mustafa Šahdanović, OIB 14939072745,MANEDA, društvo s ograničenom odgovornošću za trgovinu i usluge, OIB 92450134182,TILIJA društvo s ograničenom odgovornošću za trgovinu, proizvodnju i usluge, OIB 22215055949</izvorni_sadrzaj>
    <derivirana_varijabla naziv="DomainObject.Predmet.StrankaNazivFormatedOIB_1">Financijska agencija, OIB 85821130368,Mustafa Šahdanović, OIB 14939072745,MANEDA, društvo s ograničenom odgovornošću za trgovinu i usluge, OIB 92450134182,TILIJA društvo s ograničenom odgovornošću za trgovinu, proizvodnju i usluge, OIB 22215055949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  <item>Mustafa Šahdanović zastupanog po punomoćniku Nina Markovinović-Belamarić,odvjetnica</item>
      <item>MANEDA, društvo s ograničenom odgovornošću za trgovinu i usluge</item>
      <item>TILIJA društvo s ograničenom odgovornošću za trgovinu, proizvodnju i usluge zastupanog po punomoćniku Ljubica Spajić, odvjetnica</item>
    </izvorni_sadrzaj>
    <derivirana_varijabla naziv="DomainObject.Predmet.StrankaListFormated_1">
      <item>Financijska agencija</item>
      <item>Mustafa Šahdanović zastupanog po punomoćniku Nina Markovinović-Belamarić,odvjetnica</item>
      <item>MANEDA, društvo s ograničenom odgovornošću za trgovinu i usluge</item>
      <item>TILIJA društvo s ograničenom odgovornošću za trgovinu, proizvodnju i usluge zastupanog po punomoćniku Ljubica Spajić, odvjetnica</item>
    </derivirana_varijabla>
  </DomainObject.Predmet.StrankaListFormated>
  <DomainObject.Predmet.StrankaListFormatedOIB>
    <izvorni_sadrzaj>
      <item>Financijska agencija, OIB 85821130368</item>
      <item>Mustafa Šahdanović, OIB 14939072745 zastupanog po punomoćniku Nina Markovinović-Belamarić,odvjetnica</item>
      <item>MANEDA, društvo s ograničenom odgovornošću za trgovinu i usluge, OIB 92450134182</item>
      <item>TILIJA društvo s ograničenom odgovornošću za trgovinu, proizvodnju i usluge, OIB 22215055949 zastupanog po punomoćniku Ljubica Spajić, odvjetnica</item>
    </izvorni_sadrzaj>
    <derivirana_varijabla naziv="DomainObject.Predmet.StrankaListFormatedOIB_1">
      <item>Financijska agencija, OIB 85821130368</item>
      <item>Mustafa Šahdanović, OIB 14939072745 zastupanog po punomoćniku Nina Markovinović-Belamarić,odvjetnica</item>
      <item>MANEDA, društvo s ograničenom odgovornošću za trgovinu i usluge, OIB 92450134182</item>
      <item>TILIJA društvo s ograničenom odgovornošću za trgovinu, proizvodnju i usluge, OIB 22215055949 zastupanog po punomoćniku Ljubica Spajić, odvjetnica</item>
    </derivirana_varijabla>
  </DomainObject.Predmet.StrankaListFormatedOIB>
  <DomainObject.Predmet.StrankaListFormatedWithAdress>
    <izvorni_sadrzaj>
      <item>Financijska agencija, A. Cesarca 2, 42000 Varaždin</item>
      <item>Mustafa Šahdanović, Zelinja Srednja Bb, Zelinja Srednja zastupanog po punomoćniku Nina Markovinović-Belamarić,odvjetnica</item>
      <item>MANEDA, društvo s ograničenom odgovornošću za trgovinu i usluge, Varaždinska 77, 10360 Sesvete</item>
      <item>TILIJA društvo s ograničenom odgovornošću za trgovinu, proizvodnju i usluge, Ulica Ive Robića br. 2, 10000 Zagreb zastupanog po punomoćniku Ljubica Spajić, odvjetnica</item>
    </izvorni_sadrzaj>
    <derivirana_varijabla naziv="DomainObject.Predmet.StrankaListFormatedWithAdress_1">
      <item>Financijska agencija, A. Cesarca 2, 42000 Varaždin</item>
      <item>Mustafa Šahdanović, Zelinja Srednja Bb, Zelinja Srednja zastupanog po punomoćniku Nina Markovinović-Belamarić,odvjetnica</item>
      <item>MANEDA, društvo s ograničenom odgovornošću za trgovinu i usluge, Varaždinska 77, 10360 Sesvete</item>
      <item>TILIJA društvo s ograničenom odgovornošću za trgovinu, proizvodnju i usluge, Ulica Ive Robića br. 2, 10000 Zagreb zastupanog po punomoćniku Ljubica Spajić, odvjetnica</item>
    </derivirana_varijabla>
  </DomainObject.Predmet.StrankaListFormatedWithAdress>
  <DomainObject.Predmet.StrankaListFormatedWithAdressOIB>
    <izvorni_sadrzaj>
      <item>Financijska agencija, OIB 85821130368, A. Cesarca 2, 42000 Varaždin</item>
      <item>Mustafa Šahdanović, OIB 14939072745, Zelinja Srednja Bb, Zelinja Srednja zastupanog po punomoćniku Nina Markovinović-Belamarić,odvjetnica</item>
      <item>MANEDA, društvo s ograničenom odgovornošću za trgovinu i usluge, OIB 92450134182, Varaždinska 77, 10360 Sesvete</item>
      <item>TILIJA društvo s ograničenom odgovornošću za trgovinu, proizvodnju i usluge, OIB 22215055949, Ulica Ive Robića br. 2, 10000 Zagreb zastupanog po punomoćniku Ljubica Spajić, odvjetnica</item>
    </izvorni_sadrzaj>
    <derivirana_varijabla naziv="DomainObject.Predmet.StrankaListFormatedWithAdressOIB_1">
      <item>Financijska agencija, OIB 85821130368, A. Cesarca 2, 42000 Varaždin</item>
      <item>Mustafa Šahdanović, OIB 14939072745, Zelinja Srednja Bb, Zelinja Srednja zastupanog po punomoćniku Nina Markovinović-Belamarić,odvjetnica</item>
      <item>MANEDA, društvo s ograničenom odgovornošću za trgovinu i usluge, OIB 92450134182, Varaždinska 77, 10360 Sesvete</item>
      <item>TILIJA društvo s ograničenom odgovornošću za trgovinu, proizvodnju i usluge, OIB 22215055949, Ulica Ive Robića br. 2, 10000 Zagreb zastupanog po punomoćniku Ljubica Spajić, odvjetnica</item>
    </derivirana_varijabla>
  </DomainObject.Predmet.StrankaListFormatedWithAdressOIB>
  <DomainObject.Predmet.StrankaListNazivFormated>
    <izvorni_sadrzaj>
      <item>Financijska agencija</item>
      <item>Mustafa Šahdanović</item>
      <item>MANEDA, društvo s ograničenom odgovornošću za trgovinu i usluge</item>
      <item>TILIJA društvo s ograničenom odgovornošću za trgovinu, proizvodnju i usluge</item>
    </izvorni_sadrzaj>
    <derivirana_varijabla naziv="DomainObject.Predmet.StrankaListNazivFormated_1">
      <item>Financijska agencija</item>
      <item>Mustafa Šahdanović</item>
      <item>MANEDA, društvo s ograničenom odgovornošću za trgovinu i usluge</item>
      <item>TILIJA društvo s ograničenom odgovornošću za trgovinu, proizvodnju i usluge</item>
    </derivirana_varijabla>
  </DomainObject.Predmet.StrankaListNazivFormated>
  <DomainObject.Predmet.StrankaListNazivFormatedOIB>
    <izvorni_sadrzaj>
      <item>Financijska agencija, OIB 85821130368</item>
      <item>Mustafa Šahdanović, OIB 14939072745</item>
      <item>MANEDA, društvo s ograničenom odgovornošću za trgovinu i usluge, OIB 92450134182</item>
      <item>TILIJA društvo s ograničenom odgovornošću za trgovinu, proizvodnju i usluge, OIB 22215055949</item>
    </izvorni_sadrzaj>
    <derivirana_varijabla naziv="DomainObject.Predmet.StrankaListNazivFormatedOIB_1">
      <item>Financijska agencija, OIB 85821130368</item>
      <item>Mustafa Šahdanović, OIB 14939072745</item>
      <item>MANEDA, društvo s ograničenom odgovornošću za trgovinu i usluge, OIB 92450134182</item>
      <item>TILIJA društvo s ograničenom odgovornošću za trgovinu, proizvodnju i usluge, OIB 22215055949</item>
    </derivirana_varijabla>
  </DomainObject.Predmet.StrankaListNazivFormatedOIB>
  <DomainObject.Predmet.ProtuStrankaListFormated>
    <izvorni_sadrzaj>
      <item>ISTO dioničko društvo za usluge u stečaju zastupanog po punomoćniku Stanko Makar; Odvjetničko društvo BRLEČIĆ &amp; partneri, javno trgovačko društvo za obavljanje odvjetničkih poslova; Stanko Makar, stečajni upravitelj; Željka Brlečić</item>
    </izvorni_sadrzaj>
    <derivirana_varijabla naziv="DomainObject.Predmet.ProtuStrankaListFormated_1">
      <item>ISTO dioničko društvo za usluge u stečaju zastupanog po punomoćniku Stanko Makar; Odvjetničko društvo BRLEČIĆ &amp; partneri, javno trgovačko društvo za obavljanje odvjetničkih poslova; Stanko Makar, stečajni upravitelj; Željka Brlečić</item>
    </derivirana_varijabla>
  </DomainObject.Predmet.ProtuStrankaListFormated>
  <DomainObject.Predmet.ProtuStrankaListFormatedOIB>
    <izvorni_sadrzaj>
      <item>ISTO dioničko društvo za usluge u stečaju, OIB 88502209643 zastupanog po punomoćniku Stanko Makar; Odvjetničko društvo BRLEČIĆ &amp; partneri, javno trgovačko društvo za obavljanje odvjetničkih poslova; Stanko Makar, stečajni upravitelj; Željka Brlečić</item>
    </izvorni_sadrzaj>
    <derivirana_varijabla naziv="DomainObject.Predmet.ProtuStrankaListFormatedOIB_1">
      <item>ISTO dioničko društvo za usluge u stečaju, OIB 88502209643 zastupanog po punomoćniku Stanko Makar; Odvjetničko društvo BRLEČIĆ &amp; partneri, javno trgovačko društvo za obavljanje odvjetničkih poslova; Stanko Makar, stečajni upravitelj; Željka Brlečić</item>
    </derivirana_varijabla>
  </DomainObject.Predmet.ProtuStrankaListFormatedOIB>
  <DomainObject.Predmet.ProtuStrankaListFormatedWithAdress>
    <izvorni_sadrzaj>
      <item>ISTO dioničko društvo za usluge u stečaju, Augusta Šenoe 4-6 , 42000 Varaždin zastupanog po punomoćniku Stanko Makar; Odvjetničko društvo BRLEČIĆ &amp; partneri, javno trgovačko društvo za obavljanje odvjetničkih poslova; Stanko Makar, stečajni upravitelj; Željka Brlečić</item>
    </izvorni_sadrzaj>
    <derivirana_varijabla naziv="DomainObject.Predmet.ProtuStrankaListFormatedWithAdress_1">
      <item>ISTO dioničko društvo za usluge u stečaju, Augusta Šenoe 4-6 , 42000 Varaždin zastupanog po punomoćniku Stanko Makar; Odvjetničko društvo BRLEČIĆ &amp; partneri, javno trgovačko društvo za obavljanje odvjetničkih poslova; Stanko Makar, stečajni upravitelj; Željka Brlečić</item>
    </derivirana_varijabla>
  </DomainObject.Predmet.ProtuStrankaListFormatedWithAdress>
  <DomainObject.Predmet.ProtuStrankaListFormatedWithAdressOIB>
    <izvorni_sadrzaj>
      <item>ISTO dioničko društvo za usluge u stečaju, OIB 88502209643, Augusta Šenoe 4-6 , 42000 Varaždin zastupanog po punomoćniku Stanko Makar; Odvjetničko društvo BRLEČIĆ &amp; partneri, javno trgovačko društvo za obavljanje odvjetničkih poslova; Stanko Makar, stečajni upravitelj; Željka Brlečić</item>
    </izvorni_sadrzaj>
    <derivirana_varijabla naziv="DomainObject.Predmet.ProtuStrankaListFormatedWithAdressOIB_1">
      <item>ISTO dioničko društvo za usluge u stečaju, OIB 88502209643, Augusta Šenoe 4-6 , 42000 Varaždin zastupanog po punomoćniku Stanko Makar; Odvjetničko društvo BRLEČIĆ &amp; partneri, javno trgovačko društvo za obavljanje odvjetničkih poslova; Stanko Makar, stečajni upravitelj; Željka Brlečić</item>
    </derivirana_varijabla>
  </DomainObject.Predmet.ProtuStrankaListFormatedWithAdressOIB>
  <DomainObject.Predmet.ProtuStrankaListNazivFormated>
    <izvorni_sadrzaj>
      <item>ISTO dioničko društvo za usluge u stečaju</item>
    </izvorni_sadrzaj>
    <derivirana_varijabla naziv="DomainObject.Predmet.ProtuStrankaListNazivFormated_1">
      <item>ISTO dioničko društvo za usluge u stečaju</item>
    </derivirana_varijabla>
  </DomainObject.Predmet.ProtuStrankaListNazivFormated>
  <DomainObject.Predmet.ProtuStrankaListNazivFormatedOIB>
    <izvorni_sadrzaj>
      <item>ISTO dioničko društvo za usluge u stečaju, OIB 88502209643</item>
    </izvorni_sadrzaj>
    <derivirana_varijabla naziv="DomainObject.Predmet.ProtuStrankaListNazivFormatedOIB_1">
      <item>ISTO dioničko društvo za usluge u stečaju, OIB 88502209643</item>
    </derivirana_varijabla>
  </DomainObject.Predmet.ProtuStrankaListNazivFormatedOIB>
  <DomainObject.Predmet.OstaliListFormated>
    <izvorni_sadrzaj>
      <item>Financijska agencija</item>
      <item>Trgovački sud u Varaždinu  - sudski registar</item>
      <item>Sudski registar</item>
      <item>Nina Markovinović-Belamarić,odvjetnica punomoćnik sudionika u postupku Mustafa Šahdanović</item>
      <item>Josip Galinec</item>
      <item>e-Oglasna</item>
      <item>Sudski registar Trgovačkog suda u Varaždinu</item>
      <item>Stanko Makar punomoćnik sudionika u postupku ISTO dioničko društvo za usluge u stečaju</item>
      <item>Ljubica Spajić, odvjetnica punomoćnik sudionika u postupku TILIJA društvo s ograničenom odgovornošću za trgovinu, proizvodnju i usluge</item>
      <item>Sudski registar Trgovačkog suda u Varaždinu</item>
      <item>Odvjetničko društvo BRLEČIĆ &amp; partneri, javno trgovačko društvo za obavljanje odvjetničkih poslova punomoćnik sudionika u postupku ISTO dioničko društvo za usluge u stečaju</item>
      <item>Odvjetničko društvo BRLEČIĆ &amp; partneri, javno trgovačko društvo za obavljanje odvjetničkih poslova</item>
      <item>Meliha Okić Buljanović, odvjetnica</item>
      <item>Stanko Makar, stečajni upravitelj punomoćnik sudionika u postupku ISTO dioničko društvo za usluge u stečaju</item>
      <item>Željka Brlečić punomoćnik sudionika u postupku ISTO dioničko društvo za usluge u stečaju</item>
      <item>Željka Brlečić</item>
      <item>Općinski građanski sud u Zagrebu</item>
      <item>Damir Mikić</item>
      <item>Marta Marinović, odvjetnica</item>
      <item>Nataša Vučinić</item>
      <item>SREDIŠNJE KLIRINŠKO DEPOZITARNO DRUŠTVO, dioničko društvo</item>
      <item>CANKARJEV DOM, kulturni dom in kongresni centar</item>
      <item>ISTO Grupa dioničko društvo za usluge</item>
      <item>HRVATSKI ZAVOD ZA MIROVINSKO OSIGURANJE</item>
      <item>ERSTE&amp;STEIERMÄRKISCHE BANKA dioničko društvo</item>
      <item>Stipo Tadić</item>
      <item>BORA HOTELS N.V.</item>
      <item>ISTO INDUSTROGRADNJA d.o.o.za graditeljstvo i usluge</item>
      <item>Milena Romčević</item>
      <item>Savez samostalih sindikata Hrvatske</item>
      <item>Industrogradnja dioničko društvo za usluge</item>
      <item>Bernarda Dubovečak-Kostrec</item>
      <item>Sadka Korlat</item>
      <item>Dajana Đurin</item>
      <item>Slavica Josipović Kulić</item>
      <item>Zdravko Jakelić</item>
      <item>Ivan Grgurinović</item>
      <item>Miroslav Paradžik</item>
      <item>Ivan Perica</item>
      <item>Željko Žužić</item>
      <item>Borivoj Paulik</item>
      <item>Anamarija Paulik</item>
      <item>Helena Udovičić</item>
      <item>Agata Ponjan</item>
      <item>MAĐARIĆ &amp; LUI - odvjetničko društvo d.o.o.</item>
      <item>Slobodan Mišetić</item>
      <item>Katica Petretić</item>
      <item>Mile Peurača</item>
      <item>Gordana Palajs</item>
      <item>Savez samostalih sindikata Hrvatske</item>
      <item>Petar Krnić</item>
    </izvorni_sadrzaj>
    <derivirana_varijabla naziv="DomainObject.Predmet.OstaliListFormated_1">
      <item>Financijska agencija</item>
      <item>Trgovački sud u Varaždinu  - sudski registar</item>
      <item>Sudski registar</item>
      <item>Nina Markovinović-Belamarić,odvjetnica punomoćnik sudionika u postupku Mustafa Šahdanović</item>
      <item>Josip Galinec</item>
      <item>e-Oglasna</item>
      <item>Sudski registar Trgovačkog suda u Varaždinu</item>
      <item>Stanko Makar punomoćnik sudionika u postupku ISTO dioničko društvo za usluge u stečaju</item>
      <item>Ljubica Spajić, odvjetnica punomoćnik sudionika u postupku TILIJA društvo s ograničenom odgovornošću za trgovinu, proizvodnju i usluge</item>
      <item>Sudski registar Trgovačkog suda u Varaždinu</item>
      <item>Odvjetničko društvo BRLEČIĆ &amp; partneri, javno trgovačko društvo za obavljanje odvjetničkih poslova punomoćnik sudionika u postupku ISTO dioničko društvo za usluge u stečaju</item>
      <item>Odvjetničko društvo BRLEČIĆ &amp; partneri, javno trgovačko društvo za obavljanje odvjetničkih poslova</item>
      <item>Meliha Okić Buljanović, odvjetnica</item>
      <item>Stanko Makar, stečajni upravitelj punomoćnik sudionika u postupku ISTO dioničko društvo za usluge u stečaju</item>
      <item>Željka Brlečić punomoćnik sudionika u postupku ISTO dioničko društvo za usluge u stečaju</item>
      <item>Željka Brlečić</item>
      <item>Općinski građanski sud u Zagrebu</item>
      <item>Damir Mikić</item>
      <item>Marta Marinović, odvjetnica</item>
      <item>Nataša Vučinić</item>
      <item>SREDIŠNJE KLIRINŠKO DEPOZITARNO DRUŠTVO, dioničko društvo</item>
      <item>CANKARJEV DOM, kulturni dom in kongresni centar</item>
      <item>ISTO Grupa dioničko društvo za usluge</item>
      <item>HRVATSKI ZAVOD ZA MIROVINSKO OSIGURANJE</item>
      <item>ERSTE&amp;STEIERMÄRKISCHE BANKA dioničko društvo</item>
      <item>Stipo Tadić</item>
      <item>BORA HOTELS N.V.</item>
      <item>ISTO INDUSTROGRADNJA d.o.o.za graditeljstvo i usluge</item>
      <item>Milena Romčević</item>
      <item>Savez samostalih sindikata Hrvatske</item>
      <item>Industrogradnja dioničko društvo za usluge</item>
      <item>Bernarda Dubovečak-Kostrec</item>
      <item>Sadka Korlat</item>
      <item>Dajana Đurin</item>
      <item>Slavica Josipović Kulić</item>
      <item>Zdravko Jakelić</item>
      <item>Ivan Grgurinović</item>
      <item>Miroslav Paradžik</item>
      <item>Ivan Perica</item>
      <item>Željko Žužić</item>
      <item>Borivoj Paulik</item>
      <item>Anamarija Paulik</item>
      <item>Helena Udovičić</item>
      <item>Agata Ponjan</item>
      <item>MAĐARIĆ &amp; LUI - odvjetničko društvo d.o.o.</item>
      <item>Slobodan Mišetić</item>
      <item>Katica Petretić</item>
      <item>Mile Peurača</item>
      <item>Gordana Palajs</item>
      <item>Savez samostalih sindikata Hrvatske</item>
      <item>Petar Krnić</item>
    </derivirana_varijabla>
  </DomainObject.Predmet.OstaliListFormated>
  <DomainObject.Predmet.OstaliListFormatedOIB>
    <izvorni_sadrzaj>
      <item>Financijska agencija, OIB 85821130368</item>
      <item>Trgovački sud u Varaždinu  - sudski registar</item>
      <item>Sudski registar</item>
      <item>Nina Markovinović-Belamarić,odvjetnica punomoćnik sudionika u postupku Mustafa Šahdanović</item>
      <item>Josip Galinec, OIB 58302139318</item>
      <item>e-Oglasna</item>
      <item>Sudski registar Trgovačkog suda u Varaždinu</item>
      <item>Stanko Makar, OIB 49218337993 punomoćnik sudionika u postupku ISTO dioničko društvo za usluge u stečaju</item>
      <item>Ljubica Spajić, odvjetnica punomoćnik sudionika u postupku TILIJA društvo s ograničenom odgovornošću za trgovinu, proizvodnju i usluge</item>
      <item>Sudski registar Trgovačkog suda u Varaždinu</item>
      <item>Odvjetničko društvo BRLEČIĆ &amp; partneri, javno trgovačko društvo za obavljanje odvjetničkih poslova, OIB 75277763692 punomoćnik sudionika u postupku ISTO dioničko društvo za usluge u stečaju</item>
      <item>Odvjetničko društvo BRLEČIĆ &amp; partneri, javno trgovačko društvo za obavljanje odvjetničkih poslova, OIB 75277763692</item>
      <item>Meliha Okić Buljanović, odvjetnica</item>
      <item>Stanko Makar, stečajni upravitelj, OIB 49218337993 punomoćnik sudionika u postupku ISTO dioničko društvo za usluge u stečaju</item>
      <item>Željka Brlečić, OIB 72410036068 punomoćnik sudionika u postupku ISTO dioničko društvo za usluge u stečaju</item>
      <item>Željka Brlečić, OIB 72410036068</item>
      <item>Općinski građanski sud u Zagrebu</item>
      <item>Damir Mikić</item>
      <item>Marta Marinović, odvjetnica</item>
      <item>Nataša Vučinić, OIB 47633508069</item>
      <item>SREDIŠNJE KLIRINŠKO DEPOZITARNO DRUŠTVO, dioničko društvo, OIB 64406809162</item>
      <item>CANKARJEV DOM, kulturni dom in kongresni centar, OIB 10277968696</item>
      <item>ISTO Grupa dioničko društvo za usluge, OIB 78858201330</item>
      <item>HRVATSKI ZAVOD ZA MIROVINSKO OSIGURANJE, OIB 84397956623</item>
      <item>ERSTE&amp;STEIERMÄRKISCHE BANKA dioničko društvo, OIB 23057039320</item>
      <item>Stipo Tadić, OIB 37504425532</item>
      <item>BORA HOTELS N.V.</item>
      <item>ISTO INDUSTROGRADNJA d.o.o.za graditeljstvo i usluge, OIB 01629444750</item>
      <item>Milena Romčević</item>
      <item>Savez samostalih sindikata Hrvatske</item>
      <item>Industrogradnja dioničko društvo za usluge, OIB 03714155365</item>
      <item>Bernarda Dubovečak-Kostrec, OIB 44527016673</item>
      <item>Sadka Korlat, OIB 05785879205</item>
      <item>Dajana Đurin, OIB 20632217031</item>
      <item>Slavica Josipović Kulić, OIB 61403210271</item>
      <item>Zdravko Jakelić, OIB 32525019410</item>
      <item>Ivan Grgurinović, OIB 54094431283</item>
      <item>Miroslav Paradžik, OIB 42163740538</item>
      <item>Ivan Perica, OIB 82111576430</item>
      <item>Željko Žužić, OIB 95791812072</item>
      <item>Borivoj Paulik, OIB 90308804993</item>
      <item>Anamarija Paulik, OIB 77474375309</item>
      <item>Helena Udovičić, OIB 03341062093</item>
      <item>Agata Ponjan, OIB 56342063125</item>
      <item>MAĐARIĆ &amp; LUI - odvjetničko društvo d.o.o., OIB 27355904472</item>
      <item>Slobodan Mišetić, OIB 57236356095</item>
      <item>Katica Petretić, OIB 78297961700</item>
      <item>Mile Peurača, OIB 29230993671</item>
      <item>Gordana Palajs</item>
      <item>Savez samostalih sindikata Hrvatske</item>
      <item>Petar Krnić</item>
    </izvorni_sadrzaj>
    <derivirana_varijabla naziv="DomainObject.Predmet.OstaliListFormatedOIB_1">
      <item>Financijska agencija, OIB 85821130368</item>
      <item>Trgovački sud u Varaždinu  - sudski registar</item>
      <item>Sudski registar</item>
      <item>Nina Markovinović-Belamarić,odvjetnica punomoćnik sudionika u postupku Mustafa Šahdanović</item>
      <item>Josip Galinec, OIB 58302139318</item>
      <item>e-Oglasna</item>
      <item>Sudski registar Trgovačkog suda u Varaždinu</item>
      <item>Stanko Makar, OIB 49218337993 punomoćnik sudionika u postupku ISTO dioničko društvo za usluge u stečaju</item>
      <item>Ljubica Spajić, odvjetnica punomoćnik sudionika u postupku TILIJA društvo s ograničenom odgovornošću za trgovinu, proizvodnju i usluge</item>
      <item>Sudski registar Trgovačkog suda u Varaždinu</item>
      <item>Odvjetničko društvo BRLEČIĆ &amp; partneri, javno trgovačko društvo za obavljanje odvjetničkih poslova, OIB 75277763692 punomoćnik sudionika u postupku ISTO dioničko društvo za usluge u stečaju</item>
      <item>Odvjetničko društvo BRLEČIĆ &amp; partneri, javno trgovačko društvo za obavljanje odvjetničkih poslova, OIB 75277763692</item>
      <item>Meliha Okić Buljanović, odvjetnica</item>
      <item>Stanko Makar, stečajni upravitelj, OIB 49218337993 punomoćnik sudionika u postupku ISTO dioničko društvo za usluge u stečaju</item>
      <item>Željka Brlečić, OIB 72410036068 punomoćnik sudionika u postupku ISTO dioničko društvo za usluge u stečaju</item>
      <item>Željka Brlečić, OIB 72410036068</item>
      <item>Općinski građanski sud u Zagrebu</item>
      <item>Damir Mikić</item>
      <item>Marta Marinović, odvjetnica</item>
      <item>Nataša Vučinić, OIB 47633508069</item>
      <item>SREDIŠNJE KLIRINŠKO DEPOZITARNO DRUŠTVO, dioničko društvo, OIB 64406809162</item>
      <item>CANKARJEV DOM, kulturni dom in kongresni centar, OIB 10277968696</item>
      <item>ISTO Grupa dioničko društvo za usluge, OIB 78858201330</item>
      <item>HRVATSKI ZAVOD ZA MIROVINSKO OSIGURANJE, OIB 84397956623</item>
      <item>ERSTE&amp;STEIERMÄRKISCHE BANKA dioničko društvo, OIB 23057039320</item>
      <item>Stipo Tadić, OIB 37504425532</item>
      <item>BORA HOTELS N.V.</item>
      <item>ISTO INDUSTROGRADNJA d.o.o.za graditeljstvo i usluge, OIB 01629444750</item>
      <item>Milena Romčević</item>
      <item>Savez samostalih sindikata Hrvatske</item>
      <item>Industrogradnja dioničko društvo za usluge, OIB 03714155365</item>
      <item>Bernarda Dubovečak-Kostrec, OIB 44527016673</item>
      <item>Sadka Korlat, OIB 05785879205</item>
      <item>Dajana Đurin, OIB 20632217031</item>
      <item>Slavica Josipović Kulić, OIB 61403210271</item>
      <item>Zdravko Jakelić, OIB 32525019410</item>
      <item>Ivan Grgurinović, OIB 54094431283</item>
      <item>Miroslav Paradžik, OIB 42163740538</item>
      <item>Ivan Perica, OIB 82111576430</item>
      <item>Željko Žužić, OIB 95791812072</item>
      <item>Borivoj Paulik, OIB 90308804993</item>
      <item>Anamarija Paulik, OIB 77474375309</item>
      <item>Helena Udovičić, OIB 03341062093</item>
      <item>Agata Ponjan, OIB 56342063125</item>
      <item>MAĐARIĆ &amp; LUI - odvjetničko društvo d.o.o., OIB 27355904472</item>
      <item>Slobodan Mišetić, OIB 57236356095</item>
      <item>Katica Petretić, OIB 78297961700</item>
      <item>Mile Peurača, OIB 29230993671</item>
      <item>Gordana Palajs</item>
      <item>Savez samostalih sindikata Hrvatske</item>
      <item>Petar Krnić</item>
    </derivirana_varijabla>
  </DomainObject.Predmet.OstaliListFormatedOIB>
  <DomainObject.Predmet.OstaliListFormatedWithAdress>
    <izvorni_sadrzaj>
      <item>Financijska agencija, Ulica grada Vukovara 70, 10000 Zagreb</item>
      <item>Trgovački sud u Varaždinu  - sudski registar</item>
      <item>Sudski registar</item>
      <item>Nina Markovinović-Belamarić,odvjetnica, Kralja Držislava 10, 10000 Zagreb punomoćnik sudionika u postupku Mustafa Šahdanović</item>
      <item>Josip Galinec, Zelinska Ulica 3, 10000 Zagreb</item>
      <item>e-Oglasna</item>
      <item>Sudski registar Trgovačkog suda u Varaždinu, B.Radića 2, 42000 Varaždin</item>
      <item>Stanko Makar, Augusta Šenoe 6, 42230 Sigetec Ludbreški punomoćnik sudionika u postupku ISTO dioničko društvo za usluge u stečaju</item>
      <item>Ljubica Spajić, odvjetnica, Ilica 139/I, 10000 Zagreb punomoćnik sudionika u postupku TILIJA društvo s ograničenom odgovornošću za trgovinu, proizvodnju i usluge</item>
      <item>Sudski registar Trgovačkog suda u Varaždinu, B.Radića 2, 42000 Varaždin</item>
      <item>Odvjetničko društvo BRLEČIĆ &amp; partneri, javno trgovačko društvo za obavljanje odvjetničkih poslova, Optujska ulica 25/1 , 42000 Varaždin punomoćnik sudionika u postupku ISTO dioničko društvo za usluge u stečaju</item>
      <item>Odvjetničko društvo BRLEČIĆ &amp; partneri, javno trgovačko društvo za obavljanje odvjetničkih poslova, Optujska ulica 25/1 , 42000 Varaždin</item>
      <item>Meliha Okić Buljanović, odvjetnica</item>
      <item>Stanko Makar, stečajni upravitelj, Augusta Šenoe 6, 42230 Sigetec Ludbreški punomoćnik sudionika u postupku ISTO dioničko društvo za usluge u stečaju</item>
      <item>Željka Brlečić, Optujska ulica 25/I, 42000 Varaždin punomoćnik sudionika u postupku ISTO dioničko društvo za usluge u stečaju</item>
      <item>Željka Brlečić, Optujska ulica 25/I, 42000 Varaždin</item>
      <item>Općinski građanski sud u Zagrebu, Ulica grada Vukovara 84, 10000 Zagreb</item>
      <item>Damir Mikić</item>
      <item>Marta Marinović, odvjetnica, Petračićeva 15, 10000 Zagreb</item>
      <item>Nataša Vučinić, Zapoljska 38, 10000 Zagreb</item>
      <item>SREDIŠNJE KLIRINŠKO DEPOZITARNO DRUŠTVO, dioničko društvo, Heinzelova 62/a, 10000 Zagreb</item>
      <item>CANKARJEV DOM, kulturni dom in kongresni centar, Prešernova cesta 10, 1000 Ljubljana</item>
      <item>ISTO Grupa dioničko društvo za usluge, Augusta Šenoe 4-6, 42000 Varaždin</item>
      <item>HRVATSKI ZAVOD ZA MIROVINSKO OSIGURANJE, A. Mihanovića 3, 10000 Zagreb</item>
      <item>ERSTE&amp;STEIERMÄRKISCHE BANKA dioničko društvo, Jadranski Trg 3/a, 51000 Rijeka</item>
      <item>Stipo Tadić, Štefanje 151, 43240 Štefanje</item>
      <item>BORA HOTELS N.V.</item>
      <item>ISTO INDUSTROGRADNJA d.o.o.za graditeljstvo i usluge, Duga Uvala 1, 52207 Krnica</item>
      <item>Milena Romčević</item>
      <item>Savez samostalih sindikata Hrvatske, Trg kralja Petra Krešimira IV br. 2, 10000 Zagreb</item>
      <item>Industrogradnja dioničko društvo za usluge, Augusta Šenoe 4-6, 42000 Varaždin</item>
      <item>Bernarda Dubovečak-Kostrec, Zagorska 10, 42250 Lepoglava</item>
      <item>Sadka Korlat, Dragutina Golika 30, 10000 Zagreb</item>
      <item>Dajana Đurin, Nikole Jurišića 7, 43000 Bjelovar</item>
      <item>Slavica Josipović Kulić, Savska Cesta 82, 10000 Zagreb</item>
      <item>Zdravko Jakelić, Kustošijski Venec 7, 10000 Zagreb</item>
      <item>Ivan Grgurinović, Vida Došena 26, 10000 Zagreb</item>
      <item>Miroslav Paradžik, Kennedyev Trg 2, 10000 Zagreb</item>
      <item>Ivan Perica, Travarski Odvojak 21, 10257 Hrvatski Leskovac</item>
      <item>Željko Žužić, 4. Trnjanski Zavoj 28, 10000 Zagreb</item>
      <item>Borivoj Paulik, Medvedgradska 15, 10000 Zagreb</item>
      <item>Anamarija Paulik, Medvedgradska 15, 10000 Zagreb</item>
      <item>Helena Udovičić, Ulica Frana Alfirevića 5, 10000 Zagreb</item>
      <item>Agata Ponjan, Njivice Vi. 9 A, 10000 Zagreb</item>
      <item>MAĐARIĆ &amp; LUI - odvjetničko društvo d.o.o., Zelinska 4, 10000 Zagreb</item>
      <item>Slobodan Mišetić, Dankovečka 5, 10000 Zagreb</item>
      <item>Katica Petretić, Side Košutić 26, 10000 Zagreb</item>
      <item>Mile Peurača, Brune Bušića 25, 10000 Zagreb</item>
      <item>Gordana Palajs</item>
      <item>Savez samostalih sindikata Hrvatske, Trg kralja Petra Krešimira IV 2, 10000 Zagreb</item>
      <item>Petar Krnić, Mažuranićeva 11, 35000 Slavonski Brod</item>
    </izvorni_sadrzaj>
    <derivirana_varijabla naziv="DomainObject.Predmet.OstaliListFormatedWithAdress_1">
      <item>Financijska agencija, Ulica grada Vukovara 70, 10000 Zagreb</item>
      <item>Trgovački sud u Varaždinu  - sudski registar</item>
      <item>Sudski registar</item>
      <item>Nina Markovinović-Belamarić,odvjetnica, Kralja Držislava 10, 10000 Zagreb punomoćnik sudionika u postupku Mustafa Šahdanović</item>
      <item>Josip Galinec, Zelinska Ulica 3, 10000 Zagreb</item>
      <item>e-Oglasna</item>
      <item>Sudski registar Trgovačkog suda u Varaždinu, B.Radića 2, 42000 Varaždin</item>
      <item>Stanko Makar, Augusta Šenoe 6, 42230 Sigetec Ludbreški punomoćnik sudionika u postupku ISTO dioničko društvo za usluge u stečaju</item>
      <item>Ljubica Spajić, odvjetnica, Ilica 139/I, 10000 Zagreb punomoćnik sudionika u postupku TILIJA društvo s ograničenom odgovornošću za trgovinu, proizvodnju i usluge</item>
      <item>Sudski registar Trgovačkog suda u Varaždinu, B.Radića 2, 42000 Varaždin</item>
      <item>Odvjetničko društvo BRLEČIĆ &amp; partneri, javno trgovačko društvo za obavljanje odvjetničkih poslova, Optujska ulica 25/1 , 42000 Varaždin punomoćnik sudionika u postupku ISTO dioničko društvo za usluge u stečaju</item>
      <item>Odvjetničko društvo BRLEČIĆ &amp; partneri, javno trgovačko društvo za obavljanje odvjetničkih poslova, Optujska ulica 25/1 , 42000 Varaždin</item>
      <item>Meliha Okić Buljanović, odvjetnica</item>
      <item>Stanko Makar, stečajni upravitelj, Augusta Šenoe 6, 42230 Sigetec Ludbreški punomoćnik sudionika u postupku ISTO dioničko društvo za usluge u stečaju</item>
      <item>Željka Brlečić, Optujska ulica 25/I, 42000 Varaždin punomoćnik sudionika u postupku ISTO dioničko društvo za usluge u stečaju</item>
      <item>Željka Brlečić, Optujska ulica 25/I, 42000 Varaždin</item>
      <item>Općinski građanski sud u Zagrebu, Ulica grada Vukovara 84, 10000 Zagreb</item>
      <item>Damir Mikić</item>
      <item>Marta Marinović, odvjetnica, Petračićeva 15, 10000 Zagreb</item>
      <item>Nataša Vučinić, Zapoljska 38, 10000 Zagreb</item>
      <item>SREDIŠNJE KLIRINŠKO DEPOZITARNO DRUŠTVO, dioničko društvo, Heinzelova 62/a, 10000 Zagreb</item>
      <item>CANKARJEV DOM, kulturni dom in kongresni centar, Prešernova cesta 10, 1000 Ljubljana</item>
      <item>ISTO Grupa dioničko društvo za usluge, Augusta Šenoe 4-6, 42000 Varaždin</item>
      <item>HRVATSKI ZAVOD ZA MIROVINSKO OSIGURANJE, A. Mihanovića 3, 10000 Zagreb</item>
      <item>ERSTE&amp;STEIERMÄRKISCHE BANKA dioničko društvo, Jadranski Trg 3/a, 51000 Rijeka</item>
      <item>Stipo Tadić, Štefanje 151, 43240 Štefanje</item>
      <item>BORA HOTELS N.V.</item>
      <item>ISTO INDUSTROGRADNJA d.o.o.za graditeljstvo i usluge, Duga Uvala 1, 52207 Krnica</item>
      <item>Milena Romčević</item>
      <item>Savez samostalih sindikata Hrvatske, Trg kralja Petra Krešimira IV br. 2, 10000 Zagreb</item>
      <item>Industrogradnja dioničko društvo za usluge, Augusta Šenoe 4-6, 42000 Varaždin</item>
      <item>Bernarda Dubovečak-Kostrec, Zagorska 10, 42250 Lepoglava</item>
      <item>Sadka Korlat, Dragutina Golika 30, 10000 Zagreb</item>
      <item>Dajana Đurin, Nikole Jurišića 7, 43000 Bjelovar</item>
      <item>Slavica Josipović Kulić, Savska Cesta 82, 10000 Zagreb</item>
      <item>Zdravko Jakelić, Kustošijski Venec 7, 10000 Zagreb</item>
      <item>Ivan Grgurinović, Vida Došena 26, 10000 Zagreb</item>
      <item>Miroslav Paradžik, Kennedyev Trg 2, 10000 Zagreb</item>
      <item>Ivan Perica, Travarski Odvojak 21, 10257 Hrvatski Leskovac</item>
      <item>Željko Žužić, 4. Trnjanski Zavoj 28, 10000 Zagreb</item>
      <item>Borivoj Paulik, Medvedgradska 15, 10000 Zagreb</item>
      <item>Anamarija Paulik, Medvedgradska 15, 10000 Zagreb</item>
      <item>Helena Udovičić, Ulica Frana Alfirevića 5, 10000 Zagreb</item>
      <item>Agata Ponjan, Njivice Vi. 9 A, 10000 Zagreb</item>
      <item>MAĐARIĆ &amp; LUI - odvjetničko društvo d.o.o., Zelinska 4, 10000 Zagreb</item>
      <item>Slobodan Mišetić, Dankovečka 5, 10000 Zagreb</item>
      <item>Katica Petretić, Side Košutić 26, 10000 Zagreb</item>
      <item>Mile Peurača, Brune Bušića 25, 10000 Zagreb</item>
      <item>Gordana Palajs</item>
      <item>Savez samostalih sindikata Hrvatske, Trg kralja Petra Krešimira IV 2, 10000 Zagreb</item>
      <item>Petar Krnić, Mažuranićeva 11, 35000 Slavonski Brod</item>
    </derivirana_varijabla>
  </DomainObject.Predmet.OstaliListFormatedWithAdress>
  <DomainObject.Predmet.OstaliListFormatedWithAdressOIB>
    <izvorni_sadrzaj>
      <item>Financijska agencija, OIB 85821130368, Ulica grada Vukovara 70, 10000 Zagreb</item>
      <item>Trgovački sud u Varaždinu  - sudski registar</item>
      <item>Sudski registar</item>
      <item>Nina Markovinović-Belamarić,odvjetnica, Kralja Držislava 10, 10000 Zagreb punomoćnik sudionika u postupku Mustafa Šahdanović</item>
      <item>Josip Galinec, OIB 58302139318, Zelinska Ulica 3, 10000 Zagreb</item>
      <item>e-Oglasna</item>
      <item>Sudski registar Trgovačkog suda u Varaždinu, B.Radića 2, 42000 Varaždin</item>
      <item>Stanko Makar, OIB 49218337993, Augusta Šenoe 6, 42230 Sigetec Ludbreški punomoćnik sudionika u postupku ISTO dioničko društvo za usluge u stečaju</item>
      <item>Ljubica Spajić, odvjetnica, Ilica 139/I, 10000 Zagreb punomoćnik sudionika u postupku TILIJA društvo s ograničenom odgovornošću za trgovinu, proizvodnju i usluge</item>
      <item>Sudski registar Trgovačkog suda u Varaždinu, B.Radića 2, 42000 Varaždin</item>
      <item>Odvjetničko društvo BRLEČIĆ &amp; partneri, javno trgovačko društvo za obavljanje odvjetničkih poslova, OIB 75277763692, Optujska ulica 25/1 , 42000 Varaždin punomoćnik sudionika u postupku ISTO dioničko društvo za usluge u stečaju</item>
      <item>Odvjetničko društvo BRLEČIĆ &amp; partneri, javno trgovačko društvo za obavljanje odvjetničkih poslova, OIB 75277763692, Optujska ulica 25/1 , 42000 Varaždin</item>
      <item>Meliha Okić Buljanović, odvjetnica</item>
      <item>Stanko Makar, stečajni upravitelj, OIB 49218337993, Augusta Šenoe 6, 42230 Sigetec Ludbreški punomoćnik sudionika u postupku ISTO dioničko društvo za usluge u stečaju</item>
      <item>Željka Brlečić, OIB 72410036068, Optujska ulica 25/I, 42000 Varaždin punomoćnik sudionika u postupku ISTO dioničko društvo za usluge u stečaju</item>
      <item>Željka Brlečić, OIB 72410036068, Optujska ulica 25/I, 42000 Varaždin</item>
      <item>Općinski građanski sud u Zagrebu, Ulica grada Vukovara 84, 10000 Zagreb</item>
      <item>Damir Mikić</item>
      <item>Marta Marinović, odvjetnica, Petračićeva 15, 10000 Zagreb</item>
      <item>Nataša Vučinić, OIB 47633508069, Zapoljska 38, 10000 Zagreb</item>
      <item>SREDIŠNJE KLIRINŠKO DEPOZITARNO DRUŠTVO, dioničko društvo, OIB 64406809162, Heinzelova 62/a, 10000 Zagreb</item>
      <item>CANKARJEV DOM, kulturni dom in kongresni centar, OIB 10277968696, Prešernova cesta 10, 1000 Ljubljana</item>
      <item>ISTO Grupa dioničko društvo za usluge, OIB 78858201330, Augusta Šenoe 4-6, 42000 Varaždin</item>
      <item>HRVATSKI ZAVOD ZA MIROVINSKO OSIGURANJE, OIB 84397956623, A. Mihanovića 3, 10000 Zagreb</item>
      <item>ERSTE&amp;STEIERMÄRKISCHE BANKA dioničko društvo, OIB 23057039320, Jadranski Trg 3/a, 51000 Rijeka</item>
      <item>Stipo Tadić, OIB 37504425532, Štefanje 151, 43240 Štefanje</item>
      <item>BORA HOTELS N.V.</item>
      <item>ISTO INDUSTROGRADNJA d.o.o.za graditeljstvo i usluge, OIB 01629444750, Duga Uvala 1, 52207 Krnica</item>
      <item>Milena Romčević</item>
      <item>Savez samostalih sindikata Hrvatske, Trg kralja Petra Krešimira IV br. 2, 10000 Zagreb</item>
      <item>Industrogradnja dioničko društvo za usluge, OIB 03714155365, Augusta Šenoe 4-6, 42000 Varaždin</item>
      <item>Bernarda Dubovečak-Kostrec, OIB 44527016673, Zagorska 10, 42250 Lepoglava</item>
      <item>Sadka Korlat, OIB 05785879205, Dragutina Golika 30, 10000 Zagreb</item>
      <item>Dajana Đurin, OIB 20632217031, Nikole Jurišića 7, 43000 Bjelovar</item>
      <item>Slavica Josipović Kulić, OIB 61403210271, Savska Cesta 82, 10000 Zagreb</item>
      <item>Zdravko Jakelić, OIB 32525019410, Kustošijski Venec 7, 10000 Zagreb</item>
      <item>Ivan Grgurinović, OIB 54094431283, Vida Došena 26, 10000 Zagreb</item>
      <item>Miroslav Paradžik, OIB 42163740538, Kennedyev Trg 2, 10000 Zagreb</item>
      <item>Ivan Perica, OIB 82111576430, Travarski Odvojak 21, 10257 Hrvatski Leskovac</item>
      <item>Željko Žužić, OIB 95791812072, 4. Trnjanski Zavoj 28, 10000 Zagreb</item>
      <item>Borivoj Paulik, OIB 90308804993, Medvedgradska 15, 10000 Zagreb</item>
      <item>Anamarija Paulik, OIB 77474375309, Medvedgradska 15, 10000 Zagreb</item>
      <item>Helena Udovičić, OIB 03341062093, Ulica Frana Alfirevića 5, 10000 Zagreb</item>
      <item>Agata Ponjan, OIB 56342063125, Njivice Vi. 9 A, 10000 Zagreb</item>
      <item>MAĐARIĆ &amp; LUI - odvjetničko društvo d.o.o., OIB 27355904472, Zelinska 4, 10000 Zagreb</item>
      <item>Slobodan Mišetić, OIB 57236356095, Dankovečka 5, 10000 Zagreb</item>
      <item>Katica Petretić, OIB 78297961700, Side Košutić 26, 10000 Zagreb</item>
      <item>Mile Peurača, OIB 29230993671, Brune Bušića 25, 10000 Zagreb</item>
      <item>Gordana Palajs</item>
      <item>Savez samostalih sindikata Hrvatske, Trg kralja Petra Krešimira IV 2, 10000 Zagreb</item>
      <item>Petar Krnić, Mažuranićeva 11, 35000 Slavonski Brod</item>
    </izvorni_sadrzaj>
    <derivirana_varijabla naziv="DomainObject.Predmet.OstaliListFormatedWithAdressOIB_1">
      <item>Financijska agencija, OIB 85821130368, Ulica grada Vukovara 70, 10000 Zagreb</item>
      <item>Trgovački sud u Varaždinu  - sudski registar</item>
      <item>Sudski registar</item>
      <item>Nina Markovinović-Belamarić,odvjetnica, Kralja Držislava 10, 10000 Zagreb punomoćnik sudionika u postupku Mustafa Šahdanović</item>
      <item>Josip Galinec, OIB 58302139318, Zelinska Ulica 3, 10000 Zagreb</item>
      <item>e-Oglasna</item>
      <item>Sudski registar Trgovačkog suda u Varaždinu, B.Radića 2, 42000 Varaždin</item>
      <item>Stanko Makar, OIB 49218337993, Augusta Šenoe 6, 42230 Sigetec Ludbreški punomoćnik sudionika u postupku ISTO dioničko društvo za usluge u stečaju</item>
      <item>Ljubica Spajić, odvjetnica, Ilica 139/I, 10000 Zagreb punomoćnik sudionika u postupku TILIJA društvo s ograničenom odgovornošću za trgovinu, proizvodnju i usluge</item>
      <item>Sudski registar Trgovačkog suda u Varaždinu, B.Radića 2, 42000 Varaždin</item>
      <item>Odvjetničko društvo BRLEČIĆ &amp; partneri, javno trgovačko društvo za obavljanje odvjetničkih poslova, OIB 75277763692, Optujska ulica 25/1 , 42000 Varaždin punomoćnik sudionika u postupku ISTO dioničko društvo za usluge u stečaju</item>
      <item>Odvjetničko društvo BRLEČIĆ &amp; partneri, javno trgovačko društvo za obavljanje odvjetničkih poslova, OIB 75277763692, Optujska ulica 25/1 , 42000 Varaždin</item>
      <item>Meliha Okić Buljanović, odvjetnica</item>
      <item>Stanko Makar, stečajni upravitelj, OIB 49218337993, Augusta Šenoe 6, 42230 Sigetec Ludbreški punomoćnik sudionika u postupku ISTO dioničko društvo za usluge u stečaju</item>
      <item>Željka Brlečić, OIB 72410036068, Optujska ulica 25/I, 42000 Varaždin punomoćnik sudionika u postupku ISTO dioničko društvo za usluge u stečaju</item>
      <item>Željka Brlečić, OIB 72410036068, Optujska ulica 25/I, 42000 Varaždin</item>
      <item>Općinski građanski sud u Zagrebu, Ulica grada Vukovara 84, 10000 Zagreb</item>
      <item>Damir Mikić</item>
      <item>Marta Marinović, odvjetnica, Petračićeva 15, 10000 Zagreb</item>
      <item>Nataša Vučinić, OIB 47633508069, Zapoljska 38, 10000 Zagreb</item>
      <item>SREDIŠNJE KLIRINŠKO DEPOZITARNO DRUŠTVO, dioničko društvo, OIB 64406809162, Heinzelova 62/a, 10000 Zagreb</item>
      <item>CANKARJEV DOM, kulturni dom in kongresni centar, OIB 10277968696, Prešernova cesta 10, 1000 Ljubljana</item>
      <item>ISTO Grupa dioničko društvo za usluge, OIB 78858201330, Augusta Šenoe 4-6, 42000 Varaždin</item>
      <item>HRVATSKI ZAVOD ZA MIROVINSKO OSIGURANJE, OIB 84397956623, A. Mihanovića 3, 10000 Zagreb</item>
      <item>ERSTE&amp;STEIERMÄRKISCHE BANKA dioničko društvo, OIB 23057039320, Jadranski Trg 3/a, 51000 Rijeka</item>
      <item>Stipo Tadić, OIB 37504425532, Štefanje 151, 43240 Štefanje</item>
      <item>BORA HOTELS N.V.</item>
      <item>ISTO INDUSTROGRADNJA d.o.o.za graditeljstvo i usluge, OIB 01629444750, Duga Uvala 1, 52207 Krnica</item>
      <item>Milena Romčević</item>
      <item>Savez samostalih sindikata Hrvatske, Trg kralja Petra Krešimira IV br. 2, 10000 Zagreb</item>
      <item>Industrogradnja dioničko društvo za usluge, OIB 03714155365, Augusta Šenoe 4-6, 42000 Varaždin</item>
      <item>Bernarda Dubovečak-Kostrec, OIB 44527016673, Zagorska 10, 42250 Lepoglava</item>
      <item>Sadka Korlat, OIB 05785879205, Dragutina Golika 30, 10000 Zagreb</item>
      <item>Dajana Đurin, OIB 20632217031, Nikole Jurišića 7, 43000 Bjelovar</item>
      <item>Slavica Josipović Kulić, OIB 61403210271, Savska Cesta 82, 10000 Zagreb</item>
      <item>Zdravko Jakelić, OIB 32525019410, Kustošijski Venec 7, 10000 Zagreb</item>
      <item>Ivan Grgurinović, OIB 54094431283, Vida Došena 26, 10000 Zagreb</item>
      <item>Miroslav Paradžik, OIB 42163740538, Kennedyev Trg 2, 10000 Zagreb</item>
      <item>Ivan Perica, OIB 82111576430, Travarski Odvojak 21, 10257 Hrvatski Leskovac</item>
      <item>Željko Žužić, OIB 95791812072, 4. Trnjanski Zavoj 28, 10000 Zagreb</item>
      <item>Borivoj Paulik, OIB 90308804993, Medvedgradska 15, 10000 Zagreb</item>
      <item>Anamarija Paulik, OIB 77474375309, Medvedgradska 15, 10000 Zagreb</item>
      <item>Helena Udovičić, OIB 03341062093, Ulica Frana Alfirevića 5, 10000 Zagreb</item>
      <item>Agata Ponjan, OIB 56342063125, Njivice Vi. 9 A, 10000 Zagreb</item>
      <item>MAĐARIĆ &amp; LUI - odvjetničko društvo d.o.o., OIB 27355904472, Zelinska 4, 10000 Zagreb</item>
      <item>Slobodan Mišetić, OIB 57236356095, Dankovečka 5, 10000 Zagreb</item>
      <item>Katica Petretić, OIB 78297961700, Side Košutić 26, 10000 Zagreb</item>
      <item>Mile Peurača, OIB 29230993671, Brune Bušića 25, 10000 Zagreb</item>
      <item>Gordana Palajs</item>
      <item>Savez samostalih sindikata Hrvatske, Trg kralja Petra Krešimira IV 2, 10000 Zagreb</item>
      <item>Petar Krnić, Mažuranićeva 11, 35000 Slavonski Brod</item>
    </derivirana_varijabla>
  </DomainObject.Predmet.OstaliListFormatedWithAdressOIB>
  <DomainObject.Predmet.OstaliListNazivFormated>
    <izvorni_sadrzaj>
      <item>Financijska agencija</item>
      <item>Trgovački sud u Varaždinu  - sudski registar</item>
      <item>Sudski registar</item>
      <item>Nina Markovinović-Belamarić,odvjetnica</item>
      <item>Josip Galinec</item>
      <item>e-Oglasna</item>
      <item>Sudski registar Trgovačkog suda u Varaždinu</item>
      <item>Stanko Makar</item>
      <item>Ljubica Spajić, odvjetnica</item>
      <item>Sudski registar Trgovačkog suda u Varaždinu</item>
      <item>Odvjetničko društvo BRLEČIĆ &amp; partneri, javno trgovačko društvo za obavljanje odvjetničkih poslova</item>
      <item>Odvjetničko društvo BRLEČIĆ &amp; partneri, javno trgovačko društvo za obavljanje odvjetničkih poslova</item>
      <item>Meliha Okić Buljanović, odvjetnica</item>
      <item>Stanko Makar, stečajni upravitelj</item>
      <item>Željka Brlečić</item>
      <item>Željka Brlečić</item>
      <item>Općinski građanski sud u Zagrebu</item>
      <item>Damir Mikić</item>
      <item>Marta Marinović, odvjetnica</item>
      <item>Nataša Vučinić</item>
      <item>SREDIŠNJE KLIRINŠKO DEPOZITARNO DRUŠTVO, dioničko društvo</item>
      <item>CANKARJEV DOM, kulturni dom in kongresni centar</item>
      <item>ISTO Grupa dioničko društvo za usluge</item>
      <item>HRVATSKI ZAVOD ZA MIROVINSKO OSIGURANJE</item>
      <item>ERSTE&amp;STEIERMÄRKISCHE BANKA dioničko društvo</item>
      <item>Stipo Tadić</item>
      <item>BORA HOTELS N.V.</item>
      <item>ISTO INDUSTROGRADNJA d.o.o.za graditeljstvo i usluge</item>
      <item>Milena Romčević</item>
      <item>Savez samostalih sindikata Hrvatske</item>
      <item>Industrogradnja dioničko društvo za usluge</item>
      <item>Bernarda Dubovečak-Kostrec</item>
      <item>Sadka Korlat</item>
      <item>Dajana Đurin</item>
      <item>Slavica Josipović Kulić</item>
      <item>Zdravko Jakelić</item>
      <item>Ivan Grgurinović</item>
      <item>Miroslav Paradžik</item>
      <item>Ivan Perica</item>
      <item>Željko Žužić</item>
      <item>Borivoj Paulik</item>
      <item>Anamarija Paulik</item>
      <item>Helena Udovičić</item>
      <item>Agata Ponjan</item>
      <item>MAĐARIĆ &amp; LUI - odvjetničko društvo d.o.o.</item>
      <item>Slobodan Mišetić</item>
      <item>Katica Petretić</item>
      <item>Mile Peurača</item>
      <item>Gordana Palajs</item>
      <item>Savez samostalih sindikata Hrvatske</item>
      <item>Petar Krnić</item>
    </izvorni_sadrzaj>
    <derivirana_varijabla naziv="DomainObject.Predmet.OstaliListNazivFormated_1">
      <item>Financijska agencija</item>
      <item>Trgovački sud u Varaždinu  - sudski registar</item>
      <item>Sudski registar</item>
      <item>Nina Markovinović-Belamarić,odvjetnica</item>
      <item>Josip Galinec</item>
      <item>e-Oglasna</item>
      <item>Sudski registar Trgovačkog suda u Varaždinu</item>
      <item>Stanko Makar</item>
      <item>Ljubica Spajić, odvjetnica</item>
      <item>Sudski registar Trgovačkog suda u Varaždinu</item>
      <item>Odvjetničko društvo BRLEČIĆ &amp; partneri, javno trgovačko društvo za obavljanje odvjetničkih poslova</item>
      <item>Odvjetničko društvo BRLEČIĆ &amp; partneri, javno trgovačko društvo za obavljanje odvjetničkih poslova</item>
      <item>Meliha Okić Buljanović, odvjetnica</item>
      <item>Stanko Makar, stečajni upravitelj</item>
      <item>Željka Brlečić</item>
      <item>Željka Brlečić</item>
      <item>Općinski građanski sud u Zagrebu</item>
      <item>Damir Mikić</item>
      <item>Marta Marinović, odvjetnica</item>
      <item>Nataša Vučinić</item>
      <item>SREDIŠNJE KLIRINŠKO DEPOZITARNO DRUŠTVO, dioničko društvo</item>
      <item>CANKARJEV DOM, kulturni dom in kongresni centar</item>
      <item>ISTO Grupa dioničko društvo za usluge</item>
      <item>HRVATSKI ZAVOD ZA MIROVINSKO OSIGURANJE</item>
      <item>ERSTE&amp;STEIERMÄRKISCHE BANKA dioničko društvo</item>
      <item>Stipo Tadić</item>
      <item>BORA HOTELS N.V.</item>
      <item>ISTO INDUSTROGRADNJA d.o.o.za graditeljstvo i usluge</item>
      <item>Milena Romčević</item>
      <item>Savez samostalih sindikata Hrvatske</item>
      <item>Industrogradnja dioničko društvo za usluge</item>
      <item>Bernarda Dubovečak-Kostrec</item>
      <item>Sadka Korlat</item>
      <item>Dajana Đurin</item>
      <item>Slavica Josipović Kulić</item>
      <item>Zdravko Jakelić</item>
      <item>Ivan Grgurinović</item>
      <item>Miroslav Paradžik</item>
      <item>Ivan Perica</item>
      <item>Željko Žužić</item>
      <item>Borivoj Paulik</item>
      <item>Anamarija Paulik</item>
      <item>Helena Udovičić</item>
      <item>Agata Ponjan</item>
      <item>MAĐARIĆ &amp; LUI - odvjetničko društvo d.o.o.</item>
      <item>Slobodan Mišetić</item>
      <item>Katica Petretić</item>
      <item>Mile Peurača</item>
      <item>Gordana Palajs</item>
      <item>Savez samostalih sindikata Hrvatske</item>
      <item>Petar Krnić</item>
    </derivirana_varijabla>
  </DomainObject.Predmet.OstaliListNazivFormated>
  <DomainObject.Predmet.OstaliListNazivFormatedOIB>
    <izvorni_sadrzaj>
      <item>Financijska agencija, OIB 85821130368</item>
      <item>Trgovački sud u Varaždinu  - sudski registar</item>
      <item>Sudski registar</item>
      <item>Nina Markovinović-Belamarić,odvjetnica</item>
      <item>Josip Galinec, OIB 58302139318</item>
      <item>e-Oglasna</item>
      <item>Sudski registar Trgovačkog suda u Varaždinu</item>
      <item>Stanko Makar, OIB 49218337993</item>
      <item>Ljubica Spajić, odvjetnica</item>
      <item>Sudski registar Trgovačkog suda u Varaždinu</item>
      <item>Odvjetničko društvo BRLEČIĆ &amp; partneri, javno trgovačko društvo za obavljanje odvjetničkih poslova, OIB 75277763692</item>
      <item>Odvjetničko društvo BRLEČIĆ &amp; partneri, javno trgovačko društvo za obavljanje odvjetničkih poslova, OIB 75277763692</item>
      <item>Meliha Okić Buljanović, odvjetnica</item>
      <item>Stanko Makar, stečajni upravitelj, OIB 49218337993</item>
      <item>Željka Brlečić, OIB 72410036068</item>
      <item>Željka Brlečić, OIB 72410036068</item>
      <item>Općinski građanski sud u Zagrebu</item>
      <item>Damir Mikić</item>
      <item>Marta Marinović, odvjetnica</item>
      <item>Nataša Vučinić, OIB 47633508069</item>
      <item>SREDIŠNJE KLIRINŠKO DEPOZITARNO DRUŠTVO, dioničko društvo, OIB 64406809162</item>
      <item>CANKARJEV DOM, kulturni dom in kongresni centar, OIB 10277968696</item>
      <item>ISTO Grupa dioničko društvo za usluge, OIB 78858201330</item>
      <item>HRVATSKI ZAVOD ZA MIROVINSKO OSIGURANJE, OIB 84397956623</item>
      <item>ERSTE&amp;STEIERMÄRKISCHE BANKA dioničko društvo, OIB 23057039320</item>
      <item>Stipo Tadić, OIB 37504425532</item>
      <item>BORA HOTELS N.V.</item>
      <item>ISTO INDUSTROGRADNJA d.o.o.za graditeljstvo i usluge, OIB 01629444750</item>
      <item>Milena Romčević</item>
      <item>Savez samostalih sindikata Hrvatske</item>
      <item>Industrogradnja dioničko društvo za usluge, OIB 03714155365</item>
      <item>Bernarda Dubovečak-Kostrec, OIB 44527016673</item>
      <item>Sadka Korlat, OIB 05785879205</item>
      <item>Dajana Đurin, OIB 20632217031</item>
      <item>Slavica Josipović Kulić, OIB 61403210271</item>
      <item>Zdravko Jakelić, OIB 32525019410</item>
      <item>Ivan Grgurinović, OIB 54094431283</item>
      <item>Miroslav Paradžik, OIB 42163740538</item>
      <item>Ivan Perica, OIB 82111576430</item>
      <item>Željko Žužić, OIB 95791812072</item>
      <item>Borivoj Paulik, OIB 90308804993</item>
      <item>Anamarija Paulik, OIB 77474375309</item>
      <item>Helena Udovičić, OIB 03341062093</item>
      <item>Agata Ponjan, OIB 56342063125</item>
      <item>MAĐARIĆ &amp; LUI - odvjetničko društvo d.o.o., OIB 27355904472</item>
      <item>Slobodan Mišetić, OIB 57236356095</item>
      <item>Katica Petretić, OIB 78297961700</item>
      <item>Mile Peurača, OIB 29230993671</item>
      <item>Gordana Palajs</item>
      <item>Savez samostalih sindikata Hrvatske</item>
      <item>Petar Krnić</item>
    </izvorni_sadrzaj>
    <derivirana_varijabla naziv="DomainObject.Predmet.OstaliListNazivFormatedOIB_1">
      <item>Financijska agencija, OIB 85821130368</item>
      <item>Trgovački sud u Varaždinu  - sudski registar</item>
      <item>Sudski registar</item>
      <item>Nina Markovinović-Belamarić,odvjetnica</item>
      <item>Josip Galinec, OIB 58302139318</item>
      <item>e-Oglasna</item>
      <item>Sudski registar Trgovačkog suda u Varaždinu</item>
      <item>Stanko Makar, OIB 49218337993</item>
      <item>Ljubica Spajić, odvjetnica</item>
      <item>Sudski registar Trgovačkog suda u Varaždinu</item>
      <item>Odvjetničko društvo BRLEČIĆ &amp; partneri, javno trgovačko društvo za obavljanje odvjetničkih poslova, OIB 75277763692</item>
      <item>Odvjetničko društvo BRLEČIĆ &amp; partneri, javno trgovačko društvo za obavljanje odvjetničkih poslova, OIB 75277763692</item>
      <item>Meliha Okić Buljanović, odvjetnica</item>
      <item>Stanko Makar, stečajni upravitelj, OIB 49218337993</item>
      <item>Željka Brlečić, OIB 72410036068</item>
      <item>Željka Brlečić, OIB 72410036068</item>
      <item>Općinski građanski sud u Zagrebu</item>
      <item>Damir Mikić</item>
      <item>Marta Marinović, odvjetnica</item>
      <item>Nataša Vučinić, OIB 47633508069</item>
      <item>SREDIŠNJE KLIRINŠKO DEPOZITARNO DRUŠTVO, dioničko društvo, OIB 64406809162</item>
      <item>CANKARJEV DOM, kulturni dom in kongresni centar, OIB 10277968696</item>
      <item>ISTO Grupa dioničko društvo za usluge, OIB 78858201330</item>
      <item>HRVATSKI ZAVOD ZA MIROVINSKO OSIGURANJE, OIB 84397956623</item>
      <item>ERSTE&amp;STEIERMÄRKISCHE BANKA dioničko društvo, OIB 23057039320</item>
      <item>Stipo Tadić, OIB 37504425532</item>
      <item>BORA HOTELS N.V.</item>
      <item>ISTO INDUSTROGRADNJA d.o.o.za graditeljstvo i usluge, OIB 01629444750</item>
      <item>Milena Romčević</item>
      <item>Savez samostalih sindikata Hrvatske</item>
      <item>Industrogradnja dioničko društvo za usluge, OIB 03714155365</item>
      <item>Bernarda Dubovečak-Kostrec, OIB 44527016673</item>
      <item>Sadka Korlat, OIB 05785879205</item>
      <item>Dajana Đurin, OIB 20632217031</item>
      <item>Slavica Josipović Kulić, OIB 61403210271</item>
      <item>Zdravko Jakelić, OIB 32525019410</item>
      <item>Ivan Grgurinović, OIB 54094431283</item>
      <item>Miroslav Paradžik, OIB 42163740538</item>
      <item>Ivan Perica, OIB 82111576430</item>
      <item>Željko Žužić, OIB 95791812072</item>
      <item>Borivoj Paulik, OIB 90308804993</item>
      <item>Anamarija Paulik, OIB 77474375309</item>
      <item>Helena Udovičić, OIB 03341062093</item>
      <item>Agata Ponjan, OIB 56342063125</item>
      <item>MAĐARIĆ &amp; LUI - odvjetničko društvo d.o.o., OIB 27355904472</item>
      <item>Slobodan Mišetić, OIB 57236356095</item>
      <item>Katica Petretić, OIB 78297961700</item>
      <item>Mile Peurača, OIB 29230993671</item>
      <item>Gordana Palajs</item>
      <item>Savez samostalih sindikata Hrvatske</item>
      <item>Petar Krnić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>St-529/2017-205</izvorni_sadrzaj>
    <derivirana_varijabla naziv="DomainObject.PoslovniBrojDokumenta_1">St-529/2017-205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ISTO dioničko društvo za usluge u stečaju</izvorni_sadrzaj>
    <derivirana_varijabla naziv="DomainObject.Predmet.ProtustrankaIDrugi_1">ISTO dioničko društvo za usluge u stečaju</derivirana_varijabla>
  </DomainObject.Predmet.ProtustrankaIDrugi>
  <DomainObject.Predmet.StrankaIDrugiAdressOIB>
    <izvorni_sadrzaj>Financijska agencija, OIB 85821130368, A. Cesarca 2, 42000 Varaždin i dr.</izvorni_sadrzaj>
    <derivirana_varijabla naziv="DomainObject.Predmet.StrankaIDrugiAdressOIB_1">Financijska agencija, OIB 85821130368, A. Cesarca 2, 42000 Varaždin i dr.</derivirana_varijabla>
  </DomainObject.Predmet.StrankaIDrugiAdressOIB>
  <DomainObject.Predmet.ProtustrankaIDrugiAdressOIB>
    <izvorni_sadrzaj>ISTO dioničko društvo za usluge u stečaju, OIB 88502209643, Augusta Šenoe 4-6 , 42000 Varaždin</izvorni_sadrzaj>
    <derivirana_varijabla naziv="DomainObject.Predmet.ProtustrankaIDrugiAdressOIB_1">ISTO dioničko društvo za usluge u stečaju, OIB 88502209643, Augusta Šenoe 4-6 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Trgovački sud u Varaždinu  - sudski registar</item>
      <item>Financijska agencija</item>
      <item>Sudski registar</item>
      <item>Nina Markovinović-Belamarić,odvjetnica</item>
      <item>Mustafa Šahdanović</item>
      <item>Josip Galinec</item>
      <item>MANEDA, društvo s ograničenom odgovornošću za trgovinu i usluge</item>
      <item>ISTO dioničko društvo za usluge u stečaju</item>
      <item>e-Oglasna</item>
      <item>Sudski registar Trgovačkog suda u Varaždinu</item>
      <item>Stanko Makar</item>
      <item>Ljubica Spajić, odvjetnica</item>
      <item>TILIJA društvo s ograničenom odgovornošću za trgovinu, proizvodnju i usluge</item>
      <item>Sudski registar Trgovačkog suda u Varaždinu</item>
      <item>Odvjetničko društvo BRLEČIĆ &amp; partneri, javno trgovačko društvo za obavljanje odvjetničkih poslova</item>
      <item>Odvjetničko društvo BRLEČIĆ &amp; partneri, javno trgovačko društvo za obavljanje odvjetničkih poslova</item>
      <item>Meliha Okić Buljanović, odvjetnica</item>
      <item>Stanko Makar, stečajni upravitelj</item>
      <item>Željka Brlečić</item>
      <item>Željka Brlečić</item>
      <item>Općinski građanski sud u Zagrebu</item>
      <item>Damir Mikić</item>
      <item>Marta Marinović, odvjetnica</item>
      <item>Nataša Vučinić</item>
      <item>SREDIŠNJE KLIRINŠKO DEPOZITARNO DRUŠTVO, dioničko društvo</item>
      <item>CANKARJEV DOM, kulturni dom in kongresni centar</item>
      <item>ISTO Grupa dioničko društvo za usluge</item>
      <item>HRVATSKI ZAVOD ZA MIROVINSKO OSIGURANJE</item>
      <item>ERSTE&amp;STEIERMÄRKISCHE BANKA dioničko društvo</item>
      <item>Stipo Tadić</item>
      <item>BORA HOTELS N.V.</item>
      <item>ISTO INDUSTROGRADNJA d.o.o.za graditeljstvo i usluge</item>
      <item>Milena Romčević</item>
      <item>Savez samostalih sindikata Hrvatske</item>
      <item>Industrogradnja dioničko društvo za usluge</item>
      <item>Bernarda Dubovečak-Kostrec</item>
      <item>Sadka Korlat</item>
      <item>Dajana Đurin</item>
      <item>Slavica Josipović Kulić</item>
      <item>Zdravko Jakelić</item>
      <item>Ivan Grgurinović</item>
      <item>Miroslav Paradžik</item>
      <item>Ivan Perica</item>
      <item>Željko Žužić</item>
      <item>Borivoj Paulik</item>
      <item>Anamarija Paulik</item>
      <item>Helena Udovičić</item>
      <item>Agata Ponjan</item>
      <item>MAĐARIĆ &amp; LUI - odvjetničko društvo d.o.o.</item>
      <item>Slobodan Mišetić</item>
      <item>Katica Petretić</item>
      <item>Mile Peurača</item>
      <item>Gordana Palajs</item>
      <item>Savez samostalih sindikata Hrvatske</item>
      <item>Petar Krnić</item>
    </izvorni_sadrzaj>
    <derivirana_varijabla naziv="DomainObject.Predmet.SudioniciListNaziv_1">
      <item>Financijska agencija</item>
      <item>Trgovački sud u Varaždinu  - sudski registar</item>
      <item>Financijska agencija</item>
      <item>Sudski registar</item>
      <item>Nina Markovinović-Belamarić,odvjetnica</item>
      <item>Mustafa Šahdanović</item>
      <item>Josip Galinec</item>
      <item>MANEDA, društvo s ograničenom odgovornošću za trgovinu i usluge</item>
      <item>ISTO dioničko društvo za usluge u stečaju</item>
      <item>e-Oglasna</item>
      <item>Sudski registar Trgovačkog suda u Varaždinu</item>
      <item>Stanko Makar</item>
      <item>Ljubica Spajić, odvjetnica</item>
      <item>TILIJA društvo s ograničenom odgovornošću za trgovinu, proizvodnju i usluge</item>
      <item>Sudski registar Trgovačkog suda u Varaždinu</item>
      <item>Odvjetničko društvo BRLEČIĆ &amp; partneri, javno trgovačko društvo za obavljanje odvjetničkih poslova</item>
      <item>Odvjetničko društvo BRLEČIĆ &amp; partneri, javno trgovačko društvo za obavljanje odvjetničkih poslova</item>
      <item>Meliha Okić Buljanović, odvjetnica</item>
      <item>Stanko Makar, stečajni upravitelj</item>
      <item>Željka Brlečić</item>
      <item>Željka Brlečić</item>
      <item>Općinski građanski sud u Zagrebu</item>
      <item>Damir Mikić</item>
      <item>Marta Marinović, odvjetnica</item>
      <item>Nataša Vučinić</item>
      <item>SREDIŠNJE KLIRINŠKO DEPOZITARNO DRUŠTVO, dioničko društvo</item>
      <item>CANKARJEV DOM, kulturni dom in kongresni centar</item>
      <item>ISTO Grupa dioničko društvo za usluge</item>
      <item>HRVATSKI ZAVOD ZA MIROVINSKO OSIGURANJE</item>
      <item>ERSTE&amp;STEIERMÄRKISCHE BANKA dioničko društvo</item>
      <item>Stipo Tadić</item>
      <item>BORA HOTELS N.V.</item>
      <item>ISTO INDUSTROGRADNJA d.o.o.za graditeljstvo i usluge</item>
      <item>Milena Romčević</item>
      <item>Savez samostalih sindikata Hrvatske</item>
      <item>Industrogradnja dioničko društvo za usluge</item>
      <item>Bernarda Dubovečak-Kostrec</item>
      <item>Sadka Korlat</item>
      <item>Dajana Đurin</item>
      <item>Slavica Josipović Kulić</item>
      <item>Zdravko Jakelić</item>
      <item>Ivan Grgurinović</item>
      <item>Miroslav Paradžik</item>
      <item>Ivan Perica</item>
      <item>Željko Žužić</item>
      <item>Borivoj Paulik</item>
      <item>Anamarija Paulik</item>
      <item>Helena Udovičić</item>
      <item>Agata Ponjan</item>
      <item>MAĐARIĆ &amp; LUI - odvjetničko društvo d.o.o.</item>
      <item>Slobodan Mišetić</item>
      <item>Katica Petretić</item>
      <item>Mile Peurača</item>
      <item>Gordana Palajs</item>
      <item>Savez samostalih sindikata Hrvatske</item>
      <item>Petar Krnić</item>
    </derivirana_varijabla>
  </DomainObject.Predmet.SudioniciListNaziv>
  <DomainObject.Predmet.SudioniciListAdressOIB>
    <izvorni_sadrzaj>
      <item>Financijska agencija, OIB 85821130368, Ulica grada Vukovara 70,10000 Zagreb</item>
      <item>Trgovački sud u Varaždinu  - sudski registar</item>
      <item>Financijska agencija, OIB 85821130368, A. Cesarca 2,42000 Varaždin</item>
      <item>Sudski registar</item>
      <item>Nina Markovinović-Belamarić,odvjetnica, Kralja Držislava 10,10000 Zagreb</item>
      <item>Mustafa Šahdanović, OIB 14939072745, Zelinja Srednja Bb,Zelinja Srednja</item>
      <item>Josip Galinec, OIB 58302139318, Zelinska Ulica 3,10000 Zagreb</item>
      <item>MANEDA, društvo s ograničenom odgovornošću za trgovinu i usluge, OIB 92450134182, Varaždinska 77,10360 Sesvete</item>
      <item>ISTO dioničko društvo za usluge u stečaju, OIB 88502209643, Augusta Šenoe 4-6 ,42000 Varaždin</item>
      <item>e-Oglasna</item>
      <item>Sudski registar Trgovačkog suda u Varaždinu, B.Radića 2,42000 Varaždin</item>
      <item>Stanko Makar, OIB 49218337993, Augusta Šenoe 6,42230 Sigetec Ludbreški</item>
      <item>Ljubica Spajić, odvjetnica, Ilica 139/I,10000 Zagreb</item>
      <item>TILIJA društvo s ograničenom odgovornošću za trgovinu, proizvodnju i usluge, OIB 22215055949, Ulica Ive Robića br. 2,10000 Zagreb</item>
      <item>Sudski registar Trgovačkog suda u Varaždinu, B.Radića 2,42000 Varaždin</item>
      <item>Odvjetničko društvo BRLEČIĆ &amp; partneri, javno trgovačko društvo za obavljanje odvjetničkih poslova, OIB 75277763692, Optujska ulica 25/1 ,42000 Varaždin</item>
      <item>Odvjetničko društvo BRLEČIĆ &amp; partneri, javno trgovačko društvo za obavljanje odvjetničkih poslova, OIB 75277763692, Optujska ulica 25/1 ,42000 Varaždin</item>
      <item>Meliha Okić Buljanović, odvjetnica</item>
      <item>Stanko Makar, stečajni upravitelj, OIB 49218337993, Augusta Šenoe 6,42230 Sigetec Ludbreški</item>
      <item>Željka Brlečić, OIB 72410036068, Optujska ulica 25/I,42000 Varaždin</item>
      <item>Željka Brlečić, OIB 72410036068, Optujska ulica 25/I,42000 Varaždin</item>
      <item>Općinski građanski sud u Zagrebu, Ulica grada Vukovara 84,10000 Zagreb</item>
      <item>Damir Mikić</item>
      <item>Marta Marinović, odvjetnica, Petračićeva 15,10000 Zagreb</item>
      <item>Nataša Vučinić, OIB 47633508069, Zapoljska 38,10000 Zagreb</item>
      <item>SREDIŠNJE KLIRINŠKO DEPOZITARNO DRUŠTVO, dioničko društvo, OIB 64406809162, Heinzelova 62/a,10000 Zagreb</item>
      <item>CANKARJEV DOM, kulturni dom in kongresni centar, OIB 10277968696, Prešernova cesta 10,1000 Ljubljana</item>
      <item>ISTO Grupa dioničko društvo za usluge, OIB 78858201330, Augusta Šenoe 4-6,42000 Varaždin</item>
      <item>HRVATSKI ZAVOD ZA MIROVINSKO OSIGURANJE, OIB 84397956623, A. Mihanovića 3,10000 Zagreb</item>
      <item>ERSTE&amp;STEIERMÄRKISCHE BANKA dioničko društvo, OIB 23057039320, Jadranski Trg 3/a,51000 Rijeka</item>
      <item>Stipo Tadić, OIB 37504425532, Štefanje 151,43240 Štefanje</item>
      <item>BORA HOTELS N.V.</item>
      <item>ISTO INDUSTROGRADNJA d.o.o.za graditeljstvo i usluge, OIB 01629444750, Duga Uvala 1,52207 Krnica</item>
      <item>Milena Romčević</item>
      <item>Savez samostalih sindikata Hrvatske, Trg kralja Petra Krešimira IV br. 2,10000 Zagreb</item>
      <item>Industrogradnja dioničko društvo za usluge, OIB 03714155365, Augusta Šenoe 4-6,42000 Varaždin</item>
      <item>Bernarda Dubovečak-Kostrec, OIB 44527016673, Zagorska 10,42250 Lepoglava</item>
      <item>Sadka Korlat, OIB 05785879205, Dragutina Golika 30,10000 Zagreb</item>
      <item>Dajana Đurin, OIB 20632217031, Nikole Jurišića 7,43000 Bjelovar</item>
      <item>Slavica Josipović Kulić, OIB 61403210271, Savska Cesta 82,10000 Zagreb</item>
      <item>Zdravko Jakelić, OIB 32525019410, Kustošijski Venec 7,10000 Zagreb</item>
      <item>Ivan Grgurinović, OIB 54094431283, Vida Došena 26,10000 Zagreb</item>
      <item>Miroslav Paradžik, OIB 42163740538, Kennedyev Trg 2,10000 Zagreb</item>
      <item>Ivan Perica, OIB 82111576430, Travarski Odvojak 21,10257 Hrvatski Leskovac</item>
      <item>Željko Žužić, OIB 95791812072, 4. Trnjanski Zavoj 28,10000 Zagreb</item>
      <item>Borivoj Paulik, OIB 90308804993, Medvedgradska 15,10000 Zagreb</item>
      <item>Anamarija Paulik, OIB 77474375309, Medvedgradska 15,10000 Zagreb</item>
      <item>Helena Udovičić, OIB 03341062093, Ulica Frana Alfirevića 5,10000 Zagreb</item>
      <item>Agata Ponjan, OIB 56342063125, Njivice Vi. 9 A,10000 Zagreb</item>
      <item>MAĐARIĆ &amp; LUI - odvjetničko društvo d.o.o., OIB 27355904472, Zelinska 4,10000 Zagreb</item>
      <item>Slobodan Mišetić, OIB 57236356095, Dankovečka 5,10000 Zagreb</item>
      <item>Katica Petretić, OIB 78297961700, Side Košutić 26,10000 Zagreb</item>
      <item>Mile Peurača, OIB 29230993671, Brune Bušića 25,10000 Zagreb</item>
      <item>Gordana Palajs</item>
      <item>Savez samostalih sindikata Hrvatske, Trg kralja Petra Krešimira IV 2,10000 Zagreb</item>
      <item>Petar Krnić, Mažuranićeva 11,35000 Slavonski Brod</item>
    </izvorni_sadrzaj>
    <derivirana_varijabla naziv="DomainObject.Predmet.SudioniciListAdressOIB_1">
      <item>Financijska agencija, OIB 85821130368, Ulica grada Vukovara 70,10000 Zagreb</item>
      <item>Trgovački sud u Varaždinu  - sudski registar</item>
      <item>Financijska agencija, OIB 85821130368, A. Cesarca 2,42000 Varaždin</item>
      <item>Sudski registar</item>
      <item>Nina Markovinović-Belamarić,odvjetnica, Kralja Držislava 10,10000 Zagreb</item>
      <item>Mustafa Šahdanović, OIB 14939072745, Zelinja Srednja Bb,Zelinja Srednja</item>
      <item>Josip Galinec, OIB 58302139318, Zelinska Ulica 3,10000 Zagreb</item>
      <item>MANEDA, društvo s ograničenom odgovornošću za trgovinu i usluge, OIB 92450134182, Varaždinska 77,10360 Sesvete</item>
      <item>ISTO dioničko društvo za usluge u stečaju, OIB 88502209643, Augusta Šenoe 4-6 ,42000 Varaždin</item>
      <item>e-Oglasna</item>
      <item>Sudski registar Trgovačkog suda u Varaždinu, B.Radića 2,42000 Varaždin</item>
      <item>Stanko Makar, OIB 49218337993, Augusta Šenoe 6,42230 Sigetec Ludbreški</item>
      <item>Ljubica Spajić, odvjetnica, Ilica 139/I,10000 Zagreb</item>
      <item>TILIJA društvo s ograničenom odgovornošću za trgovinu, proizvodnju i usluge, OIB 22215055949, Ulica Ive Robića br. 2,10000 Zagreb</item>
      <item>Sudski registar Trgovačkog suda u Varaždinu, B.Radića 2,42000 Varaždin</item>
      <item>Odvjetničko društvo BRLEČIĆ &amp; partneri, javno trgovačko društvo za obavljanje odvjetničkih poslova, OIB 75277763692, Optujska ulica 25/1 ,42000 Varaždin</item>
      <item>Odvjetničko društvo BRLEČIĆ &amp; partneri, javno trgovačko društvo za obavljanje odvjetničkih poslova, OIB 75277763692, Optujska ulica 25/1 ,42000 Varaždin</item>
      <item>Meliha Okić Buljanović, odvjetnica</item>
      <item>Stanko Makar, stečajni upravitelj, OIB 49218337993, Augusta Šenoe 6,42230 Sigetec Ludbreški</item>
      <item>Željka Brlečić, OIB 72410036068, Optujska ulica 25/I,42000 Varaždin</item>
      <item>Željka Brlečić, OIB 72410036068, Optujska ulica 25/I,42000 Varaždin</item>
      <item>Općinski građanski sud u Zagrebu, Ulica grada Vukovara 84,10000 Zagreb</item>
      <item>Damir Mikić</item>
      <item>Marta Marinović, odvjetnica, Petračićeva 15,10000 Zagreb</item>
      <item>Nataša Vučinić, OIB 47633508069, Zapoljska 38,10000 Zagreb</item>
      <item>SREDIŠNJE KLIRINŠKO DEPOZITARNO DRUŠTVO, dioničko društvo, OIB 64406809162, Heinzelova 62/a,10000 Zagreb</item>
      <item>CANKARJEV DOM, kulturni dom in kongresni centar, OIB 10277968696, Prešernova cesta 10,1000 Ljubljana</item>
      <item>ISTO Grupa dioničko društvo za usluge, OIB 78858201330, Augusta Šenoe 4-6,42000 Varaždin</item>
      <item>HRVATSKI ZAVOD ZA MIROVINSKO OSIGURANJE, OIB 84397956623, A. Mihanovića 3,10000 Zagreb</item>
      <item>ERSTE&amp;STEIERMÄRKISCHE BANKA dioničko društvo, OIB 23057039320, Jadranski Trg 3/a,51000 Rijeka</item>
      <item>Stipo Tadić, OIB 37504425532, Štefanje 151,43240 Štefanje</item>
      <item>BORA HOTELS N.V.</item>
      <item>ISTO INDUSTROGRADNJA d.o.o.za graditeljstvo i usluge, OIB 01629444750, Duga Uvala 1,52207 Krnica</item>
      <item>Milena Romčević</item>
      <item>Savez samostalih sindikata Hrvatske, Trg kralja Petra Krešimira IV br. 2,10000 Zagreb</item>
      <item>Industrogradnja dioničko društvo za usluge, OIB 03714155365, Augusta Šenoe 4-6,42000 Varaždin</item>
      <item>Bernarda Dubovečak-Kostrec, OIB 44527016673, Zagorska 10,42250 Lepoglava</item>
      <item>Sadka Korlat, OIB 05785879205, Dragutina Golika 30,10000 Zagreb</item>
      <item>Dajana Đurin, OIB 20632217031, Nikole Jurišića 7,43000 Bjelovar</item>
      <item>Slavica Josipović Kulić, OIB 61403210271, Savska Cesta 82,10000 Zagreb</item>
      <item>Zdravko Jakelić, OIB 32525019410, Kustošijski Venec 7,10000 Zagreb</item>
      <item>Ivan Grgurinović, OIB 54094431283, Vida Došena 26,10000 Zagreb</item>
      <item>Miroslav Paradžik, OIB 42163740538, Kennedyev Trg 2,10000 Zagreb</item>
      <item>Ivan Perica, OIB 82111576430, Travarski Odvojak 21,10257 Hrvatski Leskovac</item>
      <item>Željko Žužić, OIB 95791812072, 4. Trnjanski Zavoj 28,10000 Zagreb</item>
      <item>Borivoj Paulik, OIB 90308804993, Medvedgradska 15,10000 Zagreb</item>
      <item>Anamarija Paulik, OIB 77474375309, Medvedgradska 15,10000 Zagreb</item>
      <item>Helena Udovičić, OIB 03341062093, Ulica Frana Alfirevića 5,10000 Zagreb</item>
      <item>Agata Ponjan, OIB 56342063125, Njivice Vi. 9 A,10000 Zagreb</item>
      <item>MAĐARIĆ &amp; LUI - odvjetničko društvo d.o.o., OIB 27355904472, Zelinska 4,10000 Zagreb</item>
      <item>Slobodan Mišetić, OIB 57236356095, Dankovečka 5,10000 Zagreb</item>
      <item>Katica Petretić, OIB 78297961700, Side Košutić 26,10000 Zagreb</item>
      <item>Mile Peurača, OIB 29230993671, Brune Bušića 25,10000 Zagreb</item>
      <item>Gordana Palajs</item>
      <item>Savez samostalih sindikata Hrvatske, Trg kralja Petra Krešimira IV 2,10000 Zagreb</item>
      <item>Petar Krnić, Mažuranićeva 11,35000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null</item>
      <item>, OIB 85821130368</item>
      <item>, OIB null</item>
      <item>, OIB null</item>
      <item>, OIB 14939072745</item>
      <item>, OIB 58302139318</item>
      <item>, OIB 92450134182</item>
      <item>, OIB 88502209643</item>
      <item>, OIB null</item>
      <item>, OIB null</item>
      <item>, OIB 49218337993</item>
      <item>, OIB null</item>
      <item>, OIB 22215055949</item>
      <item>, OIB null</item>
      <item>, OIB 75277763692</item>
      <item>, OIB 75277763692</item>
      <item>, OIB null</item>
      <item>, OIB 49218337993</item>
      <item>, OIB 72410036068</item>
      <item>, OIB 72410036068</item>
      <item>, OIB null</item>
      <item>, OIB null</item>
      <item>, OIB null</item>
      <item>, OIB 47633508069</item>
      <item>, OIB 64406809162</item>
      <item>, OIB 10277968696</item>
      <item>, OIB 78858201330</item>
      <item>, OIB 84397956623</item>
      <item>, OIB 23057039320</item>
      <item>, OIB 37504425532</item>
      <item>, OIB null</item>
      <item>, OIB 01629444750</item>
      <item>, OIB null</item>
      <item>, OIB null</item>
      <item>, OIB 03714155365</item>
      <item>, OIB 44527016673</item>
      <item>, OIB 05785879205</item>
      <item>, OIB 20632217031</item>
      <item>, OIB 61403210271</item>
      <item>, OIB 32525019410</item>
      <item>, OIB 54094431283</item>
      <item>, OIB 42163740538</item>
      <item>, OIB 82111576430</item>
      <item>, OIB 95791812072</item>
      <item>, OIB 90308804993</item>
      <item>, OIB 77474375309</item>
      <item>, OIB 03341062093</item>
      <item>, OIB 56342063125</item>
      <item>, OIB 27355904472</item>
      <item>, OIB 57236356095</item>
      <item>, OIB 78297961700</item>
      <item>, OIB 29230993671</item>
      <item>, OIB null</item>
      <item>, OIB null</item>
      <item>, OIB null</item>
    </izvorni_sadrzaj>
    <derivirana_varijabla naziv="DomainObject.Predmet.SudioniciListNazivOIB_1">
      <item>, OIB 85821130368</item>
      <item>, OIB null</item>
      <item>, OIB 85821130368</item>
      <item>, OIB null</item>
      <item>, OIB null</item>
      <item>, OIB 14939072745</item>
      <item>, OIB 58302139318</item>
      <item>, OIB 92450134182</item>
      <item>, OIB 88502209643</item>
      <item>, OIB null</item>
      <item>, OIB null</item>
      <item>, OIB 49218337993</item>
      <item>, OIB null</item>
      <item>, OIB 22215055949</item>
      <item>, OIB null</item>
      <item>, OIB 75277763692</item>
      <item>, OIB 75277763692</item>
      <item>, OIB null</item>
      <item>, OIB 49218337993</item>
      <item>, OIB 72410036068</item>
      <item>, OIB 72410036068</item>
      <item>, OIB null</item>
      <item>, OIB null</item>
      <item>, OIB null</item>
      <item>, OIB 47633508069</item>
      <item>, OIB 64406809162</item>
      <item>, OIB 10277968696</item>
      <item>, OIB 78858201330</item>
      <item>, OIB 84397956623</item>
      <item>, OIB 23057039320</item>
      <item>, OIB 37504425532</item>
      <item>, OIB null</item>
      <item>, OIB 01629444750</item>
      <item>, OIB null</item>
      <item>, OIB null</item>
      <item>, OIB 03714155365</item>
      <item>, OIB 44527016673</item>
      <item>, OIB 05785879205</item>
      <item>, OIB 20632217031</item>
      <item>, OIB 61403210271</item>
      <item>, OIB 32525019410</item>
      <item>, OIB 54094431283</item>
      <item>, OIB 42163740538</item>
      <item>, OIB 82111576430</item>
      <item>, OIB 95791812072</item>
      <item>, OIB 90308804993</item>
      <item>, OIB 77474375309</item>
      <item>, OIB 03341062093</item>
      <item>, OIB 56342063125</item>
      <item>, OIB 27355904472</item>
      <item>, OIB 57236356095</item>
      <item>, OIB 78297961700</item>
      <item>, OIB 29230993671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Stanko Makar, OIB 49218337993, Sigetec Ludbreški, A. Šenoe 6 Ludbreg</item>
    </izvorni_sadrzaj>
    <derivirana_varijabla naziv="DomainObject.Predmet.StecajniUpraviteljiListAddressOIB_1">
      <item>Stanko Makar, OIB 49218337993, Sigetec Ludbreški, A. Šenoe 6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listopada 2018.</izvorni_sadrzaj>
    <derivirana_varijabla naziv="DomainObject.Predmet.DatumZadnjeOdrzaneSudskeRadnje_1">22. listopada 2018.</derivirana_varijabla>
  </DomainObject.Predmet.DatumZadnjeOdrzaneSudskeRadnje>
  <DomainObject.PredzadnjaOdlukaIzPredmeta.DatumDonosenjaOdluke>
    <izvorni_sadrzaj>29. listopada 2018.</izvorni_sadrzaj>
    <derivirana_varijabla naziv="DomainObject.PredzadnjaOdlukaIzPredmeta.DatumDonosenjaOdluke_1">29. listopada 2018.</derivirana_varijabla>
  </DomainObject.PredzadnjaOdlukaIzPredmeta.DatumDonosenjaOdluke>
  <DomainObject.PredzadnjaOdlukaIzPredmeta.Oznaka>
    <izvorni_sadrzaj>St-529/2017-205</izvorni_sadrzaj>
    <derivirana_varijabla naziv="DomainObject.PredzadnjaOdlukaIzPredmeta.Oznaka_1">St-529/2017-205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30DC10-BD7A-4468-86F5-E1B478DDF9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293</properties:Words>
  <properties:Characters>1501</properties:Characters>
  <properties:Lines>55</properties:Lines>
  <properties:Paragraphs>19</properties:Paragraphs>
  <properties:TotalTime>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1812</properties:CharactersWithSpaces>
  <properties:SharedDoc>false</properties:SharedDoc>
  <properties:HLinks>
    <vt:vector size="12" baseType="variant">
      <vt:variant>
        <vt:i4>2031687</vt:i4>
      </vt:variant>
      <vt:variant>
        <vt:i4>-1</vt:i4>
      </vt:variant>
      <vt:variant>
        <vt:i4>1026</vt:i4>
      </vt:variant>
      <vt:variant>
        <vt:i4>4</vt:i4>
      </vt:variant>
      <vt:variant>
        <vt:lpwstr>http://hr.wikipedia.org/wiki/Datoteka:Coat_of_arms_of_Croatia.svg</vt:lpwstr>
      </vt:variant>
      <vt:variant>
        <vt:lpwstr/>
      </vt:variant>
      <vt:variant>
        <vt:i4>3342393</vt:i4>
      </vt:variant>
      <vt:variant>
        <vt:i4>-1</vt:i4>
      </vt:variant>
      <vt:variant>
        <vt:i4>1026</vt:i4>
      </vt:variant>
      <vt:variant>
        <vt:i4>1</vt:i4>
      </vt:variant>
      <vt:variant>
        <vt:lpwstr>http://upload.wikimedia.org/wikipedia/commons/thumb/c/c9/Coat_of_arms_of_Croatia.svg/220px-Coat_of_arms_of_Croatia.svg.png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2017-07-07T09:08:00Z</dcterms:created>
  <dc:creator>Turek Nevenka</dc:creator>
  <cp:lastModifiedBy>Tihana Martinez</cp:lastModifiedBy>
  <cp:lastPrinted>2018-10-29T12:14:00Z</cp:lastPrinted>
  <dcterms:modified xmlns:xsi="http://www.w3.org/2001/XMLSchema-instance" xsi:type="dcterms:W3CDTF">2018-10-29T12:15:00Z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St-529/2017-205 / Odluka - Zaključak (St-529-17-205-Zaključak-naređuje se dostava valjane punomoći OD Tomić i dr. u za vjerovnika Agencija za pos...docx)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