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dc89" w14:paraId="8a1dc89" w:rsidRDefault="00DD2365" w:rsidP="00A27295" w:rsidR="004B741D">
      <w:pPr>
        <w:jc w:val="right"/>
        <w15:collapsed w:val="false"/>
      </w:pPr>
      <w:r>
        <w:t>Broj: St-</w:t>
      </w:r>
      <w:r w:rsidR="00044F95">
        <w:t>138/18-</w:t>
      </w:r>
      <w:r w:rsidR="005F5799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044F95" w:rsidRPr="00044F95">
        <w:rPr>
          <w:b/>
        </w:rPr>
        <w:t>APK jednostavno društvo s ograničenom odgovornošću za ugostiteljstvo, trgovinu i usluge, Osijek, Stjepana Radića 22/A, MBS: 030151211, OIB: 92137310408</w:t>
      </w:r>
      <w:r w:rsidR="0072710A">
        <w:t xml:space="preserve">, </w:t>
      </w:r>
      <w:r w:rsidR="003B4C28">
        <w:t xml:space="preserve">dana </w:t>
      </w:r>
      <w:r w:rsidR="009666DA">
        <w:t>16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044F95">
        <w:t xml:space="preserve">Dragan Ljulj, Osijek, Vijenac Ivana Meštrovića 46, OIB : 62775086678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044F95">
        <w:rPr>
          <w:b/>
        </w:rPr>
        <w:t>138-18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044F95">
        <w:t xml:space="preserve">APK jednostavno društvo s ograničenom odgovornošću za ugostiteljstvo, trgovinu i usluge, Osijek, Stjepana Radića 22/A, MBS: 030151211, OIB: 92137310408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044F95">
        <w:rPr>
          <w:b/>
        </w:rPr>
        <w:t>138-18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044F95">
        <w:t xml:space="preserve">Dragan Ljulj, Osijek, Vijenac Ivana Meštrovića 46, OIB : 62775086678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666DA">
        <w:t>16</w:t>
      </w:r>
      <w:r w:rsidR="00E16539">
        <w:t>. veljače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044F95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044F95">
        <w:t>Dragan Ljulj, Osijek, Vijenac Ivana Meštrovića 46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044F95">
        <w:t>11</w:t>
      </w:r>
      <w:r w:rsidR="00F27F6F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C55E8A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50C" w:rsidR="0006250C">
      <w:r>
        <w:separator/>
      </w:r>
    </w:p>
  </w:endnote>
  <w:endnote w:id="0" w:type="continuationSeparator">
    <w:p w:rsidRDefault="0006250C" w:rsidR="0006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50C" w:rsidR="0006250C">
      <w:r>
        <w:separator/>
      </w:r>
    </w:p>
  </w:footnote>
  <w:footnote w:id="0" w:type="continuationSeparator">
    <w:p w:rsidRDefault="0006250C" w:rsidR="0006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5E8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6250C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C0E46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5F5799"/>
    <w:rsid w:val="00607E75"/>
    <w:rsid w:val="006139EC"/>
    <w:rsid w:val="006235FB"/>
    <w:rsid w:val="006400B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55E8A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5E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5E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E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E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E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5E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5E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E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E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E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jednostavno društvo s ograničenom odgovornošću za ugostiteljstvo,trgovinu i usluge</izvorni_sadrzaj>
    <derivirana_varijabla naziv="DomainObject.Predmet.ProtustrankaFormated_1">  APK jednostavno društvo s ograničenom odgovornošću za ugostiteljstvo,trgovinu i usluge</derivirana_varijabla>
  </DomainObject.Predmet.ProtustrankaFormated>
  <DomainObject.Predmet.ProtustrankaFormatedOIB>
    <izvorni_sadrzaj>  APK jednostavno društvo s ograničenom odgovornošću za ugostiteljstvo,trgovinu i usluge, OIB 92137310408</izvorni_sadrzaj>
    <derivirana_varijabla naziv="DomainObject.Predmet.ProtustrankaFormatedOIB_1">  APK jednostavno društvo s ograničenom odgovornošću za ugostiteljstvo,trgovinu i usluge, OIB 92137310408</derivirana_varijabla>
  </DomainObject.Predmet.ProtustrankaFormatedOIB>
  <DomainObject.Predmet.ProtustrankaFormatedWithAdress>
    <izvorni_sadrzaj> APK jednostavno društvo s ograničenom odgovornošću za ugostiteljstvo,trgovinu i usluge, Stjepana Radića 22/A, 31000 Osijek</izvorni_sadrzaj>
    <derivirana_varijabla naziv="DomainObject.Predmet.ProtustrankaFormatedWithAdress_1"> APK jednostavno društvo s ograničenom odgovornošću za ugostiteljstvo,trgovinu i usluge, Stjepana Radića 22/A, 31000 Osijek</derivirana_varijabla>
  </DomainObject.Predmet.ProtustrankaFormatedWithAdress>
  <DomainObject.Predmet.ProtustrankaFormatedWithAdressOIB>
    <izvorni_sadrzaj> APK jednostavno društvo s ograničenom odgovornošću za ugostiteljstvo,trgovinu i usluge, OIB 92137310408, Stjepana Radića 22/A, 31000 Osijek</izvorni_sadrzaj>
    <derivirana_varijabla naziv="DomainObject.Predmet.ProtustrankaFormatedWithAdressOIB_1"> APK jednostavno društvo s ograničenom odgovornošću za ugostiteljstvo,trgovinu i usluge, OIB 92137310408, Stjepana Radića 22/A, 31000 Osijek</derivirana_varijabla>
  </DomainObject.Predmet.ProtustrankaFormatedWithAdressOIB>
  <DomainObject.Predmet.ProtustrankaWithAdress>
    <izvorni_sadrzaj>APK jednostavno društvo s ograničenom odgovornošću za ugostiteljstvo,trgovinu i usluge Stjepana Radića 22/A, 31000 Osijek</izvorni_sadrzaj>
    <derivirana_varijabla naziv="DomainObject.Predmet.ProtustrankaWithAdress_1">APK jednostavno društvo s ograničenom odgovornošću za ugostiteljstvo,trgovinu i usluge Stjepana Radića 22/A, 31000 Osijek</derivirana_varijabla>
  </DomainObject.Predmet.ProtustrankaWithAdress>
  <DomainObject.Predmet.ProtustrankaWithAdressOIB>
    <izvorni_sadrzaj>APK jednostavno društvo s ograničenom odgovornošću za ugostiteljstvo,trgovinu i usluge, OIB 92137310408, Stjepana Radića 22/A, 31000 Osijek</izvorni_sadrzaj>
    <derivirana_varijabla naziv="DomainObject.Predmet.ProtustrankaWithAdressOIB_1">APK jednostavno društvo s ograničenom odgovornošću za ugostiteljstvo,trgovinu i usluge, OIB 92137310408, Stjepana Radića 22/A, 31000 Osijek</derivirana_varijabla>
  </DomainObject.Predmet.ProtustrankaWithAdressOIB>
  <DomainObject.Predmet.ProtustrankaNazivFormated>
    <izvorni_sadrzaj>APK jednostavno društvo s ograničenom odgovornošću za ugostiteljstvo,trgovinu i usluge</izvorni_sadrzaj>
    <derivirana_varijabla naziv="DomainObject.Predmet.ProtustrankaNazivFormated_1">APK jednostavno društvo s ograničenom odgovornošću za ugostiteljstvo,trgovinu i usluge</derivirana_varijabla>
  </DomainObject.Predmet.ProtustrankaNazivFormated>
  <DomainObject.Predmet.ProtustrankaNazivFormatedOIB>
    <izvorni_sadrzaj>APK jednostavno društvo s ograničenom odgovornošću za ugostiteljstvo,trgovinu i usluge, OIB 92137310408</izvorni_sadrzaj>
    <derivirana_varijabla naziv="DomainObject.Predmet.ProtustrankaNazivFormatedOIB_1">APK jednostavno društvo s ograničenom odgovornošću za ugostiteljstvo,trgovinu i usluge, OIB 92137310408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APK jednostavno društvo s ograničenom odgovornošću za ugostiteljstvo,trgovinu i usluge</item>
    </izvorni_sadrzaj>
    <derivirana_varijabla naziv="DomainObject.Predmet.ProtuStrankaListFormated_1">
      <item>APK jednostavno društvo s ograničenom odgovornošću za ugostiteljstvo,trgovinu i usluge</item>
    </derivirana_varijabla>
  </DomainObject.Predmet.ProtuStrankaListFormated>
  <DomainObject.Predmet.ProtuStrankaListFormatedOIB>
    <izvorni_sadrzaj>
      <item>APK jednostavno društvo s ograničenom odgovornošću za ugostiteljstvo,trgovinu i usluge, OIB 92137310408</item>
    </izvorni_sadrzaj>
    <derivirana_varijabla naziv="DomainObject.Predmet.ProtuStrankaListFormatedOIB_1">
      <item>APK jednostavno društvo s ograničenom odgovornošću za ugostiteljstvo,trgovinu i usluge, OIB 92137310408</item>
    </derivirana_varijabla>
  </DomainObject.Predmet.ProtuStrankaListFormatedOIB>
  <DomainObject.Predmet.ProtuStrankaListFormatedWithAdress>
    <izvorni_sadrzaj>
      <item>APK jednostavno društvo s ograničenom odgovornošću za ugostiteljstvo,trgovinu i usluge, Stjepana Radića 22/A, 31000 Osijek</item>
    </izvorni_sadrzaj>
    <derivirana_varijabla naziv="DomainObject.Predmet.ProtuStrankaListFormatedWithAdress_1">
      <item>APK jednostavno društvo s ograničenom odgovornošću za ugostiteljstvo,trgovinu i usluge, Stjepana Radića 22/A, 31000 Osijek</item>
    </derivirana_varijabla>
  </DomainObject.Predmet.ProtuStrankaListFormatedWithAdress>
  <DomainObject.Predmet.ProtuStrankaListFormatedWithAdressOIB>
    <izvorni_sadrzaj>
      <item>APK jednostavno društvo s ograničenom odgovornošću za ugostiteljstvo,trgovinu i usluge, OIB 92137310408, Stjepana Radića 22/A, 31000 Osijek</item>
    </izvorni_sadrzaj>
    <derivirana_varijabla naziv="DomainObject.Predmet.ProtuStrankaListFormatedWithAdressOIB_1">
      <item>APK jednostavno društvo s ograničenom odgovornošću za ugostiteljstvo,trgovinu i usluge, OIB 92137310408, Stjepana Radića 22/A, 31000 Osijek</item>
    </derivirana_varijabla>
  </DomainObject.Predmet.ProtuStrankaListFormatedWithAdressOIB>
  <DomainObject.Predmet.ProtuStrankaListNazivFormated>
    <izvorni_sadrzaj>
      <item>APK jednostavno društvo s ograničenom odgovornošću za ugostiteljstvo,trgovinu i usluge</item>
    </izvorni_sadrzaj>
    <derivirana_varijabla naziv="DomainObject.Predmet.ProtuStrankaListNazivFormated_1">
      <item>APK jednostavno društvo s ograničenom odgovornošću za ugostiteljstvo,trgovinu i usluge</item>
    </derivirana_varijabla>
  </DomainObject.Predmet.ProtuStrankaListNazivFormated>
  <DomainObject.Predmet.ProtuStrankaListNazivFormatedOIB>
    <izvorni_sadrzaj>
      <item>APK jednostavno društvo s ograničenom odgovornošću za ugostiteljstvo,trgovinu i usluge, OIB 92137310408</item>
    </izvorni_sadrzaj>
    <derivirana_varijabla naziv="DomainObject.Predmet.ProtuStrankaListNazivFormatedOIB_1">
      <item>APK jednostavno društvo s ograničenom odgovornošću za ugostiteljstvo,trgovinu i usluge, OIB 92137310408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APK jednostavno društvo s ograničenom odgovornošću za ugostiteljstvo,trgovinu i usluge</izvorni_sadrzaj>
    <derivirana_varijabla naziv="DomainObject.Predmet.ProtustrankaIDrugi_1">APK jednostavno društvo s ograničenom odgovornošću za ugostiteljstvo,trgovinu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APK jednostavno društvo s ograničenom odgovornošću za ugostiteljstvo,trgovinu i usluge, OIB 92137310408, Stjepana Radića 22/A, 31000 Osijek</izvorni_sadrzaj>
    <derivirana_varijabla naziv="DomainObject.Predmet.ProtustrankaIDrugiAdressOIB_1">APK jednostavno društvo s ograničenom odgovornošću za ugostiteljstvo,trgovinu i usluge, OIB 92137310408, Stjepana Radića 22/A,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APK jednostavno društvo s ograničenom odgovornošću za ugostiteljstvo,trgovinu i usluge</item>
      <item>RH MF POREZNA UPRAVA</item>
    </izvorni_sadrzaj>
    <derivirana_varijabla naziv="DomainObject.Predmet.SudioniciListNaziv_1">
      <item>APK jednostavno društvo s ograničenom odgovornošću za ugostiteljstvo,trgovinu i usluge</item>
      <item>RH MF POREZNA UPRAVA</item>
    </derivirana_varijabla>
  </DomainObject.Predmet.SudioniciListNaziv>
  <DomainObject.Predmet.SudioniciListAdressOIB>
    <izvorni_sadrzaj>
      <item>APK jednostavno društvo s ograničenom odgovornošću za ugostiteljstvo,trgovinu i usluge, OIB 92137310408, Stjepana Radića 22/A,31000 Osijek</item>
      <item>RH MF POREZNA UPRAVA, OIB 18683136487</item>
    </izvorni_sadrzaj>
    <derivirana_varijabla naziv="DomainObject.Predmet.SudioniciListAdressOIB_1">
      <item>APK jednostavno društvo s ograničenom odgovornošću za ugostiteljstvo,trgovinu i usluge, OIB 92137310408, Stjepana Radića 22/A,31000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92137310408</item>
      <item>, OIB 18683136487</item>
    </izvorni_sadrzaj>
    <derivirana_varijabla naziv="DomainObject.Predmet.SudioniciListNazivOIB_1">
      <item>, OIB 92137310408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945AF-663A-42D6-B161-F09E45A33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327</properties:Words>
  <properties:Characters>1614</properties:Characters>
  <properties:Lines>122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2018-02-16T09:06:00Z</cp:lastPrinted>
  <dcterms:modified xmlns:xsi="http://www.w3.org/2001/XMLSchema-instance" xsi:type="dcterms:W3CDTF">2018-02-16T09:09:00Z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