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a8ee" w14:paraId="e62a8e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B3D3F">
        <w:t>4286</w:t>
      </w:r>
      <w:r w:rsidR="002C4416">
        <w:t>/</w:t>
      </w:r>
      <w:r w:rsidR="006A56F3">
        <w:t>20</w:t>
      </w:r>
      <w:r w:rsidR="002C4416">
        <w:t>16</w:t>
      </w:r>
      <w:r w:rsidR="00AC4333">
        <w:t>-</w:t>
      </w:r>
      <w:r w:rsidR="00BC7D24">
        <w:t>13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186AD4">
        <w:rPr>
          <w:rFonts w:eastAsia="Calibri"/>
        </w:rPr>
        <w:t>LEMIĆ j.d.o.o., Karlovac, Lemić Brdo 15, OIB: 44832996456</w:t>
      </w:r>
      <w:r w:rsidR="00B74CF9">
        <w:t>,</w:t>
      </w:r>
      <w:r w:rsidR="00D5399D" w:rsidRPr="00AF1EFD">
        <w:t xml:space="preserve"> </w:t>
      </w:r>
      <w:r w:rsidR="0093014E">
        <w:t>4.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86AD4">
        <w:rPr>
          <w:rFonts w:eastAsia="Calibri"/>
        </w:rPr>
        <w:t>LEMIĆ j.d.o.o., Karlovac, Lemić Brdo 15, OIB: 44832996456</w:t>
      </w:r>
      <w:r w:rsidR="00410421">
        <w:t xml:space="preserve">. </w:t>
      </w:r>
      <w:r w:rsidRPr="00AF1EFD">
        <w:t xml:space="preserve">Stečajni postupak je otvoren dana </w:t>
      </w:r>
      <w:r w:rsidR="0093014E">
        <w:t>4. kolovoza</w:t>
      </w:r>
      <w:r w:rsidR="00410421">
        <w:t xml:space="preserve"> 2017.</w:t>
      </w:r>
      <w:r w:rsidRPr="00AF1EFD">
        <w:t xml:space="preserve"> u</w:t>
      </w:r>
      <w:r w:rsidR="0093014E">
        <w:t xml:space="preserve"> 10</w:t>
      </w:r>
      <w:r w:rsidR="008A3793">
        <w:t>,</w:t>
      </w:r>
      <w:r w:rsidR="00145906">
        <w:t>3</w:t>
      </w:r>
      <w:r w:rsidR="00186AD4">
        <w:t>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186AD4">
        <w:t>Petra Gjurašić, Zagreb, Petrinjska 28</w:t>
      </w:r>
      <w:r w:rsidR="008A3793">
        <w:t>, OIB:</w:t>
      </w:r>
      <w:r w:rsidR="00215273">
        <w:t xml:space="preserve"> </w:t>
      </w:r>
      <w:r w:rsidR="00186AD4">
        <w:t>42344632101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186AD4">
        <w:rPr>
          <w:rFonts w:eastAsia="Calibri"/>
        </w:rPr>
        <w:t>LEMIĆ j.d.o.o., Karlovac, Lemić Brdo 15, OIB: 44832996456</w:t>
      </w:r>
      <w:r w:rsidR="008B73DD">
        <w:t xml:space="preserve">, s danom </w:t>
      </w:r>
      <w:r w:rsidR="0093014E">
        <w:t>4.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86AD4">
        <w:rPr>
          <w:rFonts w:eastAsia="Calibri"/>
        </w:rPr>
        <w:t>LEMIĆ j.d.o.o., Karlovac, Lemić Brdo 15, OIB: 44832996456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186AD4">
        <w:rPr>
          <w:rFonts w:eastAsia="Calibri"/>
        </w:rPr>
        <w:t>LEMIĆ j.d.o.o., Karlovac, Lemić Brdo 15, OIB: 44832996456</w:t>
      </w:r>
      <w:r w:rsidRPr="00F018E1">
        <w:t>,</w:t>
      </w:r>
      <w:r>
        <w:t xml:space="preserve"> dana </w:t>
      </w:r>
      <w:r w:rsidR="00186AD4">
        <w:t>13. svibnja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postojanje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186AD4">
        <w:t>16.903,55</w:t>
      </w:r>
      <w:r w:rsidR="00410421">
        <w:t xml:space="preserve"> kn</w:t>
      </w:r>
      <w:r w:rsidR="00A40812">
        <w:t xml:space="preserve"> (list </w:t>
      </w:r>
      <w:r w:rsidR="008A3793">
        <w:t>1 i 1</w:t>
      </w:r>
      <w:r w:rsidR="00186AD4">
        <w:t>0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186AD4">
        <w:t>4286</w:t>
      </w:r>
      <w:r w:rsidR="002C4416">
        <w:t xml:space="preserve">/16 od </w:t>
      </w:r>
      <w:r w:rsidR="00186AD4">
        <w:t>20. travnja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186AD4">
        <w:t>21.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53D53">
        <w:t>4.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8954D7" w:rsidR="002C5A29" w:rsidRPr="00AF1EFD">
      <w:pPr>
        <w:ind w:left="5664"/>
        <w:jc w:val="right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8954D7" w:rsidR="00410421">
      <w:pPr>
        <w:jc w:val="right"/>
      </w:pPr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8954D7">
        <w:t>,v.r.</w:t>
      </w:r>
    </w:p>
    <w:p w:rsidRDefault="008954D7" w:rsidP="008954D7" w:rsidR="008954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</w:t>
      </w:r>
    </w:p>
    <w:p w:rsidRDefault="008954D7" w:rsidP="008954D7" w:rsidR="008954D7">
      <w:pPr>
        <w:jc w:val="right"/>
      </w:pPr>
      <w:r>
        <w:t>ovlašteni službenik:</w:t>
      </w:r>
    </w:p>
    <w:p w:rsidRDefault="008954D7" w:rsidP="008954D7" w:rsidR="008954D7">
      <w:pPr>
        <w:jc w:val="right"/>
      </w:pPr>
      <w:r>
        <w:t>Marina Markić</w:t>
      </w:r>
    </w:p>
    <w:p w:rsidRDefault="00410421" w:rsidP="008954D7" w:rsidR="00410421">
      <w:pPr>
        <w:jc w:val="right"/>
      </w:pP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8327B4" w:rsidR="008327B4" w:rsidRPr="00AF1EFD"/>
    <w:sectPr w:rsidSect="00A0682A" w:rsidR="008327B4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B60" w:rsidR="00F60B60">
      <w:r>
        <w:separator/>
      </w:r>
    </w:p>
  </w:endnote>
  <w:endnote w:id="0" w:type="continuationSeparator">
    <w:p w:rsidRDefault="00F60B60" w:rsidR="00F60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B60" w:rsidR="00F60B60">
      <w:r>
        <w:separator/>
      </w:r>
    </w:p>
  </w:footnote>
  <w:footnote w:id="0" w:type="continuationSeparator">
    <w:p w:rsidRDefault="00F60B60" w:rsidR="00F60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54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86AD4">
      <w:t>4286</w:t>
    </w:r>
    <w:r w:rsidR="002C4416">
      <w:t>/16</w:t>
    </w:r>
    <w:r w:rsidR="00BC7D24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04089"/>
    <w:rsid w:val="00215273"/>
    <w:rsid w:val="00233CF9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567A1"/>
    <w:rsid w:val="003905DD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954D7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BC7D24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E03D0"/>
    <w:rsid w:val="00CF05EC"/>
    <w:rsid w:val="00D21534"/>
    <w:rsid w:val="00D31098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B60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St-4286/2016-13</izvorni_sadrzaj>
    <derivirana_varijabla naziv="DomainObject.Oznaka_1">St-4286/2016-13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4286</izvorni_sadrzaj>
    <derivirana_varijabla naziv="DomainObject.Predmet.Broj_1">4286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St-4286/2016</izvorni_sadrzaj>
    <derivirana_varijabla naziv="DomainObject.Predmet.OznakaBroj_1">St-4286/2016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Lemić j.d.o.o. zastupanog po punomoćniku Ivana Lemić</izvorni_sadrzaj>
    <derivirana_varijabla naziv="DomainObject.Predmet.ProtustrankaFormated_1">  Lemić j.d.o.o. zastupanog po punomoćniku Ivana Lemić</derivirana_varijabla>
  </DomainObject.Predmet.ProtustrankaFormated>
  <DomainObject.Predmet.ProtustrankaFormatedOIB>
    <izvorni_sadrzaj>  Lemić j.d.o.o., OIB 44832996456 zastupanog po punomoćniku Ivana Lemić</izvorni_sadrzaj>
    <derivirana_varijabla naziv="DomainObject.Predmet.ProtustrankaFormatedOIB_1">  Lemić j.d.o.o., OIB 44832996456 zastupanog po punomoćniku Ivana Lemić</derivirana_varijabla>
  </DomainObject.Predmet.ProtustrankaFormatedOIB>
  <DomainObject.Predmet.ProtustrankaFormatedWithAdress>
    <izvorni_sadrzaj> Lemić j.d.o.o., Lemić Brdo 15, 47000 Karlovac zastupanog po punomoćniku Ivana Lemić</izvorni_sadrzaj>
    <derivirana_varijabla naziv="DomainObject.Predmet.ProtustrankaFormatedWithAdress_1"> Lemić j.d.o.o., Lemić Brdo 15, 47000 Karlovac zastupanog po punomoćniku Ivana Lemić</derivirana_varijabla>
  </DomainObject.Predmet.ProtustrankaFormatedWithAdress>
  <DomainObject.Predmet.ProtustrankaFormatedWithAdressOIB>
    <izvorni_sadrzaj> Lemić j.d.o.o., OIB 44832996456, Lemić Brdo 15, 47000 Karlovac zastupanog po punomoćniku Ivana Lemić</izvorni_sadrzaj>
    <derivirana_varijabla naziv="DomainObject.Predmet.ProtustrankaFormatedWithAdressOIB_1"> Lemić j.d.o.o., OIB 44832996456, Lemić Brdo 15, 47000 Karlovac zastupanog po punomoćniku Ivana Lemić</derivirana_varijabla>
  </DomainObject.Predmet.ProtustrankaFormatedWithAdressOIB>
  <DomainObject.Predmet.ProtustrankaWithAdress>
    <izvorni_sadrzaj>Lemić j.d.o.o. Lemić Brdo 15, 47000 Karlovac</izvorni_sadrzaj>
    <derivirana_varijabla naziv="DomainObject.Predmet.ProtustrankaWithAdress_1">Lemić j.d.o.o. Lemić Brdo 15, 47000 Karlovac</derivirana_varijabla>
  </DomainObject.Predmet.ProtustrankaWithAdress>
  <DomainObject.Predmet.ProtustrankaWithAdressOIB>
    <izvorni_sadrzaj>Lemić j.d.o.o., OIB 44832996456, Lemić Brdo 15, 47000 Karlovac</izvorni_sadrzaj>
    <derivirana_varijabla naziv="DomainObject.Predmet.ProtustrankaWithAdressOIB_1">Lemić j.d.o.o., OIB 44832996456, Lemić Brdo 15, 47000 Karlovac</derivirana_varijabla>
  </DomainObject.Predmet.ProtustrankaWithAdressOIB>
  <DomainObject.Predmet.ProtustrankaNazivFormated>
    <izvorni_sadrzaj>Lemić j.d.o.o.</izvorni_sadrzaj>
    <derivirana_varijabla naziv="DomainObject.Predmet.ProtustrankaNazivFormated_1">Lemić j.d.o.o.</derivirana_varijabla>
  </DomainObject.Predmet.ProtustrankaNazivFormated>
  <DomainObject.Predmet.ProtustrankaNazivFormatedOIB>
    <izvorni_sadrzaj>Lemić j.d.o.o., OIB 44832996456</izvorni_sadrzaj>
    <derivirana_varijabla naziv="DomainObject.Predmet.ProtustrankaNazivFormatedOIB_1">Lemić j.d.o.o., OIB 44832996456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Lemić j.d.o.o. zastupanog po punomoćniku Ivana Lemić</item>
    </izvorni_sadrzaj>
    <derivirana_varijabla naziv="DomainObject.Predmet.ProtuStrankaListFormated_1">
      <item>Lemić j.d.o.o. zastupanog po punomoćniku Ivana Lemić</item>
    </derivirana_varijabla>
  </DomainObject.Predmet.ProtuStrankaListFormated>
  <DomainObject.Predmet.ProtuStrankaListFormatedOIB>
    <izvorni_sadrzaj>
      <item>Lemić j.d.o.o., OIB 44832996456 zastupanog po punomoćniku Ivana Lemić</item>
    </izvorni_sadrzaj>
    <derivirana_varijabla naziv="DomainObject.Predmet.ProtuStrankaListFormatedOIB_1">
      <item>Lemić j.d.o.o., OIB 44832996456 zastupanog po punomoćniku Ivana Lemić</item>
    </derivirana_varijabla>
  </DomainObject.Predmet.ProtuStrankaListFormatedOIB>
  <DomainObject.Predmet.ProtuStrankaListFormatedWithAdress>
    <izvorni_sadrzaj>
      <item>Lemić j.d.o.o., Lemić Brdo 15, 47000 Karlovac zastupanog po punomoćniku Ivana Lemić</item>
    </izvorni_sadrzaj>
    <derivirana_varijabla naziv="DomainObject.Predmet.ProtuStrankaListFormatedWithAdress_1">
      <item>Lemić j.d.o.o., Lemić Brdo 15, 47000 Karlovac zastupanog po punomoćniku Ivana Lemić</item>
    </derivirana_varijabla>
  </DomainObject.Predmet.ProtuStrankaListFormatedWithAdress>
  <DomainObject.Predmet.ProtuStrankaListFormatedWithAdressOIB>
    <izvorni_sadrzaj>
      <item>Lemić j.d.o.o., OIB 44832996456, Lemić Brdo 15, 47000 Karlovac zastupanog po punomoćniku Ivana Lemić</item>
    </izvorni_sadrzaj>
    <derivirana_varijabla naziv="DomainObject.Predmet.ProtuStrankaListFormatedWithAdressOIB_1">
      <item>Lemić j.d.o.o., OIB 44832996456, Lemić Brdo 15, 47000 Karlovac zastupanog po punomoćniku Ivana Lemić</item>
    </derivirana_varijabla>
  </DomainObject.Predmet.ProtuStrankaListFormatedWithAdressOIB>
  <DomainObject.Predmet.ProtuStrankaListNazivFormated>
    <izvorni_sadrzaj>
      <item>Lemić j.d.o.o.</item>
    </izvorni_sadrzaj>
    <derivirana_varijabla naziv="DomainObject.Predmet.ProtuStrankaListNazivFormated_1">
      <item>Lemić j.d.o.o.</item>
    </derivirana_varijabla>
  </DomainObject.Predmet.ProtuStrankaListNazivFormated>
  <DomainObject.Predmet.ProtuStrankaListNazivFormatedOIB>
    <izvorni_sadrzaj>
      <item>Lemić j.d.o.o., OIB 44832996456</item>
    </izvorni_sadrzaj>
    <derivirana_varijabla naziv="DomainObject.Predmet.ProtuStrankaListNazivFormatedOIB_1">
      <item>Lemić j.d.o.o., OIB 44832996456</item>
    </derivirana_varijabla>
  </DomainObject.Predmet.ProtuStrankaListNazivFormatedOIB>
  <DomainObject.Predmet.OstaliListFormated>
    <izvorni_sadrzaj>
      <item>Ivana Lemić punomoćnik sudionika u postupku Lemić j.d.o.o.</item>
    </izvorni_sadrzaj>
    <derivirana_varijabla naziv="DomainObject.Predmet.OstaliListFormated_1">
      <item>Ivana Lemić punomoćnik sudionika u postupku Lemić j.d.o.o.</item>
    </derivirana_varijabla>
  </DomainObject.Predmet.OstaliListFormated>
  <DomainObject.Predmet.OstaliListFormatedOIB>
    <izvorni_sadrzaj>
      <item>Ivana Lemić, OIB 07703165820 punomoćnik sudionika u postupku Lemić j.d.o.o.</item>
    </izvorni_sadrzaj>
    <derivirana_varijabla naziv="DomainObject.Predmet.OstaliListFormatedOIB_1">
      <item>Ivana Lemić, OIB 07703165820 punomoćnik sudionika u postupku Lemić j.d.o.o.</item>
    </derivirana_varijabla>
  </DomainObject.Predmet.OstaliListFormatedOIB>
  <DomainObject.Predmet.OstaliListFormatedWithAdress>
    <izvorni_sadrzaj>
      <item>Ivana Lemić, Lemić Brdo 15, 47000 Karlovac punomoćnik sudionika u postupku Lemić j.d.o.o.</item>
    </izvorni_sadrzaj>
    <derivirana_varijabla naziv="DomainObject.Predmet.OstaliListFormatedWithAdress_1">
      <item>Ivana Lemić, Lemić Brdo 15, 47000 Karlovac punomoćnik sudionika u postupku Lemić j.d.o.o.</item>
    </derivirana_varijabla>
  </DomainObject.Predmet.OstaliListFormatedWithAdress>
  <DomainObject.Predmet.OstaliListFormatedWithAdressOIB>
    <izvorni_sadrzaj>
      <item>Ivana Lemić, OIB 07703165820, Lemić Brdo 15, 47000 Karlovac punomoćnik sudionika u postupku Lemić j.d.o.o.</item>
    </izvorni_sadrzaj>
    <derivirana_varijabla naziv="DomainObject.Predmet.OstaliListFormatedWithAdressOIB_1">
      <item>Ivana Lemić, OIB 07703165820, Lemić Brdo 15, 47000 Karlovac punomoćnik sudionika u postupku Lemić j.d.o.o.</item>
    </derivirana_varijabla>
  </DomainObject.Predmet.OstaliListFormatedWithAdressOIB>
  <DomainObject.Predmet.OstaliListNazivFormated>
    <izvorni_sadrzaj>
      <item>Ivana Lemić</item>
    </izvorni_sadrzaj>
    <derivirana_varijabla naziv="DomainObject.Predmet.OstaliListNazivFormated_1">
      <item>Ivana Lemić</item>
    </derivirana_varijabla>
  </DomainObject.Predmet.OstaliListNazivFormated>
  <DomainObject.Predmet.OstaliListNazivFormatedOIB>
    <izvorni_sadrzaj>
      <item>Ivana Lemić, OIB 07703165820</item>
    </izvorni_sadrzaj>
    <derivirana_varijabla naziv="DomainObject.Predmet.OstaliListNazivFormatedOIB_1">
      <item>Ivana Lemić, OIB 07703165820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St-4286/2016-13</izvorni_sadrzaj>
    <derivirana_varijabla naziv="DomainObject.PoslovniBrojDokumenta_1">St-4286/2016-13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Lemić j.d.o.o.</izvorni_sadrzaj>
    <derivirana_varijabla naziv="DomainObject.Predmet.ProtustrankaIDrugi_1">Lemić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Lemić j.d.o.o., OIB 44832996456, Lemić Brdo 15, 47000 Karlovac</izvorni_sadrzaj>
    <derivirana_varijabla naziv="DomainObject.Predmet.ProtustrankaIDrugiAdressOIB_1">Lemić j.d.o.o., OIB 44832996456, Lemić Brdo 15,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Lemić j.d.o.o.</item>
      <item>FINA Regionalni centar Zagreb Podružnica Karlovac</item>
      <item>Ivana Lemić</item>
    </izvorni_sadrzaj>
    <derivirana_varijabla naziv="DomainObject.Predmet.SudioniciListNaziv_1">
      <item>Lemić j.d.o.o.</item>
      <item>FINA Regionalni centar Zagreb Podružnica Karlovac</item>
      <item>Ivana Lemić</item>
    </derivirana_varijabla>
  </DomainObject.Predmet.SudioniciListNaziv>
  <DomainObject.Predmet.SudioniciListAdressOIB>
    <izvorni_sadrzaj>
      <item>Lemić j.d.o.o., OIB 44832996456, Lemić Brdo 15,47000 Karlovac</item>
      <item>FINA Regionalni centar Zagreb Podružnica Karlovac, OIB 85821130368, Ul. Pavla Vitezovića 1,47000 Karlovac</item>
      <item>Ivana Lemić, OIB 07703165820, Lemić Brdo 15,47000 Karlovac</item>
    </izvorni_sadrzaj>
    <derivirana_varijabla naziv="DomainObject.Predmet.SudioniciListAdressOIB_1">
      <item>Lemić j.d.o.o., OIB 44832996456, Lemić Brdo 15,47000 Karlovac</item>
      <item>FINA Regionalni centar Zagreb Podružnica Karlovac, OIB 85821130368, Ul. Pavla Vitezovića 1,47000 Karlovac</item>
      <item>Ivana Lemić, OIB 07703165820, Lemić Brdo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44832996456</item>
      <item>, OIB 85821130368</item>
      <item>, OIB 07703165820</item>
    </izvorni_sadrzaj>
    <derivirana_varijabla naziv="DomainObject.Predmet.SudioniciListNazivOIB_1">
      <item>, OIB 44832996456</item>
      <item>, OIB 85821130368</item>
      <item>, OIB 07703165820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1928B-511B-42B6-9D41-874FAFAD664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516</properties:Words>
  <properties:Characters>2631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2017-08-04T08:32:00Z</dcterms:created>
  <dc:creator>Korisnik</dc:creator>
  <cp:lastModifiedBy>Draženka Prpić</cp:lastModifiedBy>
  <cp:lastPrinted>2017-08-04T08:37:00Z</cp:lastPrinted>
  <dcterms:modified xmlns:xsi="http://www.w3.org/2001/XMLSchema-instance" xsi:type="dcterms:W3CDTF">2017-08-04T08:37:00Z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St-4286/2016-13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