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79e8" w14:paraId="56279e8" w:rsidRDefault="00A455A8" w:rsidP="00A455A8" w:rsidR="00A455A8" w:rsidRPr="00D21CCA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t xml:space="preserve">         </w:t>
      </w:r>
      <w:r w:rsidRPr="00D21CCA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17550" cx="539750"/>
            <wp:effectExtent b="635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5A8" w:rsidP="00A455A8" w:rsidR="00A455A8" w:rsidRPr="00D21CCA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t>REPUBLIKA HRVATSKA</w:t>
      </w:r>
    </w:p>
    <w:p w:rsidRDefault="00A455A8" w:rsidP="00A455A8" w:rsidR="00A455A8" w:rsidRPr="00D21CCA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t>TRGOVAČKI SUD U OSIJEKU</w:t>
      </w:r>
    </w:p>
    <w:p w:rsidRDefault="00A455A8" w:rsidP="00A455A8" w:rsidR="00A455A8" w:rsidRPr="00D21CCA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t>STALNA SLUŽBA U SLAVONSKOM BRODU</w:t>
      </w:r>
      <w:r w:rsidRPr="00D21CCA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21CCA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21CCA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</w:t>
      </w:r>
      <w:r w:rsidRPr="00D21CCA">
        <w:rPr>
          <w:rFonts w:cs="Times New Roman" w:hAnsi="Times New Roman" w:ascii="Times New Roman"/>
          <w:sz w:val="24"/>
          <w:szCs w:val="24"/>
          <w:lang w:val="hr-HR"/>
        </w:rPr>
        <w:tab/>
        <w:t xml:space="preserve"> 3 St-</w:t>
      </w:r>
      <w:r w:rsidR="00D21CCA" w:rsidRPr="00D21CCA">
        <w:rPr>
          <w:rFonts w:cs="Times New Roman" w:hAnsi="Times New Roman" w:ascii="Times New Roman"/>
          <w:sz w:val="24"/>
          <w:szCs w:val="24"/>
          <w:lang w:val="hr-HR"/>
        </w:rPr>
        <w:t>248/2018-19</w:t>
      </w:r>
    </w:p>
    <w:p w:rsidRDefault="00A455A8" w:rsidP="00A455A8" w:rsidR="00A455A8" w:rsidRPr="00D21CCA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A455A8" w:rsidP="00A455A8" w:rsidR="00A455A8" w:rsidRPr="00D21CCA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t>35000 Slavonski Brod</w:t>
      </w:r>
      <w:r w:rsidRPr="00D21CCA"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A455A8" w:rsidP="00A455A8" w:rsidR="00A455A8" w:rsidRPr="00D21CC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  I M E   R E P U B L I K E   H R V A T S K E</w:t>
      </w:r>
    </w:p>
    <w:p w:rsidRDefault="00A455A8" w:rsidP="00A455A8" w:rsidR="00A455A8" w:rsidRPr="00D21CC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TRGOVAČKOG  SUDA U OSIJEKU, po sucu Danieli Martini Maoduš, povodom zahtjeva Financijske agencije Osijek, Podružnica </w:t>
      </w:r>
      <w:r w:rsidR="00E41E3B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, z</w:t>
      </w:r>
      <w:r w:rsidR="00531362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pokretanje stečajnog postupka 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dužnikom </w:t>
      </w:r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PEKARA ORIOVAC </w:t>
      </w:r>
      <w:proofErr w:type="spellStart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>j.d.o.o</w:t>
      </w:r>
      <w:proofErr w:type="spellEnd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., </w:t>
      </w:r>
      <w:proofErr w:type="spellStart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>Oriovac</w:t>
      </w:r>
      <w:proofErr w:type="spellEnd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, </w:t>
      </w:r>
      <w:proofErr w:type="spellStart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>Frankopanska</w:t>
      </w:r>
      <w:proofErr w:type="spellEnd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26, OIB: 56413128904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temeljem članka 430. Stečajnog zakona ("Narodne novine" 71/15), </w:t>
      </w:r>
      <w:r w:rsidR="00D21CCA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3. listopada 2018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</w:t>
      </w:r>
    </w:p>
    <w:p w:rsidRDefault="00A455A8" w:rsidP="00A455A8" w:rsidR="00A455A8" w:rsidRPr="00D21CCA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j e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I – Otvara se stečajni postupak nad dužnikom </w:t>
      </w:r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PEKARA ORIOVAC </w:t>
      </w:r>
      <w:proofErr w:type="spellStart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>j.d.o.o</w:t>
      </w:r>
      <w:proofErr w:type="spellEnd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., </w:t>
      </w:r>
      <w:proofErr w:type="spellStart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>Oriovac</w:t>
      </w:r>
      <w:proofErr w:type="spellEnd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, </w:t>
      </w:r>
      <w:proofErr w:type="spellStart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>Frankopanska</w:t>
      </w:r>
      <w:proofErr w:type="spellEnd"/>
      <w:r w:rsidR="00D21CCA" w:rsidRPr="00D21CCA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26, OIB: 56413128904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gramStart"/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</w:t>
      </w:r>
      <w:proofErr w:type="gramEnd"/>
      <w:r w:rsidR="009247FF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21CCA" w:rsidRPr="00D21CCA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3</w:t>
      </w:r>
      <w:r w:rsidRPr="00D21CCA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 xml:space="preserve">. </w:t>
      </w:r>
      <w:r w:rsidR="00D21CCA" w:rsidRPr="00D21CCA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listopada</w:t>
      </w:r>
      <w:r w:rsidRPr="00D21CCA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 xml:space="preserve"> 201</w:t>
      </w:r>
      <w:r w:rsidR="00E41E3B" w:rsidRPr="00D21CCA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7</w:t>
      </w:r>
      <w:r w:rsidRPr="00D21CCA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. u 1</w:t>
      </w:r>
      <w:r w:rsidR="00606C60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2,15</w:t>
      </w:r>
      <w:r w:rsidRPr="00D21CCA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 xml:space="preserve"> sati.</w:t>
      </w:r>
    </w:p>
    <w:p w:rsidRDefault="00531362" w:rsidP="00531362" w:rsidR="00531362" w:rsidRPr="00D21CCA">
      <w:pPr>
        <w:pStyle w:val="Stil"/>
        <w:spacing w:lineRule="exact" w:line="273" w:before="216"/>
        <w:ind w:firstLine="715" w:left="10"/>
        <w:jc w:val="both"/>
        <w:rPr>
          <w:u w:val="single"/>
          <w:lang w:bidi="he-IL"/>
        </w:rPr>
      </w:pPr>
      <w:r w:rsidRPr="00D21CCA">
        <w:rPr>
          <w:color w:val="000000"/>
        </w:rPr>
        <w:t>I</w:t>
      </w:r>
      <w:r w:rsidR="00A455A8" w:rsidRPr="00D21CCA">
        <w:rPr>
          <w:color w:val="000000"/>
        </w:rPr>
        <w:t xml:space="preserve">I – Za stečajnog upravitelja se imenuje </w:t>
      </w:r>
      <w:r w:rsidR="00D21CCA" w:rsidRPr="00D21CCA">
        <w:rPr>
          <w:b/>
          <w:u w:val="single"/>
          <w:lang w:bidi="he-IL"/>
        </w:rPr>
        <w:t xml:space="preserve">Bojan </w:t>
      </w:r>
      <w:proofErr w:type="spellStart"/>
      <w:r w:rsidR="00D21CCA" w:rsidRPr="00D21CCA">
        <w:rPr>
          <w:b/>
          <w:u w:val="single"/>
          <w:lang w:bidi="he-IL"/>
        </w:rPr>
        <w:t>Sudarević</w:t>
      </w:r>
      <w:proofErr w:type="spellEnd"/>
      <w:r w:rsidR="00D21CCA" w:rsidRPr="00D21CCA">
        <w:rPr>
          <w:b/>
          <w:u w:val="single"/>
          <w:lang w:bidi="he-IL"/>
        </w:rPr>
        <w:t xml:space="preserve"> iz Osijeka, K. A. Stepinca 35, OIB: 97806800829.</w:t>
      </w:r>
      <w:r w:rsidRPr="00D21CCA">
        <w:rPr>
          <w:u w:val="single"/>
          <w:lang w:bidi="he-IL"/>
        </w:rPr>
        <w:t xml:space="preserve">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III – Istovremeno se zaključuje stečajni postupak nad dužnikom.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 –  Ako nastanu  troškovi, isti će se  podmiriti  iz   Fonda  za vođenje stečajnog postupka ovog suda.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06C60" w:rsidP="00A455A8" w:rsidR="00606C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06C60" w:rsidP="00606C60" w:rsidR="00606C60">
      <w:pPr>
        <w:spacing w:after="0"/>
        <w:ind w:left="7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 </w:t>
      </w:r>
      <w:r w:rsidRPr="00D21CCA">
        <w:rPr>
          <w:rFonts w:cs="Times New Roman" w:hAnsi="Times New Roman" w:ascii="Times New Roman"/>
          <w:sz w:val="24"/>
          <w:szCs w:val="24"/>
          <w:lang w:val="hr-HR"/>
        </w:rPr>
        <w:t>3 St-248/2018-19</w:t>
      </w:r>
    </w:p>
    <w:p w:rsidRDefault="00606C60" w:rsidP="00A455A8" w:rsidR="00606C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VII -  Nalaže se Banci, odnosno Financijskoj agenciji koja vodi račun dužnika, isti račun zatvoriti po pravomoćnosti ovog rješenja. 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531362" w:rsidP="00A455A8" w:rsidR="00531362" w:rsidRPr="00D21CC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31362" w:rsidP="00A455A8" w:rsidR="00531362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IX- Nalaže se stečajnom upravitelju izvršiti odjavljivanje zaposlenih osoba kod HZZO i HZMO, nakon što zaposle</w:t>
      </w:r>
      <w:r w:rsidR="00B01B6E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niku uruči otkaz ugovora o radu</w:t>
      </w:r>
      <w:r w:rsidR="00606C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da prijavi Agenciji za osiguranje radničkih potraživanja tražbinu radnika koji nisu u svojstvu uprave društva te o tome da obavijeste sud u roku od 15 dana.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21CCA">
        <w:rPr>
          <w:rFonts w:cs="Times New Roman" w:hAnsi="Times New Roman" w:ascii="Times New Roman"/>
          <w:sz w:val="24"/>
          <w:szCs w:val="24"/>
        </w:rPr>
        <w:t>Fina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podnijela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prijedlog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otvaranje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</w:p>
    <w:p w:rsidRDefault="00D21CCA" w:rsidP="00D21CCA" w:rsid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U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prijedlogu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navodi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postoji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razlog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jer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neizvršene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osnove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plaćanje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neprekinutom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razdoblju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od </w:t>
      </w:r>
      <w:r w:rsidRPr="00D21CCA">
        <w:rPr>
          <w:rFonts w:cs="Times New Roman" w:hAnsi="Times New Roman" w:ascii="Times New Roman"/>
          <w:b/>
          <w:sz w:val="24"/>
          <w:szCs w:val="24"/>
        </w:rPr>
        <w:t>211 dana</w:t>
      </w:r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iznosu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od </w:t>
      </w:r>
      <w:r w:rsidRPr="00D21CCA">
        <w:rPr>
          <w:rFonts w:cs="Times New Roman" w:hAnsi="Times New Roman" w:ascii="Times New Roman"/>
          <w:b/>
          <w:sz w:val="24"/>
          <w:szCs w:val="24"/>
        </w:rPr>
        <w:t xml:space="preserve">33.950,27 </w:t>
      </w:r>
      <w:proofErr w:type="spellStart"/>
      <w:r w:rsidRPr="00D21CCA">
        <w:rPr>
          <w:rFonts w:cs="Times New Roman" w:hAnsi="Times New Roman" w:ascii="Times New Roman"/>
          <w:b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5</w:t>
      </w:r>
      <w:r w:rsidRPr="00D21CCA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zaposlenika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-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podatci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vrijeme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podnošenja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prijedloga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otvaranje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dana 20.3.2018. </w:t>
      </w: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dopisa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Porezne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uprave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saslušanja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direktorice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više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zaposlenih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djelatnika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ne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posluje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od 11.5.2018.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tvrdi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od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ništa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da je radio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iznajmljenom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prostoru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iznajmljenim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inventarom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Društvo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bavilo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pekarskom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djelatnošću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plaćao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knjig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servis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kojeg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razloga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knjig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servis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radio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potrebnu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knjig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Pr="00D21CCA">
        <w:rPr>
          <w:rFonts w:cs="Times New Roman" w:hAnsi="Times New Roman" w:ascii="Times New Roman"/>
          <w:sz w:val="24"/>
          <w:szCs w:val="24"/>
        </w:rPr>
        <w:t>fin</w:t>
      </w:r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dokumentaciju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pa ne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može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predočiti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poslovne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knjige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provedenog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dakle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ne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postojanje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vrijednosti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potrebnoj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namirenje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troškova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bilo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moguće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provjeriti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navode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direktorice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o tome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nikakvu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Uvidom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dokumentaciju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dostavila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Porezna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uprava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evidentiranih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vozila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evidentiran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posjed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nekretnina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ali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ne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može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sigurnošću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utvrditi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potraživanja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odnosno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inventara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</w:p>
    <w:p w:rsidRDefault="00D21CCA" w:rsidP="00D21CCA" w:rsidR="00606C60">
      <w:pPr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606C60" w:rsidP="00606C60" w:rsidR="00606C60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lastRenderedPageBreak/>
        <w:t>3 St-248/2018-19</w:t>
      </w:r>
    </w:p>
    <w:p w:rsidRDefault="00606C60" w:rsidP="00D21CCA" w:rsidR="00606C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1CCA" w:rsidP="00606C60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Kad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zakon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govori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potrebi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utvrđivanja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vrijednosti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ušla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masu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tome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misli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ocjenu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realno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naplatiti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D21CCA" w:rsidP="00D21CCA" w:rsidR="00D21CCA" w:rsidRPr="00D21CCA">
      <w:pPr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    </w:t>
      </w:r>
      <w:r w:rsidRPr="00D21CCA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Vezano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predvidive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osnovne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troškove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postupka-visinu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ovdje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izjašnjava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prema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opće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poznatim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podatcima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visini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takvih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troškova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                      </w:t>
      </w: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poznato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trošak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otvaranja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žiro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računa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50,00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+ 12,00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mjesečni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paušal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zatvaranje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računa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ne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plaća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naknada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izrada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pečata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– 183,00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mjesečne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cijene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vođenje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knjigovodstva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djelatnost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kojim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bavi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– 1.525,00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trošak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jednog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člana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inventurne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komisije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bio 170,00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+ 125,00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obradu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inventure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Izrada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početne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bilance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ne bi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mogla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niža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D21CCA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5.000,00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izrada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završne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bilance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visini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mjesečne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cijene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knjigovodstvenih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usluga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a to je 1.525,00 Kn.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navedenog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procjena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troškova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dispozitivu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</w:p>
    <w:p w:rsidRDefault="00D21CCA" w:rsidP="00D21CCA" w:rsidR="00D21CCA" w:rsidRPr="00D21CCA">
      <w:pPr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           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Zaključak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stoga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slijedeći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: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sada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utvrđena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mogli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naplatiti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ali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kako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tražbine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vjerovnika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postoje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treba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sukladno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čl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132.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stav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1.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i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3. 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zakona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NN 71/15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istima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pružiti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mogućnost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predujme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trošak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vođenja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tijeku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kojeg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eventualno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moglo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utvrditi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li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postoji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još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kakva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podataka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prikupljenih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prethodnom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sigurno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postoje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razlog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dostavljena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dokumentacija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Porezne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uprave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upućuje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to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nekretnina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vozila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zaključuje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temeljem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provedenog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izvjesne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realno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mogli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naplatiti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proofErr w:type="gramStart"/>
      <w:r w:rsidRPr="00D21CCA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te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bilo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moguće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pokriti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minimalne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troškove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   </w:t>
      </w:r>
    </w:p>
    <w:p w:rsidRDefault="00D21CCA" w:rsidP="00D21CCA" w:rsidR="00D21CCA" w:rsidRPr="00D21CC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Stoga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ako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nad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vodio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bi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trebali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predujmiti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iznos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naveden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dispozitivu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21CCA" w:rsidP="00D21CCA" w:rsidR="00D21CCA" w:rsidRPr="00D21C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Stoga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zaključuje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postoji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nedostatnost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pa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odlučeno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izreci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pozvane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zainteresirane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osobe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uplatu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potrebnog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predujma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pokriće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troškova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eventualnog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vođenja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</w:p>
    <w:p w:rsidRDefault="00D21CCA" w:rsidP="00D21CCA" w:rsidR="00D21CCA" w:rsidRPr="00D21CCA">
      <w:pPr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ab/>
      </w:r>
      <w:proofErr w:type="gramStart"/>
      <w:r w:rsidRPr="00D21CCA">
        <w:rPr>
          <w:rFonts w:cs="Times New Roman" w:hAnsi="Times New Roman" w:ascii="Times New Roman"/>
          <w:sz w:val="24"/>
          <w:szCs w:val="24"/>
        </w:rPr>
        <w:t xml:space="preserve">S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obzirom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potrebna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dokumentacija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dostavljena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direktorici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izrečena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novčana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kazna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zbog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nedostavljanja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iste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1CCA" w:rsidP="00D21CCA" w:rsidR="00D21CCA" w:rsidRPr="00D21CCA">
      <w:pPr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Ako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naknadno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pronađe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nekakva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koja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ulazi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masu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bilo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radnjama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nakon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provedenog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kaznenog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ili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drugog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moguće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nastaviti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bez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obzira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ranije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zaključenje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</w:p>
    <w:p w:rsidRDefault="00D21CCA" w:rsidP="00D21CCA" w:rsidR="00B01B6E" w:rsidRPr="00D21CCA">
      <w:pPr>
        <w:jc w:val="both"/>
        <w:rPr>
          <w:rFonts w:cs="Times New Roman" w:hAnsi="Times New Roman" w:ascii="Times New Roman"/>
          <w:sz w:val="24"/>
          <w:szCs w:val="24"/>
        </w:rPr>
      </w:pPr>
      <w:r w:rsidRPr="00D21CCA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Ukoliko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utvrdi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postojanje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kakve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moguće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nastaviti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odnosu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D21CCA">
        <w:rPr>
          <w:rFonts w:cs="Times New Roman" w:hAnsi="Times New Roman" w:ascii="Times New Roman"/>
          <w:sz w:val="24"/>
          <w:szCs w:val="24"/>
        </w:rPr>
        <w:t>na</w:t>
      </w:r>
      <w:proofErr w:type="spellEnd"/>
      <w:proofErr w:type="gram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stečajnu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masu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eventualno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poduzeti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radnje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radi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pozivanja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vjerovnika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ispitivanja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21CCA">
        <w:rPr>
          <w:rFonts w:cs="Times New Roman" w:hAnsi="Times New Roman" w:ascii="Times New Roman"/>
          <w:sz w:val="24"/>
          <w:szCs w:val="24"/>
        </w:rPr>
        <w:t>tražbina</w:t>
      </w:r>
      <w:proofErr w:type="spellEnd"/>
      <w:r w:rsidRPr="00D21CCA">
        <w:rPr>
          <w:rFonts w:cs="Times New Roman" w:hAnsi="Times New Roman" w:ascii="Times New Roman"/>
          <w:sz w:val="24"/>
          <w:szCs w:val="24"/>
        </w:rPr>
        <w:t>.</w:t>
      </w:r>
    </w:p>
    <w:p w:rsidRDefault="00606C60" w:rsidP="00B01B6E" w:rsidR="00606C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06C60" w:rsidP="00606C60" w:rsidR="00606C60">
      <w:pPr>
        <w:spacing w:after="0"/>
        <w:ind w:firstLine="708" w:left="6372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sz w:val="24"/>
          <w:szCs w:val="24"/>
          <w:lang w:val="hr-HR"/>
        </w:rPr>
        <w:t>3 St-248/2018-19</w:t>
      </w:r>
    </w:p>
    <w:p w:rsidRDefault="00606C60" w:rsidP="00B01B6E" w:rsidR="00606C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01B6E" w:rsidP="00B01B6E" w:rsidR="00B01B6E" w:rsidRPr="00D21CC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Oglas o postojanju rješenja kojim se vjerovnici pozivaju na uplatu predujma je objavljen na </w:t>
      </w:r>
      <w:proofErr w:type="spellStart"/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eOglasnoj</w:t>
      </w:r>
      <w:proofErr w:type="spellEnd"/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ploči suda dana</w:t>
      </w:r>
      <w:r w:rsidR="00606C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9. srpnja 2018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., smatra se da je isti dostavljen zainteresiranim osobama dana </w:t>
      </w:r>
      <w:r w:rsidR="00606C60">
        <w:rPr>
          <w:rFonts w:cs="Times New Roman" w:hAnsi="Times New Roman" w:ascii="Times New Roman"/>
          <w:color w:val="000000"/>
          <w:sz w:val="24"/>
          <w:szCs w:val="24"/>
          <w:lang w:val="hr-HR"/>
        </w:rPr>
        <w:t>18. srpnja 2018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. Utvrđeno je da je prošao rok od 15 dana za uplatu predujma s</w:t>
      </w:r>
      <w:r w:rsidR="00A455A8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toga je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odlučeno kao u izreci rješenja te je stečajni postupak otvoren i istovremeno zaključen.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A455A8" w:rsidP="00212278" w:rsidR="00A455A8" w:rsidRPr="00D21CC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</w:t>
      </w:r>
      <w:r w:rsidR="00E41E3B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 </w:t>
      </w:r>
      <w:r w:rsid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3. listopada</w:t>
      </w:r>
      <w:r w:rsidR="00606C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212278" w:rsidR="00A455A8" w:rsidRPr="00D21CCA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sutkinja:</w:t>
      </w:r>
    </w:p>
    <w:p w:rsidRDefault="00212278" w:rsidP="00212278" w:rsidR="00A455A8" w:rsidRPr="00D21CCA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A455A8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Daniela Martini Maoduš</w:t>
      </w:r>
    </w:p>
    <w:p w:rsidRDefault="00A455A8" w:rsidP="00212278" w:rsidR="00A455A8" w:rsidRPr="00D21CCA">
      <w:pPr>
        <w:spacing w:after="0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Naputak o pravnom lijeku: Protiv ovog rješenja zainteresirane osobe mogu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uložiti žalbu u roku od 8 dana od dana, koji rok počinje teći po isteku 8 dana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 objave ovo</w:t>
      </w:r>
      <w:r w:rsidR="00B01B6E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g rješenja  na E oglasnoj ploči.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proofErr w:type="spellStart"/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Rj</w:t>
      </w:r>
      <w:proofErr w:type="spellEnd"/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. Rješenje nepravomoćno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Dostaviti: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E oglasna ploča – objaviti  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proofErr w:type="spellStart"/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steč.upravitelju</w:t>
      </w:r>
      <w:proofErr w:type="spellEnd"/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</w:t>
      </w:r>
      <w:r w:rsidR="00212278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direktoru, po pravomoćnosti Fini i banci te </w:t>
      </w:r>
      <w:proofErr w:type="spellStart"/>
      <w:r w:rsidR="00212278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sud.registru</w:t>
      </w:r>
      <w:proofErr w:type="spellEnd"/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- Ka</w:t>
      </w:r>
      <w:r w:rsidR="00212278"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lendar 17</w:t>
      </w:r>
      <w:r w:rsidRPr="00D2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</w:t>
      </w: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D21CC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94194" w:rsidP="00A455A8" w:rsidR="00494194" w:rsidRPr="00D21CCA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494194" w:rsidRPr="00D21C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5A8"/>
    <w:rsid w:val="00212278"/>
    <w:rsid w:val="00494194"/>
    <w:rsid w:val="00531362"/>
    <w:rsid w:val="00581642"/>
    <w:rsid w:val="00606C60"/>
    <w:rsid w:val="009247FF"/>
    <w:rsid w:val="009963E2"/>
    <w:rsid w:val="00A455A8"/>
    <w:rsid w:val="00B01B6E"/>
    <w:rsid w:val="00D21CCA"/>
    <w:rsid w:val="00E4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55A8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5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5A8"/>
    <w:rPr>
      <w:rFonts w:cs="Tahoma" w:hAnsi="Tahoma" w:ascii="Tahoma"/>
      <w:sz w:val="16"/>
      <w:szCs w:val="16"/>
      <w:lang w:val="en-US"/>
    </w:rPr>
  </w:style>
  <w:style w:customStyle="true" w:styleId="Stil" w:type="paragraph">
    <w:name w:val="Stil"/>
    <w:rsid w:val="00531362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6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6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6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6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55A8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5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5A8"/>
    <w:rPr>
      <w:rFonts w:ascii="Tahoma" w:cs="Tahoma" w:hAnsi="Tahoma"/>
      <w:sz w:val="16"/>
      <w:szCs w:val="16"/>
      <w:lang w:val="en-US"/>
    </w:rPr>
  </w:style>
  <w:style w:customStyle="1" w:styleId="Stil" w:type="paragraph">
    <w:name w:val="Stil"/>
    <w:rsid w:val="005313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6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6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6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6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75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4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673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05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ORIOVAC j.d.o.o. za proizvodnju pekarskih i slastičarskih proizvoda, trgovina i usluge</item>
    </izvorni_sadrzaj>
    <derivirana_varijabla naziv="DomainObject.Predmet.SudioniciListNaziv_1">
      <item>Financijska agencija</item>
      <item>PEKARA ORIOVAC j.d.o.o. za proizvodnju pekarskih i slastičarskih proizvoda, trgovina i usluge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56413128904</item>
    </izvorni_sadrzaj>
    <derivirana_varijabla naziv="DomainObject.Predmet.SudioniciListNazivOIB_1">
      <item>, OIB 85821130368</item>
      <item>, OIB 56413128904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48FD4-D7E2-4862-A234-EE7AAC813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1066</properties:Words>
  <properties:Characters>5913</properties:Characters>
  <properties:Lines>148</properties:Lines>
  <properties:Paragraphs>50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2018-10-03T09:02:00Z</dcterms:created>
  <dc:creator>wsadmin</dc:creator>
  <cp:lastModifiedBy>wsadmin</cp:lastModifiedBy>
  <cp:lastPrinted>2018-10-03T09:56:00Z</cp:lastPrinted>
  <dcterms:modified xmlns:xsi="http://www.w3.org/2001/XMLSchema-instance" xsi:type="dcterms:W3CDTF">2018-10-03T09:58:00Z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otvori zatovri redovni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