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37b0" w14:paraId="45737b0" w:rsidRDefault="00DA1C4C" w:rsidP="00910611" w:rsidR="00DA1C4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1C4C" w:rsidP="003E77C2" w:rsidR="00DA1C4C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A1C4C" w:rsidP="003E77C2" w:rsidR="00DA1C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DA1C4C" w:rsidP="003E77C2" w:rsidR="00DA1C4C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E40D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F815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20A0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0A03" w:rsidP="00420A03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815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IT-MEDIJA d.o.o. </w:t>
      </w:r>
      <w:r w:rsidR="008C4D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Rijeka, </w:t>
      </w:r>
      <w:proofErr w:type="spellStart"/>
      <w:r w:rsidR="008C4D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Zametska</w:t>
      </w:r>
      <w:proofErr w:type="spellEnd"/>
      <w:r w:rsidR="008C4D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49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8C4D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05158882697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8C4D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040232511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272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8C4D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868,16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420A03" w:rsidP="00420A03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272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</w:t>
      </w:r>
      <w:r w:rsidR="00DC159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420A03" w:rsidP="00420A03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420A03" w:rsidP="00420A03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0A03" w:rsidP="00420A03" w:rsidR="00420A03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420A03" w:rsidP="00420A03" w:rsidR="00420A03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420A03" w:rsidP="00420A03" w:rsidR="00420A03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420A03" w:rsidP="00420A03" w:rsidR="00420A03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0F3E63"/>
    <w:rsid w:val="00127DD9"/>
    <w:rsid w:val="001758F4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20A03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8C4D13"/>
    <w:rsid w:val="0097601A"/>
    <w:rsid w:val="009E759B"/>
    <w:rsid w:val="00AA57AE"/>
    <w:rsid w:val="00B21B52"/>
    <w:rsid w:val="00CB74F0"/>
    <w:rsid w:val="00CC529E"/>
    <w:rsid w:val="00D026CD"/>
    <w:rsid w:val="00D04FDC"/>
    <w:rsid w:val="00DA1C4C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420A03"/>
  </w:style>
  <w:style w:styleId="Tekstrezerviranogmjesta" w:type="character">
    <w:name w:val="Placeholder Text"/>
    <w:basedOn w:val="Zadanifontodlomka"/>
    <w:uiPriority w:val="99"/>
    <w:semiHidden/>
    <w:rsid w:val="00DA1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C4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1C4C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1C4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1C4C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420A03"/>
  </w:style>
  <w:style w:styleId="Tekstrezerviranogmjesta" w:type="character">
    <w:name w:val="Placeholder Text"/>
    <w:basedOn w:val="Zadanifontodlomka"/>
    <w:uiPriority w:val="99"/>
    <w:semiHidden/>
    <w:rsid w:val="00DA1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C4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1C4C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1C4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1C4C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St-1322/2016-5</izvorni_sadrzaj>
    <derivirana_varijabla naziv="DomainObject.Oznaka_1">St-1322/2016-5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St-1322/2016</izvorni_sadrzaj>
    <derivirana_varijabla naziv="DomainObject.Predmet.OznakaBroj_1">St-1322/2016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- MEDIJA d.o.o.</izvorni_sadrzaj>
    <derivirana_varijabla naziv="DomainObject.Predmet.ProtustrankaFormated_1">  IT - MEDIJA d.o.o.</derivirana_varijabla>
  </DomainObject.Predmet.ProtustrankaFormated>
  <DomainObject.Predmet.ProtustrankaFormatedOIB>
    <izvorni_sadrzaj>  IT - MEDIJA d.o.o., OIB 05158882697</izvorni_sadrzaj>
    <derivirana_varijabla naziv="DomainObject.Predmet.ProtustrankaFormatedOIB_1">  IT - MEDIJA d.o.o., OIB 05158882697</derivirana_varijabla>
  </DomainObject.Predmet.ProtustrankaFormatedOIB>
  <DomainObject.Predmet.ProtustrankaFormatedWithAdress>
    <izvorni_sadrzaj> IT - MEDIJA d.o.o., Zametska 49, 51000 Rijeka</izvorni_sadrzaj>
    <derivirana_varijabla naziv="DomainObject.Predmet.ProtustrankaFormatedWithAdress_1"> IT - MEDIJA d.o.o., Zametska 49, 51000 Rijeka</derivirana_varijabla>
  </DomainObject.Predmet.ProtustrankaFormatedWithAdress>
  <DomainObject.Predmet.ProtustrankaFormatedWithAdressOIB>
    <izvorni_sadrzaj> IT - MEDIJA d.o.o., OIB 05158882697, Zametska 49, 51000 Rijeka</izvorni_sadrzaj>
    <derivirana_varijabla naziv="DomainObject.Predmet.ProtustrankaFormatedWithAdressOIB_1"> IT - MEDIJA d.o.o., OIB 05158882697, Zametska 49, 51000 Rijeka</derivirana_varijabla>
  </DomainObject.Predmet.ProtustrankaFormatedWithAdressOIB>
  <DomainObject.Predmet.ProtustrankaWithAdress>
    <izvorni_sadrzaj>IT - MEDIJA d.o.o. Zametska 49, 51000 Rijeka</izvorni_sadrzaj>
    <derivirana_varijabla naziv="DomainObject.Predmet.ProtustrankaWithAdress_1">IT - MEDIJA d.o.o. Zametska 49, 51000 Rijeka</derivirana_varijabla>
  </DomainObject.Predmet.ProtustrankaWithAdress>
  <DomainObject.Predmet.ProtustrankaWithAdressOIB>
    <izvorni_sadrzaj>IT - MEDIJA d.o.o., OIB 05158882697, Zametska 49, 51000 Rijeka</izvorni_sadrzaj>
    <derivirana_varijabla naziv="DomainObject.Predmet.ProtustrankaWithAdressOIB_1">IT - MEDIJA d.o.o., OIB 05158882697, Zametska 49, 51000 Rijeka</derivirana_varijabla>
  </DomainObject.Predmet.ProtustrankaWithAdressOIB>
  <DomainObject.Predmet.ProtustrankaNazivFormated>
    <izvorni_sadrzaj>IT - MEDIJA d.o.o.</izvorni_sadrzaj>
    <derivirana_varijabla naziv="DomainObject.Predmet.ProtustrankaNazivFormated_1">IT - MEDIJA d.o.o.</derivirana_varijabla>
  </DomainObject.Predmet.ProtustrankaNazivFormated>
  <DomainObject.Predmet.ProtustrankaNazivFormatedOIB>
    <izvorni_sadrzaj>IT - MEDIJA d.o.o., OIB 05158882697</izvorni_sadrzaj>
    <derivirana_varijabla naziv="DomainObject.Predmet.ProtustrankaNazivFormatedOIB_1">IT - MEDIJA d.o.o., OIB 05158882697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 - MEDIJA d.o.o.</item>
    </izvorni_sadrzaj>
    <derivirana_varijabla naziv="DomainObject.Predmet.ProtuStrankaListFormated_1">
      <item>IT - MEDIJA d.o.o.</item>
    </derivirana_varijabla>
  </DomainObject.Predmet.ProtuStrankaListFormated>
  <DomainObject.Predmet.ProtuStrankaListFormatedOIB>
    <izvorni_sadrzaj>
      <item>IT - MEDIJA d.o.o., OIB 05158882697</item>
    </izvorni_sadrzaj>
    <derivirana_varijabla naziv="DomainObject.Predmet.ProtuStrankaListFormatedOIB_1">
      <item>IT - MEDIJA d.o.o., OIB 05158882697</item>
    </derivirana_varijabla>
  </DomainObject.Predmet.ProtuStrankaListFormatedOIB>
  <DomainObject.Predmet.ProtuStrankaListFormatedWithAdress>
    <izvorni_sadrzaj>
      <item>IT - MEDIJA d.o.o., Zametska 49, 51000 Rijeka</item>
    </izvorni_sadrzaj>
    <derivirana_varijabla naziv="DomainObject.Predmet.ProtuStrankaListFormatedWithAdress_1">
      <item>IT - MEDIJA d.o.o., Zametska 49, 51000 Rijeka</item>
    </derivirana_varijabla>
  </DomainObject.Predmet.ProtuStrankaListFormatedWithAdress>
  <DomainObject.Predmet.ProtuStrankaListFormatedWithAdressOIB>
    <izvorni_sadrzaj>
      <item>IT - MEDIJA d.o.o., OIB 05158882697, Zametska 49, 51000 Rijeka</item>
    </izvorni_sadrzaj>
    <derivirana_varijabla naziv="DomainObject.Predmet.ProtuStrankaListFormatedWithAdressOIB_1">
      <item>IT - MEDIJA d.o.o., OIB 05158882697, Zametska 49, 51000 Rijeka</item>
    </derivirana_varijabla>
  </DomainObject.Predmet.ProtuStrankaListFormatedWithAdressOIB>
  <DomainObject.Predmet.ProtuStrankaListNazivFormated>
    <izvorni_sadrzaj>
      <item>IT - MEDIJA d.o.o.</item>
    </izvorni_sadrzaj>
    <derivirana_varijabla naziv="DomainObject.Predmet.ProtuStrankaListNazivFormated_1">
      <item>IT - MEDIJA d.o.o.</item>
    </derivirana_varijabla>
  </DomainObject.Predmet.ProtuStrankaListNazivFormated>
  <DomainObject.Predmet.ProtuStrankaListNazivFormatedOIB>
    <izvorni_sadrzaj>
      <item>IT - MEDIJA d.o.o., OIB 05158882697</item>
    </izvorni_sadrzaj>
    <derivirana_varijabla naziv="DomainObject.Predmet.ProtuStrankaListNazivFormatedOIB_1">
      <item>IT - MEDIJA d.o.o., OIB 05158882697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St-1322/2016-5</izvorni_sadrzaj>
    <derivirana_varijabla naziv="DomainObject.PoslovniBrojDokumenta_1">St-1322/2016-5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 - MEDIJA d.o.o.</izvorni_sadrzaj>
    <derivirana_varijabla naziv="DomainObject.Predmet.ProtustrankaIDrugi_1">IT - MEDIJA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 - MEDIJA d.o.o., OIB 05158882697, Zametska 49, 51000 Rijeka</izvorni_sadrzaj>
    <derivirana_varijabla naziv="DomainObject.Predmet.ProtustrankaIDrugiAdressOIB_1">IT - MEDIJA d.o.o., OIB 05158882697, Zametska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 - MEDIJA d.o.o.</item>
    </izvorni_sadrzaj>
    <derivirana_varijabla naziv="DomainObject.Predmet.SudioniciListNaziv_1">
      <item>FINA  Rijeka</item>
      <item>IT - MEDIJA d.o.o.</item>
    </derivirana_varijabla>
  </DomainObject.Predmet.SudioniciListNaziv>
  <DomainObject.Predmet.SudioniciListAdressOIB>
    <izvorni_sadrzaj>
      <item>FINA  Rijeka, OIB 85821130368, Frana Kurelca 8,51000 Rijeka</item>
      <item>IT - MEDIJA d.o.o., OIB 05158882697, Zametska 49,51000 Rijeka</item>
    </izvorni_sadrzaj>
    <derivirana_varijabla naziv="DomainObject.Predmet.SudioniciListAdressOIB_1">
      <item>FINA  Rijeka, OIB 85821130368, Frana Kurelca 8,51000 Rijeka</item>
      <item>IT - MEDIJA d.o.o., OIB 05158882697, Zametska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05158882697</item>
    </izvorni_sadrzaj>
    <derivirana_varijabla naziv="DomainObject.Predmet.SudioniciListNazivOIB_1">
      <item>, OIB 85821130368</item>
      <item>, OIB 05158882697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1365</properties:Characters>
  <properties:Lines>37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2016-10-25T09:44:00Z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2016-10-26T10:20:00Z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St-1322/2016-5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