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6b01" w14:paraId="8846b01" w:rsidRDefault="00D641DA" w:rsidP="00D641DA" w:rsidR="00D641DA">
      <w:pPr>
        <w:jc w:val="both"/>
        <w15:collapsed w:val="false"/>
      </w:pP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110</w:t>
      </w:r>
      <w:r w:rsidR="002D43F0">
        <w:t>8</w:t>
      </w:r>
      <w:r w:rsidR="000101B5">
        <w:t>/17-3</w:t>
      </w:r>
      <w:r w:rsidR="00085D6F">
        <w:t xml:space="preserve">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2D43F0" w:rsidRPr="002D43F0">
        <w:t>AGRO BONUS d.o.o.</w:t>
      </w:r>
      <w:r w:rsidR="002D43F0">
        <w:t xml:space="preserve">, Zagreb, Riječka ulica 10, MBS: </w:t>
      </w:r>
      <w:r w:rsidR="00E14BDA" w:rsidRPr="00E14BDA">
        <w:t>080998414</w:t>
      </w:r>
      <w:r w:rsidR="00E14BDA">
        <w:t xml:space="preserve">, OIB: </w:t>
      </w:r>
      <w:r w:rsidR="00E14BDA" w:rsidRPr="00E14BDA">
        <w:t>39607067331</w:t>
      </w:r>
      <w:r w:rsidR="00E14BDA">
        <w:t xml:space="preserve">,  </w:t>
      </w:r>
      <w:r w:rsidR="00BF04BA">
        <w:t>te</w:t>
      </w:r>
      <w:r w:rsidR="005A374F">
        <w:t xml:space="preserve">meljem članka 430. Stečajnog zakona (NN 71/15, dalje: SZ), dana </w:t>
      </w:r>
      <w:r w:rsidR="00ED1045">
        <w:t xml:space="preserve">2.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E14BDA">
        <w:t>AGRO BONUS d.o.o., Zagreb, Riječka</w:t>
      </w:r>
      <w:r w:rsidR="00167AAD">
        <w:t xml:space="preserve"> ulica 10, MBS: 080998414, OIB: 3</w:t>
      </w:r>
      <w:r w:rsidR="00E14BDA">
        <w:t xml:space="preserve">9607067331, </w:t>
      </w:r>
      <w:r>
        <w:t>na temelju neizvršenih osnova za plaćanje iznosi</w:t>
      </w:r>
      <w:r w:rsidR="00554444">
        <w:t xml:space="preserve"> </w:t>
      </w:r>
      <w:r w:rsidR="00E14BDA">
        <w:t>17.910,63</w:t>
      </w:r>
      <w:r w:rsidR="00ED1045">
        <w:t xml:space="preserve"> kn. </w:t>
      </w:r>
      <w:r w:rsidR="00554444">
        <w:t xml:space="preserve">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proofErr w:type="spellStart"/>
      <w:r w:rsidR="000F228D">
        <w:t>Velibor</w:t>
      </w:r>
      <w:proofErr w:type="spellEnd"/>
      <w:r w:rsidR="000F228D">
        <w:t xml:space="preserve"> Miličević, OIB 86676346677, Velika Gorica, Ulica Petra Zrinskog 31,</w:t>
      </w:r>
      <w:r w:rsidR="00940E54">
        <w:t xml:space="preserve"> </w:t>
      </w:r>
      <w:r>
        <w:t xml:space="preserve"> 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110</w:t>
      </w:r>
      <w:r w:rsidR="000F228D">
        <w:t>8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40E54">
        <w:t>2.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C568E0">
        <w:t>25</w:t>
      </w:r>
      <w:bookmarkStart w:name="_GoBack" w:id="0"/>
      <w:bookmarkEnd w:id="0"/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8E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0E54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8E0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69AB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4BDA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9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69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9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9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9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9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69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9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9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9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St-1108/2017-3</izvorni_sadrzaj>
    <derivirana_varijabla naziv="DomainObject.Oznaka_1">St-1108/2017-3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St-1108/2017</izvorni_sadrzaj>
    <derivirana_varijabla naziv="DomainObject.Predmet.OznakaBroj_1">St-1108/2017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AGRO BONUS d.o.o.</izvorni_sadrzaj>
    <derivirana_varijabla naziv="DomainObject.Predmet.ProtustrankaFormated_1">  AGRO BONUS d.o.o.</derivirana_varijabla>
  </DomainObject.Predmet.ProtustrankaFormated>
  <DomainObject.Predmet.ProtustrankaFormatedOIB>
    <izvorni_sadrzaj>  AGRO BONUS d.o.o., OIB 39607067331</izvorni_sadrzaj>
    <derivirana_varijabla naziv="DomainObject.Predmet.ProtustrankaFormatedOIB_1">  AGRO BONUS d.o.o., OIB 39607067331</derivirana_varijabla>
  </DomainObject.Predmet.ProtustrankaFormatedOIB>
  <DomainObject.Predmet.ProtustrankaFormatedWithAdress>
    <izvorni_sadrzaj> AGRO BONUS d.o.o., Riječka ulica 10, 10000 Zagreb</izvorni_sadrzaj>
    <derivirana_varijabla naziv="DomainObject.Predmet.ProtustrankaFormatedWithAdress_1"> AGRO BONUS d.o.o., Riječka ulica 10, 10000 Zagreb</derivirana_varijabla>
  </DomainObject.Predmet.ProtustrankaFormatedWithAdress>
  <DomainObject.Predmet.ProtustrankaFormatedWithAdressOIB>
    <izvorni_sadrzaj> AGRO BONUS d.o.o., OIB 39607067331, Riječka ulica 10, 10000 Zagreb</izvorni_sadrzaj>
    <derivirana_varijabla naziv="DomainObject.Predmet.ProtustrankaFormatedWithAdressOIB_1"> AGRO BONUS d.o.o., OIB 39607067331, Riječka ulica 10, 10000 Zagreb</derivirana_varijabla>
  </DomainObject.Predmet.ProtustrankaFormatedWithAdressOIB>
  <DomainObject.Predmet.ProtustrankaWithAdress>
    <izvorni_sadrzaj>AGRO BONUS d.o.o. Riječka ulica 10, 10000 Zagreb</izvorni_sadrzaj>
    <derivirana_varijabla naziv="DomainObject.Predmet.ProtustrankaWithAdress_1">AGRO BONUS d.o.o. Riječka ulica 10, 10000 Zagreb</derivirana_varijabla>
  </DomainObject.Predmet.ProtustrankaWithAdress>
  <DomainObject.Predmet.ProtustrankaWithAdressOIB>
    <izvorni_sadrzaj>AGRO BONUS d.o.o., OIB 39607067331, Riječka ulica 10, 10000 Zagreb</izvorni_sadrzaj>
    <derivirana_varijabla naziv="DomainObject.Predmet.ProtustrankaWithAdressOIB_1">AGRO BONUS d.o.o., OIB 39607067331, Riječka ulica 10, 10000 Zagreb</derivirana_varijabla>
  </DomainObject.Predmet.ProtustrankaWithAdressOIB>
  <DomainObject.Predmet.ProtustrankaNazivFormated>
    <izvorni_sadrzaj>AGRO BONUS d.o.o.</izvorni_sadrzaj>
    <derivirana_varijabla naziv="DomainObject.Predmet.ProtustrankaNazivFormated_1">AGRO BONUS d.o.o.</derivirana_varijabla>
  </DomainObject.Predmet.ProtustrankaNazivFormated>
  <DomainObject.Predmet.ProtustrankaNazivFormatedOIB>
    <izvorni_sadrzaj>AGRO BONUS d.o.o., OIB 39607067331</izvorni_sadrzaj>
    <derivirana_varijabla naziv="DomainObject.Predmet.ProtustrankaNazivFormatedOIB_1">AGRO BONUS d.o.o., OIB 39607067331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BONUS d.o.o.</item>
    </izvorni_sadrzaj>
    <derivirana_varijabla naziv="DomainObject.Predmet.ProtuStrankaListFormated_1">
      <item>AGRO BONUS d.o.o.</item>
    </derivirana_varijabla>
  </DomainObject.Predmet.ProtuStrankaListFormated>
  <DomainObject.Predmet.ProtuStrankaListFormatedOIB>
    <izvorni_sadrzaj>
      <item>AGRO BONUS d.o.o., OIB 39607067331</item>
    </izvorni_sadrzaj>
    <derivirana_varijabla naziv="DomainObject.Predmet.ProtuStrankaListFormatedOIB_1">
      <item>AGRO BONUS d.o.o., OIB 39607067331</item>
    </derivirana_varijabla>
  </DomainObject.Predmet.ProtuStrankaListFormatedOIB>
  <DomainObject.Predmet.ProtuStrankaListFormatedWithAdress>
    <izvorni_sadrzaj>
      <item>AGRO BONUS d.o.o., Riječka ulica 10, 10000 Zagreb</item>
    </izvorni_sadrzaj>
    <derivirana_varijabla naziv="DomainObject.Predmet.ProtuStrankaListFormatedWithAdress_1">
      <item>AGRO BONUS d.o.o., Riječka ulica 10, 10000 Zagreb</item>
    </derivirana_varijabla>
  </DomainObject.Predmet.ProtuStrankaListFormatedWithAdress>
  <DomainObject.Predmet.ProtuStrankaListFormatedWithAdressOIB>
    <izvorni_sadrzaj>
      <item>AGRO BONUS d.o.o., OIB 39607067331, Riječka ulica 10, 10000 Zagreb</item>
    </izvorni_sadrzaj>
    <derivirana_varijabla naziv="DomainObject.Predmet.ProtuStrankaListFormatedWithAdressOIB_1">
      <item>AGRO BONUS d.o.o., OIB 39607067331, Riječka ulica 10, 10000 Zagreb</item>
    </derivirana_varijabla>
  </DomainObject.Predmet.ProtuStrankaListFormatedWithAdressOIB>
  <DomainObject.Predmet.ProtuStrankaListNazivFormated>
    <izvorni_sadrzaj>
      <item>AGRO BONUS d.o.o.</item>
    </izvorni_sadrzaj>
    <derivirana_varijabla naziv="DomainObject.Predmet.ProtuStrankaListNazivFormated_1">
      <item>AGRO BONUS d.o.o.</item>
    </derivirana_varijabla>
  </DomainObject.Predmet.ProtuStrankaListNazivFormated>
  <DomainObject.Predmet.ProtuStrankaListNazivFormatedOIB>
    <izvorni_sadrzaj>
      <item>AGRO BONUS d.o.o., OIB 39607067331</item>
    </izvorni_sadrzaj>
    <derivirana_varijabla naziv="DomainObject.Predmet.ProtuStrankaListNazivFormatedOIB_1">
      <item>AGRO BONUS d.o.o., OIB 39607067331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St-1108/2017-3</izvorni_sadrzaj>
    <derivirana_varijabla naziv="DomainObject.PoslovniBrojDokumenta_1">St-1108/2017-3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BONUS d.o.o.</izvorni_sadrzaj>
    <derivirana_varijabla naziv="DomainObject.Predmet.ProtustrankaIDrugi_1">AGRO BONUS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BONUS d.o.o., OIB 39607067331, Riječka ulica 10, 10000 Zagreb</izvorni_sadrzaj>
    <derivirana_varijabla naziv="DomainObject.Predmet.ProtustrankaIDrugiAdressOIB_1">AGRO BONUS d.o.o., OIB 39607067331, Riječka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BONUS d.o.o.</item>
      <item>FINA Regionalni centar Zagreb</item>
    </izvorni_sadrzaj>
    <derivirana_varijabla naziv="DomainObject.Predmet.SudioniciListNaziv_1">
      <item>AGRO BONUS d.o.o.</item>
      <item>FINA Regionalni centar Zagreb</item>
    </derivirana_varijabla>
  </DomainObject.Predmet.SudioniciListNaziv>
  <DomainObject.Predmet.SudioniciListAdressOIB>
    <izvorni_sadrzaj>
      <item>AGRO BONUS d.o.o., OIB 39607067331, Riječka ulica 10,10000 Zagreb</item>
      <item>FINA Regionalni centar Zagreb, OIB 85821130368, Trg svibanjskih žrtava 1995. 1,10000 Zagreb</item>
    </izvorni_sadrzaj>
    <derivirana_varijabla naziv="DomainObject.Predmet.SudioniciListAdressOIB_1">
      <item>AGRO BONUS d.o.o., OIB 39607067331, Riječka ulica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39607067331</item>
      <item>, OIB 85821130368</item>
    </izvorni_sadrzaj>
    <derivirana_varijabla naziv="DomainObject.Predmet.SudioniciListNazivOIB_1">
      <item>, OIB 39607067331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07B6B-F103-451B-B7AE-04B584EDA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2122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2017-08-02T06:21:00Z</dcterms:created>
  <dc:creator>Korisnik</dc:creator>
  <cp:lastModifiedBy>Sanja Ban</cp:lastModifiedBy>
  <cp:lastPrinted>2017-08-02T07:31:00Z</cp:lastPrinted>
  <dcterms:modified xmlns:xsi="http://www.w3.org/2001/XMLSchema-instance" xsi:type="dcterms:W3CDTF">2017-08-02T07:31:00Z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St-1108/2017-3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