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0a10" w14:paraId="c8c0a10" w:rsidRDefault="00BC1974" w:rsidP="00BC1974" w:rsidR="00BC1974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1974" w:rsidP="00BC1974" w:rsidR="00BC1974">
      <w:pPr>
        <w:spacing w:after="0"/>
      </w:pPr>
      <w:r>
        <w:t xml:space="preserve">         REPUBLIKA HRVATSKA</w:t>
      </w:r>
    </w:p>
    <w:p w:rsidRDefault="00BC1974" w:rsidP="00BC1974" w:rsidR="00BC1974">
      <w:pPr>
        <w:spacing w:after="0"/>
      </w:pPr>
      <w:r>
        <w:t xml:space="preserve"> TRGOVAČKI SUD U VARAŽDINU</w:t>
      </w:r>
    </w:p>
    <w:p w:rsidRDefault="00BC1974" w:rsidP="00BC1974" w:rsidR="00BC1974">
      <w:pPr>
        <w:spacing w:after="0"/>
        <w:ind w:firstLine="720"/>
      </w:pPr>
      <w:r>
        <w:t xml:space="preserve">         B. Radić 2</w:t>
      </w:r>
    </w:p>
    <w:p w:rsidRDefault="00BC1974" w:rsidP="00BC1974" w:rsidR="00BC1974">
      <w:pPr>
        <w:spacing w:after="0"/>
        <w:jc w:val="center"/>
      </w:pPr>
    </w:p>
    <w:p w:rsidRDefault="00BC1974" w:rsidP="00BC1974" w:rsidR="00BC1974">
      <w:pPr>
        <w:spacing w:after="0"/>
        <w:jc w:val="center"/>
      </w:pPr>
    </w:p>
    <w:p w:rsidRDefault="00BC1974" w:rsidP="00BC1974" w:rsidR="00BC1974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PRO BIOS j.d.o.o., OIB: 10416380497 sa sjedištem u Vladimira Nazora 32, 40000 </w:t>
      </w:r>
      <w:proofErr w:type="spellStart"/>
      <w:r>
        <w:t>Mihovljan</w:t>
      </w:r>
      <w:proofErr w:type="spellEnd"/>
      <w:r>
        <w:t>, dana 15. svibnja 2017</w:t>
      </w:r>
      <w:r>
        <w:t>. godine, temeljem čl. 430. Stečajnog zakona ("Narodne novine" 71/15, u daljnjem tekstu SZ) objavljuje slijedeći</w:t>
      </w:r>
    </w:p>
    <w:p w:rsidRDefault="00BC1974" w:rsidP="00BC1974" w:rsidR="00BC1974">
      <w:pPr>
        <w:spacing w:after="0"/>
        <w:jc w:val="both"/>
      </w:pPr>
    </w:p>
    <w:p w:rsidRDefault="00BC1974" w:rsidP="00BC1974" w:rsidR="00BC1974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C1974" w:rsidP="00BC1974" w:rsidR="00BC1974">
      <w:pPr>
        <w:spacing w:after="0"/>
        <w:jc w:val="both"/>
      </w:pPr>
    </w:p>
    <w:p w:rsidRDefault="00BC1974" w:rsidP="00BC1974" w:rsidR="00BC1974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PRO BIOS j.d.o.o., OIB: 10416380497 sa sjedištem u Vladimira Nazora 32, 40000 </w:t>
      </w:r>
      <w:proofErr w:type="spellStart"/>
      <w:r>
        <w:t>Mihovljan</w:t>
      </w:r>
      <w:proofErr w:type="spellEnd"/>
      <w:r>
        <w:t>, iznosi 6.492,95</w:t>
      </w:r>
      <w:r>
        <w:t xml:space="preserve"> kn.</w:t>
      </w:r>
    </w:p>
    <w:p w:rsidRDefault="00BC1974" w:rsidP="00BC1974" w:rsidR="00BC1974">
      <w:pPr>
        <w:spacing w:after="0"/>
        <w:jc w:val="both"/>
      </w:pPr>
    </w:p>
    <w:p w:rsidRDefault="00BC1974" w:rsidP="00BC1974" w:rsidR="00BC1974">
      <w:pPr>
        <w:spacing w:after="0"/>
        <w:jc w:val="both"/>
      </w:pPr>
      <w:r>
        <w:tab/>
        <w:t xml:space="preserve">II/ Poziva se osoba ovlaštena za zastupanje dužnika </w:t>
      </w:r>
      <w:proofErr w:type="spellStart"/>
      <w:r>
        <w:t>Aristeja</w:t>
      </w:r>
      <w:proofErr w:type="spellEnd"/>
      <w:r>
        <w:t xml:space="preserve"> Juras, OIB: 35905933572, Vladimira Nazora 32, </w:t>
      </w:r>
      <w:proofErr w:type="spellStart"/>
      <w:r>
        <w:t>Mihovljan</w:t>
      </w:r>
      <w:proofErr w:type="spellEnd"/>
      <w:r>
        <w:t xml:space="preserve">,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C1974" w:rsidP="00BC1974" w:rsidR="00BC1974">
      <w:pPr>
        <w:spacing w:after="0"/>
        <w:jc w:val="both"/>
      </w:pPr>
    </w:p>
    <w:p w:rsidRDefault="00BC1974" w:rsidP="00BC1974" w:rsidR="00BC1974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C1974" w:rsidP="00BC1974" w:rsidR="00BC1974">
      <w:pPr>
        <w:spacing w:after="0"/>
        <w:jc w:val="both"/>
      </w:pPr>
    </w:p>
    <w:p w:rsidRDefault="00BC1974" w:rsidP="00BC1974" w:rsidR="00BC1974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C1974" w:rsidP="00BC1974" w:rsidR="00BC1974">
      <w:pPr>
        <w:spacing w:after="0"/>
        <w:ind w:firstLine="720"/>
        <w:jc w:val="both"/>
      </w:pPr>
    </w:p>
    <w:p w:rsidRDefault="00BC1974" w:rsidP="00BC1974" w:rsidR="00BC1974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C1974" w:rsidP="00BC1974" w:rsidR="00BC1974">
      <w:pPr>
        <w:spacing w:after="0"/>
        <w:outlineLvl w:val="0"/>
      </w:pPr>
    </w:p>
    <w:p w:rsidRDefault="00BC1974" w:rsidP="00BC1974" w:rsidR="00BC1974">
      <w:pPr>
        <w:spacing w:after="0"/>
        <w:jc w:val="center"/>
        <w:outlineLvl w:val="0"/>
      </w:pPr>
    </w:p>
    <w:p w:rsidRDefault="00BC1974" w:rsidP="00BC1974" w:rsidR="00BC1974">
      <w:pPr>
        <w:spacing w:after="0"/>
        <w:jc w:val="center"/>
        <w:outlineLvl w:val="0"/>
      </w:pPr>
    </w:p>
    <w:p w:rsidRDefault="00BC1974" w:rsidP="00BC1974" w:rsidR="00BC1974">
      <w:pPr>
        <w:spacing w:after="0"/>
        <w:jc w:val="center"/>
        <w:outlineLvl w:val="0"/>
      </w:pPr>
      <w:r>
        <w:lastRenderedPageBreak/>
        <w:t>Obrazloženje</w:t>
      </w:r>
    </w:p>
    <w:p w:rsidRDefault="00BC1974" w:rsidP="00BC1974" w:rsidR="00BC1974">
      <w:pPr>
        <w:spacing w:after="0"/>
        <w:outlineLvl w:val="0"/>
      </w:pPr>
    </w:p>
    <w:p w:rsidRDefault="00BC1974" w:rsidP="00BC1974" w:rsidR="00BC1974">
      <w:pPr>
        <w:spacing w:after="0"/>
        <w:jc w:val="both"/>
        <w:outlineLvl w:val="0"/>
      </w:pPr>
      <w:r>
        <w:tab/>
        <w:t>Dana 12. svibnja 2017</w:t>
      </w:r>
      <w:r>
        <w:t xml:space="preserve">. godine, predlagatelj Financijska agencija, Regionalni centar Zagreb Podružnica Varaždin, podnio je prijedlog za otvaranje stečajnog postupka nad dužnikom PRO BIOS j.d.o.o., OIB: 10416380497 sa sjedištem u Vladimira Nazora 32, 40000 </w:t>
      </w:r>
      <w:proofErr w:type="spellStart"/>
      <w:r>
        <w:t>Mihovljan</w:t>
      </w:r>
      <w:proofErr w:type="spellEnd"/>
      <w:r>
        <w:t>, navodeći da dužnik na dan 10. svibnja 2017</w:t>
      </w:r>
      <w:r>
        <w:t>. u Očevidniku redoslijeda osnova za plaćanje ima evidentirane neizvršene osnove za plaćan</w:t>
      </w:r>
      <w:r>
        <w:t>je u ukupnom iznosu od 6.492,95</w:t>
      </w:r>
      <w:r>
        <w:t xml:space="preserve"> kn te da dužnik nema zaposlenih.</w:t>
      </w:r>
    </w:p>
    <w:p w:rsidRDefault="00BC1974" w:rsidP="00BC1974" w:rsidR="00BC1974">
      <w:pPr>
        <w:spacing w:after="0"/>
        <w:jc w:val="both"/>
        <w:outlineLvl w:val="0"/>
      </w:pPr>
    </w:p>
    <w:p w:rsidRDefault="00BC1974" w:rsidP="00BC1974" w:rsidR="00BC1974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BC1974" w:rsidP="00BC1974" w:rsidR="00BC1974">
      <w:pPr>
        <w:spacing w:after="0"/>
        <w:jc w:val="both"/>
        <w:outlineLvl w:val="0"/>
      </w:pPr>
    </w:p>
    <w:p w:rsidRDefault="00BC1974" w:rsidP="00BC1974" w:rsidR="00BC1974">
      <w:pPr>
        <w:spacing w:after="0"/>
        <w:jc w:val="center"/>
        <w:outlineLvl w:val="0"/>
      </w:pPr>
    </w:p>
    <w:p w:rsidRDefault="00BC1974" w:rsidP="00BC1974" w:rsidR="00BC1974">
      <w:pPr>
        <w:spacing w:after="0"/>
        <w:jc w:val="center"/>
        <w:outlineLvl w:val="0"/>
      </w:pPr>
    </w:p>
    <w:p w:rsidRDefault="00BC1974" w:rsidP="00BC1974" w:rsidR="00BC1974">
      <w:pPr>
        <w:spacing w:after="0"/>
        <w:jc w:val="center"/>
        <w:outlineLvl w:val="0"/>
      </w:pPr>
      <w:r>
        <w:t>U Varaždinu, 15. svibnja 2017</w:t>
      </w:r>
      <w:r>
        <w:t xml:space="preserve">. </w:t>
      </w:r>
    </w:p>
    <w:p w:rsidRDefault="00BC1974" w:rsidP="00BC1974" w:rsidR="00BC1974">
      <w:pPr>
        <w:spacing w:after="0"/>
        <w:jc w:val="center"/>
        <w:outlineLvl w:val="0"/>
      </w:pPr>
    </w:p>
    <w:p w:rsidRDefault="00BC1974" w:rsidP="00BC1974" w:rsidR="00BC1974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C1974" w:rsidP="00BC1974" w:rsidR="00BC1974">
      <w:pPr>
        <w:spacing w:after="0"/>
        <w:jc w:val="center"/>
        <w:outlineLvl w:val="0"/>
      </w:pPr>
    </w:p>
    <w:p w:rsidRDefault="00BC1974" w:rsidP="00BC1974" w:rsidR="00BC1974">
      <w:pPr>
        <w:spacing w:after="0"/>
        <w:ind w:firstLine="720" w:left="3600"/>
        <w:jc w:val="center"/>
        <w:outlineLvl w:val="0"/>
      </w:pPr>
      <w:r>
        <w:t>Sudac</w:t>
      </w:r>
    </w:p>
    <w:p w:rsidRDefault="00BC1974" w:rsidP="00BC1974" w:rsidR="00BC1974">
      <w:pPr>
        <w:spacing w:after="0"/>
        <w:ind w:firstLine="720" w:left="3600"/>
        <w:jc w:val="center"/>
        <w:outlineLvl w:val="0"/>
      </w:pPr>
    </w:p>
    <w:p w:rsidRDefault="00BC1974" w:rsidP="00BC1974" w:rsidR="00BC1974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D16B59">
        <w:t>, v.r.</w:t>
      </w:r>
      <w:bookmarkStart w:name="_GoBack" w:id="0"/>
      <w:bookmarkEnd w:id="0"/>
    </w:p>
    <w:p w:rsidRDefault="00BC1974" w:rsidP="00BC1974" w:rsidR="00BC1974">
      <w:pPr>
        <w:spacing w:after="0"/>
        <w:ind w:firstLine="720" w:left="3600"/>
        <w:jc w:val="center"/>
        <w:outlineLvl w:val="0"/>
      </w:pPr>
    </w:p>
    <w:p w:rsidRDefault="00BC1974" w:rsidP="00BC1974" w:rsidR="00BC1974">
      <w:pPr>
        <w:spacing w:after="0"/>
        <w:outlineLvl w:val="0"/>
      </w:pPr>
    </w:p>
    <w:p w:rsidRDefault="00BC1974" w:rsidP="00BC1974" w:rsidR="00BC1974">
      <w:pPr>
        <w:spacing w:after="0"/>
        <w:outlineLvl w:val="0"/>
      </w:pPr>
    </w:p>
    <w:p w:rsidRDefault="00BC1974" w:rsidP="00BC1974" w:rsidR="00BC1974">
      <w:pPr>
        <w:spacing w:after="0"/>
        <w:outlineLvl w:val="0"/>
      </w:pPr>
    </w:p>
    <w:p w:rsidRDefault="00BC1974" w:rsidP="00BC1974" w:rsidR="00BC1974">
      <w:pPr>
        <w:spacing w:after="0"/>
        <w:outlineLvl w:val="0"/>
      </w:pPr>
    </w:p>
    <w:p w:rsidRDefault="00BC1974" w:rsidP="00BC1974" w:rsidR="00BC1974">
      <w:pPr>
        <w:spacing w:after="0"/>
        <w:outlineLvl w:val="0"/>
      </w:pPr>
      <w:r>
        <w:t>DNA:</w:t>
      </w:r>
    </w:p>
    <w:p w:rsidRDefault="00BC1974" w:rsidP="00BC1974" w:rsidR="00BC1974">
      <w:pPr>
        <w:spacing w:after="0"/>
        <w:rPr>
          <w:lang w:val="en-US"/>
        </w:rPr>
      </w:pPr>
    </w:p>
    <w:p w:rsidRDefault="00BC1974" w:rsidP="00BC1974" w:rsidR="00BC1974">
      <w:pPr>
        <w:spacing w:after="0"/>
      </w:pPr>
      <w:r>
        <w:t>- e-Oglasna ploča suda</w:t>
      </w:r>
    </w:p>
    <w:p w:rsidRDefault="00BC1974" w:rsidP="00BC1974" w:rsidR="00BC1974">
      <w:pPr>
        <w:spacing w:after="0"/>
      </w:pPr>
    </w:p>
    <w:p w:rsidRDefault="00BC1974" w:rsidP="00BC1974" w:rsidR="00BC1974">
      <w:pPr>
        <w:spacing w:after="0"/>
      </w:pPr>
    </w:p>
    <w:p w:rsidRDefault="00AE649C" w:rsidP="00BC1974" w:rsidR="00AE649C" w:rsidRPr="00B76F3C">
      <w:pPr>
        <w:pStyle w:val="NormaleSPIS"/>
        <w:spacing w:after="0"/>
      </w:pPr>
    </w:p>
    <w:p w:rsidRDefault="00AB4602" w:rsidP="00BC197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C197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AAB" w:rsidP="00537B78" w:rsidR="006E4AAB">
      <w:r>
        <w:separator/>
      </w:r>
    </w:p>
  </w:endnote>
  <w:endnote w:id="0" w:type="continuationSeparator">
    <w:p w:rsidRDefault="006E4AAB" w:rsidP="00537B78" w:rsidR="006E4A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AAB" w:rsidP="00537B78" w:rsidR="006E4AAB">
      <w:r>
        <w:separator/>
      </w:r>
    </w:p>
  </w:footnote>
  <w:footnote w:id="0" w:type="continuationSeparator">
    <w:p w:rsidRDefault="006E4AAB" w:rsidP="00537B78" w:rsidR="006E4A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974" w:rsidR="008333A9">
    <w:pPr>
      <w:pStyle w:val="Zaglavlje"/>
    </w:pPr>
    <w:r>
      <w:rPr>
        <w:rStyle w:val="PozadinaSvijetloCrvena"/>
        <w:shd w:fill="auto" w:color="auto" w:val="clear"/>
      </w:rPr>
      <w:t>Poslovni broj: 6 St-259/17-3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4AAB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1974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6B59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927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St-259/2017-3</izvorni_sadrzaj>
    <derivirana_varijabla naziv="DomainObject.Oznaka_1">St-259/2017-3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St-259/2017</izvorni_sadrzaj>
    <derivirana_varijabla naziv="DomainObject.Predmet.OznakaBroj_1">St-259/2017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BIOS jednostavno društvo s ograničenom odgovornošću za njegu i održavanje tijela</izvorni_sadrzaj>
    <derivirana_varijabla naziv="DomainObject.Predmet.ProtustrankaFormated_1">  PRO BIOS jednostavno društvo s ograničenom odgovornošću za njegu i održavanje tijela</derivirana_varijabla>
  </DomainObject.Predmet.ProtustrankaFormated>
  <DomainObject.Predmet.ProtustrankaFormatedOIB>
    <izvorni_sadrzaj>  PRO BIOS jednostavno društvo s ograničenom odgovornošću za njegu i održavanje tijela, OIB 10416380497</izvorni_sadrzaj>
    <derivirana_varijabla naziv="DomainObject.Predmet.ProtustrankaFormatedOIB_1">  PRO BIOS jednostavno društvo s ograničenom odgovornošću za njegu i održavanje tijela, OIB 10416380497</derivirana_varijabla>
  </DomainObject.Predmet.ProtustrankaFormatedOIB>
  <DomainObject.Predmet.ProtustrankaFormatedWithAdress>
    <izvorni_sadrzaj> PRO BIOS jednostavno društvo s ograničenom odgovornošću za njegu i održavanje tijela, Vladimira Nazora 32, 40000 Mihovljan</izvorni_sadrzaj>
    <derivirana_varijabla naziv="DomainObject.Predmet.ProtustrankaFormatedWithAdress_1"> PRO BIOS jednostavno društvo s ograničenom odgovornošću za njegu i održavanje tijela, Vladimira Nazora 32, 40000 Mihovljan</derivirana_varijabla>
  </DomainObject.Predmet.ProtustrankaFormatedWithAdress>
  <DomainObject.Predmet.ProtustrankaFormatedWithAdressOIB>
    <izvorni_sadrzaj> PRO BIOS jednostavno društvo s ograničenom odgovornošću za njegu i održavanje tijela, OIB 10416380497, Vladimira Nazora 32, 40000 Mihovljan</izvorni_sadrzaj>
    <derivirana_varijabla naziv="DomainObject.Predmet.ProtustrankaFormatedWithAdressOIB_1"> PRO BIOS jednostavno društvo s ograničenom odgovornošću za njegu i održavanje tijela, OIB 10416380497, Vladimira Nazora 32, 40000 Mihovljan</derivirana_varijabla>
  </DomainObject.Predmet.ProtustrankaFormatedWithAdressOIB>
  <DomainObject.Predmet.ProtustrankaWithAdress>
    <izvorni_sadrzaj>PRO BIOS jednostavno društvo s ograničenom odgovornošću za njegu i održavanje tijela Vladimira Nazora 32, 40000 Mihovljan</izvorni_sadrzaj>
    <derivirana_varijabla naziv="DomainObject.Predmet.ProtustrankaWithAdress_1">PRO BIOS jednostavno društvo s ograničenom odgovornošću za njegu i održavanje tijela Vladimira Nazora 32, 40000 Mihovljan</derivirana_varijabla>
  </DomainObject.Predmet.ProtustrankaWithAdress>
  <DomainObject.Predmet.ProtustrankaWithAdressOIB>
    <izvorni_sadrzaj>PRO BIOS jednostavno društvo s ograničenom odgovornošću za njegu i održavanje tijela, OIB 10416380497, Vladimira Nazora 32, 40000 Mihovljan</izvorni_sadrzaj>
    <derivirana_varijabla naziv="DomainObject.Predmet.ProtustrankaWithAdressOIB_1">PRO BIOS jednostavno društvo s ograničenom odgovornošću za njegu i održavanje tijela, OIB 10416380497, Vladimira Nazora 32, 40000 Mihovljan</derivirana_varijabla>
  </DomainObject.Predmet.ProtustrankaWithAdressOIB>
  <DomainObject.Predmet.ProtustrankaNazivFormated>
    <izvorni_sadrzaj>PRO BIOS jednostavno društvo s ograničenom odgovornošću za njegu i održavanje tijela</izvorni_sadrzaj>
    <derivirana_varijabla naziv="DomainObject.Predmet.ProtustrankaNazivFormated_1">PRO BIOS jednostavno društvo s ograničenom odgovornošću za njegu i održavanje tijela</derivirana_varijabla>
  </DomainObject.Predmet.ProtustrankaNazivFormated>
  <DomainObject.Predmet.ProtustrankaNazivFormatedOIB>
    <izvorni_sadrzaj>PRO BIOS jednostavno društvo s ograničenom odgovornošću za njegu i održavanje tijela, OIB 10416380497</izvorni_sadrzaj>
    <derivirana_varijabla naziv="DomainObject.Predmet.ProtustrankaNazivFormatedOIB_1">PRO BIOS jednostavno društvo s ograničenom odgovornošću za njegu i održavanje tijela, OIB 10416380497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6492.95</izvorni_sadrzaj>
    <derivirana_varijabla naziv="DomainObject.Predmet.TrenutnaVrijednost_1">6492.95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BIOS jednostavno društvo s ograničenom odgovornošću za njegu i održavanje tijela</item>
    </izvorni_sadrzaj>
    <derivirana_varijabla naziv="DomainObject.Predmet.ProtuStrankaListFormated_1">
      <item>PRO BIOS jednostavno društvo s ograničenom odgovornošću za njegu i održavanje tijela</item>
    </derivirana_varijabla>
  </DomainObject.Predmet.ProtuStrankaListFormated>
  <DomainObject.Predmet.ProtuStrankaListFormatedOIB>
    <izvorni_sadrzaj>
      <item>PRO BIOS jednostavno društvo s ograničenom odgovornošću za njegu i održavanje tijela, OIB 10416380497</item>
    </izvorni_sadrzaj>
    <derivirana_varijabla naziv="DomainObject.Predmet.ProtuStrankaListFormatedOIB_1">
      <item>PRO BIOS jednostavno društvo s ograničenom odgovornošću za njegu i održavanje tijela, OIB 10416380497</item>
    </derivirana_varijabla>
  </DomainObject.Predmet.ProtuStrankaListFormatedOIB>
  <DomainObject.Predmet.ProtuStrankaListFormatedWithAdress>
    <izvorni_sadrzaj>
      <item>PRO BIOS jednostavno društvo s ograničenom odgovornošću za njegu i održavanje tijela, Vladimira Nazora 32, 40000 Mihovljan</item>
    </izvorni_sadrzaj>
    <derivirana_varijabla naziv="DomainObject.Predmet.ProtuStrankaListFormatedWithAdress_1">
      <item>PRO BIOS jednostavno društvo s ograničenom odgovornošću za njegu i održavanje tijela, Vladimira Nazora 32, 40000 Mihovljan</item>
    </derivirana_varijabla>
  </DomainObject.Predmet.ProtuStrankaListFormatedWithAdress>
  <DomainObject.Predmet.ProtuStrankaListFormatedWithAdressOIB>
    <izvorni_sadrzaj>
      <item>PRO BIOS jednostavno društvo s ograničenom odgovornošću za njegu i održavanje tijela, OIB 10416380497, Vladimira Nazora 32, 40000 Mihovljan</item>
    </izvorni_sadrzaj>
    <derivirana_varijabla naziv="DomainObject.Predmet.ProtuStrankaListFormatedWithAdressOIB_1">
      <item>PRO BIOS jednostavno društvo s ograničenom odgovornošću za njegu i održavanje tijela, OIB 10416380497, Vladimira Nazora 32, 40000 Mihovljan</item>
    </derivirana_varijabla>
  </DomainObject.Predmet.ProtuStrankaListFormatedWithAdressOIB>
  <DomainObject.Predmet.ProtuStrankaListNazivFormated>
    <izvorni_sadrzaj>
      <item>PRO BIOS jednostavno društvo s ograničenom odgovornošću za njegu i održavanje tijela</item>
    </izvorni_sadrzaj>
    <derivirana_varijabla naziv="DomainObject.Predmet.ProtuStrankaListNazivFormated_1">
      <item>PRO BIOS jednostavno društvo s ograničenom odgovornošću za njegu i održavanje tijela</item>
    </derivirana_varijabla>
  </DomainObject.Predmet.ProtuStrankaListNazivFormated>
  <DomainObject.Predmet.ProtuStrankaListNazivFormatedOIB>
    <izvorni_sadrzaj>
      <item>PRO BIOS jednostavno društvo s ograničenom odgovornošću za njegu i održavanje tijela, OIB 10416380497</item>
    </izvorni_sadrzaj>
    <derivirana_varijabla naziv="DomainObject.Predmet.ProtuStrankaListNazivFormatedOIB_1">
      <item>PRO BIOS jednostavno društvo s ograničenom odgovornošću za njegu i održavanje tijela, OIB 10416380497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St-259/2017-3</izvorni_sadrzaj>
    <derivirana_varijabla naziv="DomainObject.PoslovniBrojDokumenta_1">St-259/2017-3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BIOS jednostavno društvo s ograničenom odgovornošću za njegu i održavanje tijela</izvorni_sadrzaj>
    <derivirana_varijabla naziv="DomainObject.Predmet.ProtustrankaIDrugi_1">PRO BIOS jednostavno društvo s ograničenom odgovornošću za njegu i održavanje tijela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 BIOS jednostavno društvo s ograničenom odgovornošću za njegu i održavanje tijela, OIB 10416380497, Vladimira Nazora 32, 40000 Mihovljan</izvorni_sadrzaj>
    <derivirana_varijabla naziv="DomainObject.Predmet.ProtustrankaIDrugiAdressOIB_1">PRO BIOS jednostavno društvo s ograničenom odgovornošću za njegu i održavanje tijela, OIB 10416380497, Vladimira Nazora 32,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 BIOS jednostavno društvo s ograničenom odgovornošću za njegu i održavanje tijela</item>
      <item>Sudski registar</item>
      <item>e-oglasna ploča</item>
    </izvorni_sadrzaj>
    <derivirana_varijabla naziv="DomainObject.Predmet.SudioniciListNaziv_1">
      <item>Financijska agencija</item>
      <item>PRO BIOS jednostavno društvo s ograničenom odgovornošću za njegu i održavanje tijela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PRO BIOS jednostavno društvo s ograničenom odgovornošću za njegu i održavanje tijela, OIB 10416380497, Vladimira Nazora 32,40000 Mihovljan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PRO BIOS jednostavno društvo s ograničenom odgovornošću za njegu i održavanje tijela, OIB 10416380497, Vladimira Nazora 32,40000 Mihovljan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C4D84-BB2B-4F4D-8FEF-91E79A8CB2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2540</properties:Characters>
  <properties:Lines>76</properties:Lines>
  <properties:Paragraphs>18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2017-05-15T07:44:00Z</cp:lastPrinted>
  <dcterms:modified xmlns:xsi="http://www.w3.org/2001/XMLSchema-instance" xsi:type="dcterms:W3CDTF">2017-05-15T07:44:00Z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St-259/2017-3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