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f4f0" w14:paraId="e44f4f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FF281A" w:rsidR="00FF281A" w:rsidRPr="00FF281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281A" w:rsidRPr="00FF281A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FF281A" w:rsidRPr="00FF281A">
        <w:rPr>
          <w:rFonts w:cs="Times New Roman" w:eastAsia="Times New Roman"/>
          <w:lang w:eastAsia="hr-HR"/>
        </w:rPr>
        <w:t>Broj: 14. St-2403/2015.</w:t>
      </w:r>
    </w:p>
    <w:p w:rsidRDefault="00FF281A" w:rsidP="00FF281A" w:rsidR="00FF281A" w:rsidRPr="00FF281A">
      <w:pPr>
        <w:spacing w:after="0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F281A" w:rsidP="00FF281A" w:rsidR="00FF281A" w:rsidRPr="00FF281A">
      <w:pPr>
        <w:spacing w:after="0"/>
        <w:rPr>
          <w:rFonts w:cs="Times New Roman" w:eastAsia="Times New Roman"/>
          <w:b/>
          <w:lang w:eastAsia="hr-HR"/>
        </w:rPr>
      </w:pPr>
      <w:r w:rsidRPr="00FF281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F281A">
        <w:rPr>
          <w:rFonts w:cs="Times New Roman" w:eastAsia="Times New Roman"/>
          <w:b/>
          <w:lang w:eastAsia="hr-HR"/>
        </w:rPr>
        <w:t>Sukoišanska</w:t>
      </w:r>
      <w:proofErr w:type="spellEnd"/>
      <w:r w:rsidRPr="00FF281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F281A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FF281A" w:rsidP="00FF281A" w:rsidR="00FF281A" w:rsidRPr="00FF281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F281A" w:rsidP="00FF281A" w:rsidR="00FF281A" w:rsidRPr="00FF281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F281A">
        <w:rPr>
          <w:rFonts w:cs="Times New Roman" w:eastAsia="Times New Roman"/>
          <w:b/>
          <w:lang w:eastAsia="hr-HR"/>
        </w:rPr>
        <w:t>R J E Š E NJ E</w:t>
      </w:r>
    </w:p>
    <w:p w:rsidRDefault="00FF281A" w:rsidP="00FF281A" w:rsidR="00FF281A" w:rsidRPr="00FF281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b/>
          <w:lang w:eastAsia="hr-HR"/>
        </w:rPr>
        <w:tab/>
      </w:r>
      <w:r w:rsidRPr="00FF281A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ELEKTROLIT, društvo s ograničenom odgovornošću za građenje i usluge, Imotski, Ante Starčevića 11., OIB: 43191683101., MBS: 060278246., dana 09. studenog 2016. godine</w:t>
      </w: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center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>r i j e š i o  j e</w:t>
      </w:r>
    </w:p>
    <w:p w:rsidRDefault="00FF281A" w:rsidP="00FF281A" w:rsidR="00FF281A" w:rsidRPr="00FF28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>Otvara se skraćeni stečajni postupak nad Dužnikom: ELEKTROLIT, društvo s ograničenom odgovornošću za građenje i usluge, Imotski, Ante Starčevića 11., OIB: 43191683101., MBS: 060278246. Skraćeni stečajni postupak je otvoren dana 09. studenog 2016. godine u 12,00 sati, kada je ovo rješenje objavljeno na mrežnoj stranici e-Oglasna ploča sudova.</w:t>
      </w:r>
    </w:p>
    <w:p w:rsidRDefault="00FF281A" w:rsidP="00FF281A" w:rsidR="00FF281A" w:rsidRPr="00FF281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FF281A">
        <w:rPr>
          <w:rFonts w:cs="Times New Roman" w:eastAsia="Times New Roman"/>
          <w:lang w:eastAsia="hr-HR"/>
        </w:rPr>
        <w:t>Jelenko</w:t>
      </w:r>
      <w:proofErr w:type="spellEnd"/>
      <w:r w:rsidRPr="00FF281A">
        <w:rPr>
          <w:rFonts w:cs="Times New Roman" w:eastAsia="Times New Roman"/>
          <w:lang w:eastAsia="hr-HR"/>
        </w:rPr>
        <w:t xml:space="preserve"> </w:t>
      </w:r>
      <w:proofErr w:type="spellStart"/>
      <w:r w:rsidRPr="00FF281A">
        <w:rPr>
          <w:rFonts w:cs="Times New Roman" w:eastAsia="Times New Roman"/>
          <w:lang w:eastAsia="hr-HR"/>
        </w:rPr>
        <w:t>Lehki</w:t>
      </w:r>
      <w:proofErr w:type="spellEnd"/>
      <w:r w:rsidRPr="00FF281A">
        <w:rPr>
          <w:rFonts w:cs="Times New Roman" w:eastAsia="Times New Roman"/>
          <w:lang w:eastAsia="hr-HR"/>
        </w:rPr>
        <w:t xml:space="preserve">, Pavla </w:t>
      </w:r>
      <w:proofErr w:type="spellStart"/>
      <w:r w:rsidRPr="00FF281A">
        <w:rPr>
          <w:rFonts w:cs="Times New Roman" w:eastAsia="Times New Roman"/>
          <w:lang w:eastAsia="hr-HR"/>
        </w:rPr>
        <w:t>Hazta</w:t>
      </w:r>
      <w:proofErr w:type="spellEnd"/>
      <w:r w:rsidRPr="00FF281A">
        <w:rPr>
          <w:rFonts w:cs="Times New Roman" w:eastAsia="Times New Roman"/>
          <w:lang w:eastAsia="hr-HR"/>
        </w:rPr>
        <w:t xml:space="preserve"> 10., Zagreb, OIB: 96068307857.</w:t>
      </w:r>
    </w:p>
    <w:p w:rsidRDefault="00FF281A" w:rsidP="00FF281A" w:rsidR="00FF281A" w:rsidRPr="00FF281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>Zaključuje se skraćeni stečajni postupak nad Dužnikom: ELEKTROLIT, društvo s ograničenom odgovornošću za građenje i usluge, Imotski, Ante Starčevića 11., OIB: 43191683101., MBS: 060278246.</w:t>
      </w:r>
    </w:p>
    <w:p w:rsidRDefault="00FF281A" w:rsidP="00FF281A" w:rsidR="00FF281A" w:rsidRPr="00FF281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FF281A" w:rsidP="00FF281A" w:rsidR="00FF281A" w:rsidRPr="00FF281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center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>Obrazloženje</w:t>
      </w:r>
    </w:p>
    <w:p w:rsidRDefault="00FF281A" w:rsidP="00FF281A" w:rsidR="00FF281A" w:rsidRPr="00FF28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26. studenog 2015. godine Zahtjev za provedbu skraćenog stečajnog postupka (Zahtjev) nad Dužnikom: ELEKTROLIT, društvo s ograničenom odgovornošću za građenje i usluge, Imotski, Ante Starčevića 11..</w:t>
      </w: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664 dana, u ukupnom iznosu od: 16.660,02 kn, kao i da prema podacima koji su dostavljeni od Hrvatskog zavoda za mirovinskog osiguranje, Dužnik nema zaposlenih.</w:t>
      </w:r>
    </w:p>
    <w:p w:rsidRDefault="00FF281A" w:rsidP="00FF281A" w:rsidR="00FF281A" w:rsidRPr="00FF28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F281A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FF281A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FF281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F281A">
        <w:rPr>
          <w:rFonts w:cs="Times New Roman" w:eastAsia="Times New Roman"/>
          <w:b/>
          <w:lang w:eastAsia="hr-HR" w:val="en-AU"/>
        </w:rPr>
        <w:t xml:space="preserve">: 14. </w:t>
      </w:r>
      <w:r w:rsidRPr="00FF281A">
        <w:rPr>
          <w:rFonts w:cs="Times New Roman" w:eastAsia="Times New Roman"/>
          <w:b/>
          <w:lang w:eastAsia="hr-HR"/>
        </w:rPr>
        <w:t>St-2403/2015.</w:t>
      </w: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FF281A">
        <w:rPr>
          <w:rFonts w:cs="Times New Roman" w:eastAsia="Times New Roman"/>
          <w:i/>
          <w:lang w:eastAsia="hr-HR"/>
        </w:rPr>
        <w:t>Narodne novine</w:t>
      </w:r>
      <w:r w:rsidRPr="00FF281A">
        <w:rPr>
          <w:rFonts w:cs="Times New Roman" w:eastAsia="Times New Roman"/>
          <w:lang w:eastAsia="hr-HR"/>
        </w:rPr>
        <w:t>, broj: 71/15., dalje: SZ), ovaj Sud je 14.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ab/>
      </w:r>
    </w:p>
    <w:p w:rsidRDefault="00FF281A" w:rsidP="00FF281A" w:rsidR="00FF281A" w:rsidRPr="00FF28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FF281A" w:rsidP="00FF281A" w:rsidR="00FF281A" w:rsidRPr="00FF28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FF281A" w:rsidP="00FF281A" w:rsidR="00FF281A" w:rsidRPr="00FF28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FF281A" w:rsidP="00FF281A" w:rsidR="00FF281A" w:rsidRPr="00FF28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FF281A" w:rsidP="00FF281A" w:rsidR="00FF281A" w:rsidRPr="00FF28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FF281A" w:rsidP="00FF281A" w:rsidR="00FF281A" w:rsidRPr="00FF28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>U Splitu, 09. studenog 2016. godine</w:t>
      </w:r>
    </w:p>
    <w:p w:rsidRDefault="00FF281A" w:rsidP="00FF281A" w:rsidR="00FF281A" w:rsidRPr="00FF281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>S U D A C</w:t>
      </w:r>
    </w:p>
    <w:p w:rsidRDefault="00FF281A" w:rsidP="00FF281A" w:rsidR="00FF281A" w:rsidRPr="00FF281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>Jozo Ćaleta</w:t>
      </w:r>
    </w:p>
    <w:p w:rsidRDefault="00FF281A" w:rsidP="00FF281A" w:rsidR="00FF281A" w:rsidRPr="00FF281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F281A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FF281A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FF281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F281A">
        <w:rPr>
          <w:rFonts w:cs="Times New Roman" w:eastAsia="Times New Roman"/>
          <w:b/>
          <w:lang w:eastAsia="hr-HR" w:val="en-AU"/>
        </w:rPr>
        <w:t xml:space="preserve">: 14. </w:t>
      </w:r>
      <w:r w:rsidRPr="00FF281A">
        <w:rPr>
          <w:rFonts w:cs="Times New Roman" w:eastAsia="Times New Roman"/>
          <w:b/>
          <w:lang w:eastAsia="hr-HR"/>
        </w:rPr>
        <w:t>St-2403/2015.</w:t>
      </w: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>POUKA O PRAVNOM LIJEKU:</w:t>
      </w: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>DNA:</w:t>
      </w:r>
    </w:p>
    <w:p w:rsidRDefault="00FF281A" w:rsidP="00FF281A" w:rsidR="00FF281A" w:rsidRPr="00FF281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FF281A" w:rsidP="00FF281A" w:rsidR="00FF281A" w:rsidRPr="00FF281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>Dužniku,</w:t>
      </w:r>
    </w:p>
    <w:p w:rsidRDefault="00FF281A" w:rsidP="00FF281A" w:rsidR="00FF281A" w:rsidRPr="00FF281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FF281A">
        <w:rPr>
          <w:rFonts w:cs="Times New Roman" w:eastAsia="Times New Roman"/>
          <w:lang w:eastAsia="hr-HR"/>
        </w:rPr>
        <w:t>Jelenko</w:t>
      </w:r>
      <w:proofErr w:type="spellEnd"/>
      <w:r w:rsidRPr="00FF281A">
        <w:rPr>
          <w:rFonts w:cs="Times New Roman" w:eastAsia="Times New Roman"/>
          <w:lang w:eastAsia="hr-HR"/>
        </w:rPr>
        <w:t xml:space="preserve"> </w:t>
      </w:r>
      <w:proofErr w:type="spellStart"/>
      <w:r w:rsidRPr="00FF281A">
        <w:rPr>
          <w:rFonts w:cs="Times New Roman" w:eastAsia="Times New Roman"/>
          <w:lang w:eastAsia="hr-HR"/>
        </w:rPr>
        <w:t>Lehki</w:t>
      </w:r>
      <w:proofErr w:type="spellEnd"/>
      <w:r w:rsidRPr="00FF281A">
        <w:rPr>
          <w:rFonts w:cs="Times New Roman" w:eastAsia="Times New Roman"/>
          <w:lang w:eastAsia="hr-HR"/>
        </w:rPr>
        <w:t xml:space="preserve">, Pavla </w:t>
      </w:r>
      <w:proofErr w:type="spellStart"/>
      <w:r w:rsidRPr="00FF281A">
        <w:rPr>
          <w:rFonts w:cs="Times New Roman" w:eastAsia="Times New Roman"/>
          <w:lang w:eastAsia="hr-HR"/>
        </w:rPr>
        <w:t>Hatza</w:t>
      </w:r>
      <w:proofErr w:type="spellEnd"/>
      <w:r w:rsidRPr="00FF281A">
        <w:rPr>
          <w:rFonts w:cs="Times New Roman" w:eastAsia="Times New Roman"/>
          <w:lang w:eastAsia="hr-HR"/>
        </w:rPr>
        <w:t xml:space="preserve"> 10., Zagreb, </w:t>
      </w:r>
    </w:p>
    <w:p w:rsidRDefault="00FF281A" w:rsidP="00FF281A" w:rsidR="00FF281A" w:rsidRPr="00FF281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>Županijsko državno odvjetništvo Split,</w:t>
      </w:r>
    </w:p>
    <w:p w:rsidRDefault="00FF281A" w:rsidP="00FF281A" w:rsidR="00FF281A" w:rsidRPr="00FF281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 xml:space="preserve">Porezna uprava Split, </w:t>
      </w:r>
    </w:p>
    <w:p w:rsidRDefault="00FF281A" w:rsidP="00FF281A" w:rsidR="00FF281A" w:rsidRPr="00FF281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>e-Oglasna ploča Suda – rok 20. dana,</w:t>
      </w:r>
    </w:p>
    <w:p w:rsidRDefault="00FF281A" w:rsidP="00FF281A" w:rsidR="00FF281A" w:rsidRPr="00FF281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>sudski registar – nakon pravomoćnosti</w:t>
      </w:r>
    </w:p>
    <w:p w:rsidRDefault="00FF281A" w:rsidP="00FF281A" w:rsidR="00FF281A" w:rsidRPr="00FF281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281A">
        <w:rPr>
          <w:rFonts w:cs="Times New Roman" w:eastAsia="Times New Roman"/>
          <w:lang w:eastAsia="hr-HR"/>
        </w:rPr>
        <w:t>u spis.</w:t>
      </w: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81A" w:rsidP="00FF281A" w:rsidR="00FF281A" w:rsidRPr="00FF2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281A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362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St-2403/2015-5</izvorni_sadrzaj>
    <derivirana_varijabla naziv="DomainObject.Oznaka_1">St-2403/2015-5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2403</izvorni_sadrzaj>
    <derivirana_varijabla naziv="DomainObject.Predmet.Broj_1">2403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St-2403/2015</izvorni_sadrzaj>
    <derivirana_varijabla naziv="DomainObject.Predmet.OznakaBroj_1">St-2403/2015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ELEKTROLIT, društvo s ograničenom odgovornošću za građenje i usluge</izvorni_sadrzaj>
    <derivirana_varijabla naziv="DomainObject.Predmet.ProtustrankaFormated_1">  ELEKTROLIT, društvo s ograničenom odgovornošću za građenje i usluge</derivirana_varijabla>
  </DomainObject.Predmet.ProtustrankaFormated>
  <DomainObject.Predmet.ProtustrankaFormatedOIB>
    <izvorni_sadrzaj>  ELEKTROLIT, društvo s ograničenom odgovornošću za građenje i usluge, OIB 43191683101</izvorni_sadrzaj>
    <derivirana_varijabla naziv="DomainObject.Predmet.ProtustrankaFormatedOIB_1">  ELEKTROLIT, društvo s ograničenom odgovornošću za građenje i usluge, OIB 43191683101</derivirana_varijabla>
  </DomainObject.Predmet.ProtustrankaFormatedOIB>
  <DomainObject.Predmet.ProtustrankaFormatedWithAdress>
    <izvorni_sadrzaj> ELEKTROLIT, društvo s ograničenom odgovornošću za građenje i usluge, Ante Starčevića 11, 21260 Imotski</izvorni_sadrzaj>
    <derivirana_varijabla naziv="DomainObject.Predmet.ProtustrankaFormatedWithAdress_1"> ELEKTROLIT, društvo s ograničenom odgovornošću za građenje i usluge, Ante Starčevića 11, 21260 Imotski</derivirana_varijabla>
  </DomainObject.Predmet.ProtustrankaFormatedWithAdress>
  <DomainObject.Predmet.ProtustrankaFormatedWithAdressOIB>
    <izvorni_sadrzaj> ELEKTROLIT, društvo s ograničenom odgovornošću za građenje i usluge, OIB 43191683101, Ante Starčevića 11, 21260 Imotski</izvorni_sadrzaj>
    <derivirana_varijabla naziv="DomainObject.Predmet.ProtustrankaFormatedWithAdressOIB_1"> ELEKTROLIT, društvo s ograničenom odgovornošću za građenje i usluge, OIB 43191683101, Ante Starčevića 11, 21260 Imotski</derivirana_varijabla>
  </DomainObject.Predmet.ProtustrankaFormatedWithAdressOIB>
  <DomainObject.Predmet.ProtustrankaWithAdress>
    <izvorni_sadrzaj>ELEKTROLIT, društvo s ograničenom odgovornošću za građenje i usluge Ante Starčevića 11, 21260 Imotski</izvorni_sadrzaj>
    <derivirana_varijabla naziv="DomainObject.Predmet.ProtustrankaWithAdress_1">ELEKTROLIT, društvo s ograničenom odgovornošću za građenje i usluge Ante Starčevića 11, 21260 Imotski</derivirana_varijabla>
  </DomainObject.Predmet.ProtustrankaWithAdress>
  <DomainObject.Predmet.ProtustrankaWithAdressOIB>
    <izvorni_sadrzaj>ELEKTROLIT, društvo s ograničenom odgovornošću za građenje i usluge, OIB 43191683101, Ante Starčevića 11, 21260 Imotski</izvorni_sadrzaj>
    <derivirana_varijabla naziv="DomainObject.Predmet.ProtustrankaWithAdressOIB_1">ELEKTROLIT, društvo s ograničenom odgovornošću za građenje i usluge, OIB 43191683101, Ante Starčevića 11, 21260 Imotski</derivirana_varijabla>
  </DomainObject.Predmet.ProtustrankaWithAdressOIB>
  <DomainObject.Predmet.ProtustrankaNazivFormated>
    <izvorni_sadrzaj>ELEKTROLIT, društvo s ograničenom odgovornošću za građenje i usluge</izvorni_sadrzaj>
    <derivirana_varijabla naziv="DomainObject.Predmet.ProtustrankaNazivFormated_1">ELEKTROLIT, društvo s ograničenom odgovornošću za građenje i usluge</derivirana_varijabla>
  </DomainObject.Predmet.ProtustrankaNazivFormated>
  <DomainObject.Predmet.ProtustrankaNazivFormatedOIB>
    <izvorni_sadrzaj>ELEKTROLIT, društvo s ograničenom odgovornošću za građenje i usluge, OIB 43191683101</izvorni_sadrzaj>
    <derivirana_varijabla naziv="DomainObject.Predmet.ProtustrankaNazivFormatedOIB_1">ELEKTROLIT, društvo s ograničenom odgovornošću za građenje i usluge, OIB 43191683101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16660.02</izvorni_sadrzaj>
    <derivirana_varijabla naziv="DomainObject.Predmet.TrenutnaVrijednost_1">16660.02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ELEKTROLIT, društvo s ograničenom odgovornošću za građenje i usluge</item>
    </izvorni_sadrzaj>
    <derivirana_varijabla naziv="DomainObject.Predmet.ProtuStrankaListFormated_1">
      <item>ELEKTROLIT, društvo s ograničenom odgovornošću za građenje i usluge</item>
    </derivirana_varijabla>
  </DomainObject.Predmet.ProtuStrankaListFormated>
  <DomainObject.Predmet.ProtuStrankaListFormatedOIB>
    <izvorni_sadrzaj>
      <item>ELEKTROLIT, društvo s ograničenom odgovornošću za građenje i usluge, OIB 43191683101</item>
    </izvorni_sadrzaj>
    <derivirana_varijabla naziv="DomainObject.Predmet.ProtuStrankaListFormatedOIB_1">
      <item>ELEKTROLIT, društvo s ograničenom odgovornošću za građenje i usluge, OIB 43191683101</item>
    </derivirana_varijabla>
  </DomainObject.Predmet.ProtuStrankaListFormatedOIB>
  <DomainObject.Predmet.ProtuStrankaListFormatedWithAdress>
    <izvorni_sadrzaj>
      <item>ELEKTROLIT, društvo s ograničenom odgovornošću za građenje i usluge, Ante Starčevića 11, 21260 Imotski</item>
    </izvorni_sadrzaj>
    <derivirana_varijabla naziv="DomainObject.Predmet.ProtuStrankaListFormatedWithAdress_1">
      <item>ELEKTROLIT, društvo s ograničenom odgovornošću za građenje i usluge, Ante Starčevića 11, 21260 Imotski</item>
    </derivirana_varijabla>
  </DomainObject.Predmet.ProtuStrankaListFormatedWithAdress>
  <DomainObject.Predmet.ProtuStrankaListFormatedWithAdressOIB>
    <izvorni_sadrzaj>
      <item>ELEKTROLIT, društvo s ograničenom odgovornošću za građenje i usluge, OIB 43191683101, Ante Starčevića 11, 21260 Imotski</item>
    </izvorni_sadrzaj>
    <derivirana_varijabla naziv="DomainObject.Predmet.ProtuStrankaListFormatedWithAdressOIB_1">
      <item>ELEKTROLIT, društvo s ograničenom odgovornošću za građenje i usluge, OIB 43191683101, Ante Starčevića 11, 21260 Imotski</item>
    </derivirana_varijabla>
  </DomainObject.Predmet.ProtuStrankaListFormatedWithAdressOIB>
  <DomainObject.Predmet.ProtuStrankaListNazivFormated>
    <izvorni_sadrzaj>
      <item>ELEKTROLIT, društvo s ograničenom odgovornošću za građenje i usluge</item>
    </izvorni_sadrzaj>
    <derivirana_varijabla naziv="DomainObject.Predmet.ProtuStrankaListNazivFormated_1">
      <item>ELEKTROLIT, društvo s ograničenom odgovornošću za građenje i usluge</item>
    </derivirana_varijabla>
  </DomainObject.Predmet.ProtuStrankaListNazivFormated>
  <DomainObject.Predmet.ProtuStrankaListNazivFormatedOIB>
    <izvorni_sadrzaj>
      <item>ELEKTROLIT, društvo s ograničenom odgovornošću za građenje i usluge, OIB 43191683101</item>
    </izvorni_sadrzaj>
    <derivirana_varijabla naziv="DomainObject.Predmet.ProtuStrankaListNazivFormatedOIB_1">
      <item>ELEKTROLIT, društvo s ograničenom odgovornošću za građenje i usluge, OIB 43191683101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St-2403/2015-5</izvorni_sadrzaj>
    <derivirana_varijabla naziv="DomainObject.PoslovniBrojDokumenta_1">St-2403/2015-5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ELEKTROLIT, društvo s ograničenom odgovornošću za građenje i usluge</izvorni_sadrzaj>
    <derivirana_varijabla naziv="DomainObject.Predmet.ProtustrankaIDrugi_1">ELEKTROLIT,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ELEKTROLIT, društvo s ograničenom odgovornošću za građenje i usluge, OIB 43191683101, Ante Starčevića 11, 21260 Imotski</izvorni_sadrzaj>
    <derivirana_varijabla naziv="DomainObject.Predmet.ProtustrankaIDrugiAdressOIB_1">ELEKTROLIT, društvo s ograničenom odgovornošću za građenje i usluge, OIB 43191683101, Ante Starčevića 11,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ELEKTROLIT, društvo s ograničenom odgovornošću za građenje i usluge</item>
      <item>FINANCIJSKA AGENCIJA, RC SPLIT</item>
    </izvorni_sadrzaj>
    <derivirana_varijabla naziv="DomainObject.Predmet.SudioniciListNaziv_1">
      <item>ELEKTROLIT, društvo s ograničenom odgovornošću za građenje i usluge</item>
      <item>FINANCIJSKA AGENCIJA, RC SPLIT</item>
    </derivirana_varijabla>
  </DomainObject.Predmet.SudioniciListNaziv>
  <DomainObject.Predmet.SudioniciListAdressOIB>
    <izvorni_sadrzaj>
      <item>ELEKTROLIT, društvo s ograničenom odgovornošću za građenje i usluge, OIB 43191683101, Ante Starčevića 11,21260 Imotski</item>
      <item>FINANCIJSKA AGENCIJA, RC SPLIT, OIB 85821130368, Mažuranićevo šetalište 24 b,21000 Split</item>
    </izvorni_sadrzaj>
    <derivirana_varijabla naziv="DomainObject.Predmet.SudioniciListAdressOIB_1">
      <item>ELEKTROLIT, društvo s ograničenom odgovornošću za građenje i usluge, OIB 43191683101, Ante Starčevića 11,21260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A27773-CD2E-48E3-ABAA-061A499A4D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805</properties:Words>
  <properties:Characters>4331</properties:Characters>
  <properties:Lines>141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2016-11-09T12:21:00Z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St-2403/2015-5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