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ae1" w14:paraId="6763ae1" w:rsidRDefault="000863AA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</w:t>
      </w:r>
      <w:r w:rsidR="008C7DA1">
        <w:rPr>
          <w:rFonts w:cs="Times New Roman" w:hAnsi="Times New Roman" w:ascii="Times New Roman"/>
          <w:sz w:val="24"/>
          <w:szCs w:val="24"/>
        </w:rPr>
        <w:t>58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 xml:space="preserve">KUGELLAGER d.o.o. za unutarnju </w:t>
      </w:r>
      <w:r w:rsidR="00206349">
        <w:rPr>
          <w:rFonts w:hAnsi="Times New Roman" w:ascii="Times New Roman"/>
          <w:b/>
          <w:sz w:val="24"/>
          <w:szCs w:val="24"/>
        </w:rPr>
        <w:t xml:space="preserve">i vanjsku trgovinu „u stečaju“ </w:t>
      </w:r>
      <w:r w:rsidR="003731D7" w:rsidRPr="003731D7">
        <w:rPr>
          <w:rFonts w:hAnsi="Times New Roman" w:ascii="Times New Roman"/>
          <w:b/>
          <w:sz w:val="24"/>
          <w:szCs w:val="24"/>
        </w:rPr>
        <w:t>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8C7DA1">
        <w:rPr>
          <w:rFonts w:hAnsi="Times New Roman" w:ascii="Times New Roman"/>
          <w:sz w:val="24"/>
          <w:szCs w:val="24"/>
        </w:rPr>
        <w:t>2 studenog</w:t>
      </w:r>
      <w:r w:rsidR="00206349">
        <w:rPr>
          <w:rFonts w:hAnsi="Times New Roman" w:ascii="Times New Roman"/>
          <w:sz w:val="24"/>
          <w:szCs w:val="24"/>
        </w:rPr>
        <w:t xml:space="preserve"> 2017. g.</w:t>
      </w:r>
      <w:r w:rsidR="00710033" w:rsidRPr="003731D7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8C7DA1">
        <w:rPr>
          <w:rFonts w:cs="Times New Roman" w:hAnsi="Times New Roman" w:ascii="Times New Roman"/>
          <w:b/>
          <w:sz w:val="24"/>
          <w:szCs w:val="24"/>
        </w:rPr>
        <w:t>šestu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>
      <w:pPr>
        <w:spacing w:after="0"/>
      </w:pPr>
    </w:p>
    <w:p w:rsidRDefault="008366ED" w:rsidP="00355791" w:rsidR="00803FF3" w:rsidRPr="00E82B30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3731D7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3731D7">
        <w:rPr>
          <w:rFonts w:cs="Times New Roman" w:hAnsi="Times New Roman" w:ascii="Times New Roman"/>
          <w:sz w:val="24"/>
          <w:szCs w:val="24"/>
        </w:rPr>
        <w:t xml:space="preserve"> </w:t>
      </w:r>
      <w:r w:rsidR="008C7DA1">
        <w:rPr>
          <w:rFonts w:cs="Times New Roman" w:hAnsi="Times New Roman" w:ascii="Times New Roman"/>
          <w:b/>
          <w:sz w:val="24"/>
          <w:szCs w:val="24"/>
        </w:rPr>
        <w:t>82.617,00</w:t>
      </w:r>
      <w:r w:rsidR="0035579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82B30" w:rsidRPr="003731D7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8C7DA1">
        <w:rPr>
          <w:rFonts w:cs="Times New Roman" w:hAnsi="Times New Roman" w:ascii="Times New Roman"/>
          <w:b/>
          <w:sz w:val="24"/>
          <w:szCs w:val="24"/>
        </w:rPr>
        <w:t>13. prosinac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8C7DA1">
        <w:rPr>
          <w:rFonts w:cs="Times New Roman" w:hAnsi="Times New Roman" w:ascii="Times New Roman"/>
          <w:b/>
          <w:sz w:val="24"/>
          <w:szCs w:val="24"/>
        </w:rPr>
        <w:t>11,15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0863A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C7DA1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St-448/16-58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375FFD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375FF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375FFD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55791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8C7DA1">
        <w:rPr>
          <w:rFonts w:cs="Times New Roman" w:hAnsi="Times New Roman" w:ascii="Times New Roman"/>
          <w:sz w:val="24"/>
          <w:szCs w:val="24"/>
        </w:rPr>
        <w:t xml:space="preserve">25. listopada </w:t>
      </w:r>
      <w:r w:rsidR="00355791">
        <w:rPr>
          <w:rFonts w:cs="Times New Roman" w:hAnsi="Times New Roman" w:ascii="Times New Roman"/>
          <w:sz w:val="24"/>
          <w:szCs w:val="24"/>
        </w:rPr>
        <w:t>2017.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</w:t>
      </w:r>
      <w:r w:rsidR="00355791">
        <w:rPr>
          <w:rFonts w:cs="Times New Roman" w:hAnsi="Times New Roman" w:ascii="Times New Roman"/>
          <w:sz w:val="24"/>
          <w:szCs w:val="24"/>
        </w:rPr>
        <w:t>ji nekretnina stečajnog dužnika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</w:t>
      </w:r>
      <w:r w:rsidR="008C7DA1">
        <w:rPr>
          <w:rFonts w:cs="Times New Roman" w:hAnsi="Times New Roman" w:ascii="Times New Roman"/>
          <w:sz w:val="24"/>
          <w:szCs w:val="24"/>
        </w:rPr>
        <w:t>-58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8C7DA1">
        <w:rPr>
          <w:rFonts w:cs="Times New Roman" w:hAnsi="Times New Roman" w:ascii="Times New Roman"/>
          <w:sz w:val="24"/>
          <w:szCs w:val="24"/>
        </w:rPr>
        <w:t>2. studenog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20D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20D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31D7" w:rsidP="003731D7" w:rsidR="003731D7" w:rsidRP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R-</w:t>
      </w:r>
      <w:r w:rsidR="008C7DA1">
        <w:rPr>
          <w:rFonts w:cs="Times New Roman" w:hAnsi="Times New Roman" w:ascii="Times New Roman"/>
          <w:sz w:val="24"/>
          <w:szCs w:val="24"/>
        </w:rPr>
        <w:t>13.12.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B49" w:rsidP="001B1B5E" w:rsidR="00480B49">
      <w:pPr>
        <w:spacing w:lineRule="auto" w:line="240" w:after="0"/>
      </w:pPr>
      <w:r>
        <w:separator/>
      </w:r>
    </w:p>
  </w:endnote>
  <w:endnote w:id="0" w:type="continuationSeparator">
    <w:p w:rsidRDefault="00480B49" w:rsidP="001B1B5E" w:rsidR="00480B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B49" w:rsidP="001B1B5E" w:rsidR="00480B49">
      <w:pPr>
        <w:spacing w:lineRule="auto" w:line="240" w:after="0"/>
      </w:pPr>
      <w:r>
        <w:separator/>
      </w:r>
    </w:p>
  </w:footnote>
  <w:footnote w:id="0" w:type="continuationSeparator">
    <w:p w:rsidRDefault="00480B49" w:rsidP="001B1B5E" w:rsidR="00480B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31A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863AA"/>
    <w:rsid w:val="000C630B"/>
    <w:rsid w:val="000C7F5A"/>
    <w:rsid w:val="0013288D"/>
    <w:rsid w:val="0018145D"/>
    <w:rsid w:val="001B1B5E"/>
    <w:rsid w:val="001B662C"/>
    <w:rsid w:val="001F06C5"/>
    <w:rsid w:val="00206349"/>
    <w:rsid w:val="002112DB"/>
    <w:rsid w:val="0028196C"/>
    <w:rsid w:val="002B431A"/>
    <w:rsid w:val="002E0F04"/>
    <w:rsid w:val="00304B72"/>
    <w:rsid w:val="00355791"/>
    <w:rsid w:val="003731D7"/>
    <w:rsid w:val="00375FFD"/>
    <w:rsid w:val="00376E9E"/>
    <w:rsid w:val="00415A59"/>
    <w:rsid w:val="00480B49"/>
    <w:rsid w:val="004B55BE"/>
    <w:rsid w:val="004E44D2"/>
    <w:rsid w:val="004F571F"/>
    <w:rsid w:val="005E3008"/>
    <w:rsid w:val="00690574"/>
    <w:rsid w:val="006D6946"/>
    <w:rsid w:val="00710033"/>
    <w:rsid w:val="007F31FB"/>
    <w:rsid w:val="00803FF3"/>
    <w:rsid w:val="00820DED"/>
    <w:rsid w:val="008366ED"/>
    <w:rsid w:val="00881121"/>
    <w:rsid w:val="008C7DA1"/>
    <w:rsid w:val="008E4DF1"/>
    <w:rsid w:val="009312D3"/>
    <w:rsid w:val="009407E4"/>
    <w:rsid w:val="00943ACF"/>
    <w:rsid w:val="00973DBA"/>
    <w:rsid w:val="009E4630"/>
    <w:rsid w:val="00A14278"/>
    <w:rsid w:val="00AA3F0D"/>
    <w:rsid w:val="00AE7CDD"/>
    <w:rsid w:val="00B11229"/>
    <w:rsid w:val="00B11464"/>
    <w:rsid w:val="00B42A4D"/>
    <w:rsid w:val="00BE6A29"/>
    <w:rsid w:val="00BF4C27"/>
    <w:rsid w:val="00C34014"/>
    <w:rsid w:val="00C4591E"/>
    <w:rsid w:val="00C86804"/>
    <w:rsid w:val="00D04CD0"/>
    <w:rsid w:val="00E82B30"/>
    <w:rsid w:val="00E94C34"/>
    <w:rsid w:val="00E95823"/>
    <w:rsid w:val="00EC5DD6"/>
    <w:rsid w:val="00EE443A"/>
    <w:rsid w:val="00F201B0"/>
    <w:rsid w:val="00F41CF9"/>
    <w:rsid w:val="00F70657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3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43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3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3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3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3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43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3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3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3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70FB4-6DE9-4D2E-AC82-1D9266692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656</properties:Words>
  <properties:Characters>3486</properties:Characters>
  <properties:Lines>146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2017-11-02T13:27:00Z</dcterms:created>
  <dc:creator>point</dc:creator>
  <cp:lastModifiedBy>Danijela Sekulić</cp:lastModifiedBy>
  <cp:lastPrinted>2017-11-02T13:27:00Z</cp:lastPrinted>
  <dcterms:modified xmlns:xsi="http://www.w3.org/2001/XMLSchema-instance" xsi:type="dcterms:W3CDTF">2017-11-02T13:28:00Z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