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7a48" w14:paraId="f8c7a48" w:rsidRDefault="004B741D" w:rsidP="004B741D" w:rsidR="004B741D">
      <w:pPr>
        <w:jc w:val="right"/>
        <w15:collapsed w:val="false"/>
      </w:pPr>
    </w:p>
    <w:p w:rsidRDefault="00E961FE" w:rsidP="00E961FE" w:rsidR="00E961FE">
      <w:pPr>
        <w:jc w:val="right"/>
      </w:pPr>
      <w:r>
        <w:t>Broj: 6 St-</w:t>
      </w:r>
      <w:r w:rsidR="00C17512">
        <w:t>73</w:t>
      </w:r>
      <w:r w:rsidR="00C125A2">
        <w:t>/10-</w:t>
      </w:r>
      <w:r w:rsidR="00C17512">
        <w:t>475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520CA3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REPUBLIKA HRVATSKA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BB36BB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C17512">
        <w:rPr>
          <w:b/>
        </w:rPr>
        <w:t>LIMEX &amp; PARTNER d.o.o. "u stečaju" za proizvodnju i trgovinu, Donji Miholjac, Vukovarska 77/a, MBS: 030101534, OIB: 65052620195</w:t>
      </w:r>
      <w:r w:rsidR="009352A0" w:rsidRPr="009352A0">
        <w:rPr>
          <w:b/>
        </w:rPr>
        <w:t xml:space="preserve">,  </w:t>
      </w:r>
      <w:r>
        <w:t xml:space="preserve"> dana </w:t>
      </w:r>
      <w:r w:rsidR="00C17512">
        <w:t>9</w:t>
      </w:r>
      <w:r w:rsidR="00C125A2">
        <w:t>. listopada</w:t>
      </w:r>
      <w:r w:rsidR="00E961FE">
        <w:t xml:space="preserve"> </w:t>
      </w:r>
      <w:r w:rsidR="00520CA3">
        <w:t>201</w:t>
      </w:r>
      <w:r w:rsidR="00C17512">
        <w:t>7</w:t>
      </w:r>
      <w:r w:rsidR="00520CA3">
        <w:t>. g.,</w:t>
      </w:r>
    </w:p>
    <w:p w:rsidRDefault="00C125A2" w:rsidP="006E23FE" w:rsidR="00C125A2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C17512">
        <w:t>16. studeni 2017. g. u 9,45 sati</w:t>
      </w:r>
      <w:r>
        <w:t xml:space="preserve">, soba br. </w:t>
      </w:r>
      <w:r w:rsidR="00C17512">
        <w:t>36</w:t>
      </w:r>
      <w:r>
        <w:t xml:space="preserve">/II, Osijek, Zagrebačka 2 za dužnika </w:t>
      </w:r>
      <w:r w:rsidR="00C17512">
        <w:rPr>
          <w:b/>
        </w:rPr>
        <w:t>LIMEX &amp; PARTNER d.o.o. "u stečaju" za proizvodnju i trgovinu, Donji Miholjac, Vukovarska 77/a, MBS: 030101534, OIB: 65052620195</w:t>
      </w:r>
      <w:r w:rsidR="009352A0" w:rsidRPr="009352A0">
        <w:rPr>
          <w:b/>
        </w:rPr>
        <w:t xml:space="preserve">,  </w:t>
      </w:r>
      <w:r w:rsidR="00520CA3">
        <w:t>sa slijedećim Dnevnim redom:</w:t>
      </w:r>
    </w:p>
    <w:p w:rsidRDefault="00C125A2" w:rsidP="00BB36BB" w:rsidR="00C125A2">
      <w:pPr>
        <w:pStyle w:val="Tijeloteksta"/>
        <w:ind w:firstLine="348" w:left="360"/>
      </w:pP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C17512">
        <w:t>6. listopada 2017</w:t>
      </w:r>
      <w:r w:rsidR="006E23FE">
        <w:t>. g.</w:t>
      </w:r>
      <w:r w:rsidR="00520CA3">
        <w:t xml:space="preserve"> stečajn</w:t>
      </w:r>
      <w:r w:rsidR="00C125A2">
        <w:t>i</w:t>
      </w:r>
      <w:r w:rsidR="00520CA3">
        <w:t xml:space="preserve"> upravitelj predloži</w:t>
      </w:r>
      <w:r w:rsidR="00C125A2">
        <w:t>o</w:t>
      </w:r>
      <w:r w:rsidR="006E23FE">
        <w:t xml:space="preserve"> </w:t>
      </w:r>
      <w:r w:rsidR="00520CA3">
        <w:t xml:space="preserve">je zakazivanje završnog ročišta navodeći da je </w:t>
      </w:r>
      <w:r w:rsidR="006E23FE">
        <w:t>cjelokupna imovina stečajnog dužnika unovčena</w:t>
      </w:r>
      <w:r w:rsidR="00C125A2">
        <w:t xml:space="preserve"> te predlaže da se odredi završno ročište na kojem će se raspraviti završni račun dužnika. </w:t>
      </w: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C17512">
        <w:t>9. listopada 2017. g.</w:t>
      </w: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st. uprav. </w:t>
      </w:r>
      <w:r w:rsidR="00C17512">
        <w:t>dr. sc. Boris Ljubanović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  <w:r w:rsidR="00C125A2">
        <w:t xml:space="preserve"> uz podnesak st. uprav. od </w:t>
      </w:r>
      <w:r w:rsidR="00C17512">
        <w:t>6</w:t>
      </w:r>
      <w:r w:rsidR="00C125A2">
        <w:t>.10.201</w:t>
      </w:r>
      <w:r w:rsidR="00C17512">
        <w:t>7</w:t>
      </w:r>
      <w:r w:rsidR="00C125A2">
        <w:t xml:space="preserve">. g. (str. </w:t>
      </w:r>
      <w:r w:rsidR="00C17512">
        <w:t>3018</w:t>
      </w:r>
      <w:r w:rsidR="00C125A2">
        <w:t xml:space="preserve"> spisa)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</w:t>
      </w:r>
      <w:proofErr w:type="spellStart"/>
      <w:r w:rsidR="00BB36BB">
        <w:t>roč</w:t>
      </w:r>
      <w:proofErr w:type="spellEnd"/>
      <w:r w:rsidR="00BB36BB">
        <w:t xml:space="preserve">. </w:t>
      </w:r>
      <w:r w:rsidR="00C17512">
        <w:t>16.11.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5F5" w:rsidR="009235F5">
      <w:r>
        <w:separator/>
      </w:r>
    </w:p>
  </w:endnote>
  <w:endnote w:id="0" w:type="continuationSeparator">
    <w:p w:rsidRDefault="009235F5" w:rsidR="00923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5F5" w:rsidR="009235F5">
      <w:r>
        <w:separator/>
      </w:r>
    </w:p>
  </w:footnote>
  <w:footnote w:id="0" w:type="continuationSeparator">
    <w:p w:rsidRDefault="009235F5" w:rsidR="00923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3AD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A3ADF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235F5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865A1"/>
    <w:rsid w:val="00B97A94"/>
    <w:rsid w:val="00BB36BB"/>
    <w:rsid w:val="00BC33DE"/>
    <w:rsid w:val="00BE0DD4"/>
    <w:rsid w:val="00C125A2"/>
    <w:rsid w:val="00C15361"/>
    <w:rsid w:val="00C17512"/>
    <w:rsid w:val="00C26291"/>
    <w:rsid w:val="00C3548B"/>
    <w:rsid w:val="00C9197B"/>
    <w:rsid w:val="00CA5EA9"/>
    <w:rsid w:val="00CE19FA"/>
    <w:rsid w:val="00CE65EA"/>
    <w:rsid w:val="00CF4431"/>
    <w:rsid w:val="00D178DC"/>
    <w:rsid w:val="00D217E4"/>
    <w:rsid w:val="00D2665A"/>
    <w:rsid w:val="00D43D85"/>
    <w:rsid w:val="00D64559"/>
    <w:rsid w:val="00D85A5F"/>
    <w:rsid w:val="00D86163"/>
    <w:rsid w:val="00DC7BF5"/>
    <w:rsid w:val="00DE4ED8"/>
    <w:rsid w:val="00DE58F9"/>
    <w:rsid w:val="00DF1BCB"/>
    <w:rsid w:val="00E1321F"/>
    <w:rsid w:val="00E33E37"/>
    <w:rsid w:val="00E430E2"/>
    <w:rsid w:val="00E55AA4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3A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3A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A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A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A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3A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3A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A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A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A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2F9BF-41FA-4A50-9EFB-90400D680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210</properties:Words>
  <properties:Characters>1106</properties:Characters>
  <properties:Lines>71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2017-10-09T12:20:00Z</dcterms:created>
  <dc:creator>hermanj</dc:creator>
  <cp:lastModifiedBy>Danijela Sekulić</cp:lastModifiedBy>
  <cp:lastPrinted>2017-10-09T12:20:00Z</cp:lastPrinted>
  <dcterms:modified xmlns:xsi="http://www.w3.org/2001/XMLSchema-instance" xsi:type="dcterms:W3CDTF">2017-10-09T12:21:00Z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