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1c68" w14:paraId="0881c6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72ACE">
        <w:rPr>
          <w:rFonts w:hAnsi="Times New Roman" w:ascii="Times New Roman"/>
          <w:b/>
          <w:bCs/>
          <w:sz w:val="24"/>
          <w:szCs w:val="24"/>
        </w:rPr>
        <w:t>270</w:t>
      </w:r>
      <w:r w:rsidR="00475568">
        <w:rPr>
          <w:rFonts w:hAnsi="Times New Roman" w:ascii="Times New Roman"/>
          <w:b/>
          <w:bCs/>
          <w:sz w:val="24"/>
          <w:szCs w:val="24"/>
        </w:rPr>
        <w:t>8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72ACE">
        <w:rPr>
          <w:rFonts w:hAnsi="Times New Roman" w:ascii="Times New Roman"/>
        </w:rPr>
        <w:t>270</w:t>
      </w:r>
      <w:r w:rsidR="0047556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75568" w:rsidRPr="00475568">
        <w:rPr>
          <w:rFonts w:hAnsi="Times New Roman" w:ascii="Times New Roman"/>
        </w:rPr>
        <w:t>PROJEKT NAMJEŠTAJ jednostavno društvo s ograničenom odgovornošću za trgovinu i usluge</w:t>
      </w:r>
      <w:r w:rsidR="001375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72ACE">
        <w:rPr>
          <w:rFonts w:hAnsi="Times New Roman" w:ascii="Times New Roman"/>
        </w:rPr>
        <w:t>Zagreba</w:t>
      </w:r>
      <w:r w:rsidR="00DB2324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475568" w:rsidRPr="00475568">
        <w:rPr>
          <w:rFonts w:hAnsi="Times New Roman" w:ascii="Times New Roman"/>
        </w:rPr>
        <w:t>14780727073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79B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7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7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7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7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7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7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7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7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St-2708/2016</izvorni_sadrzaj>
    <derivirana_varijabla naziv="DomainObject.Predmet.OznakaBroj_1">St-2708/2016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NAMJEŠTAJ jednostavno društvo s ograničenom odgovornošću za trgovinu i usluge</izvorni_sadrzaj>
    <derivirana_varijabla naziv="DomainObject.Predmet.ProtustrankaFormated_1">  PROJEKT NAMJEŠTAJ jednostavno društvo s ograničenom odgovornošću za trgovinu i usluge</derivirana_varijabla>
  </DomainObject.Predmet.ProtustrankaFormated>
  <DomainObject.Predmet.ProtustrankaFormatedOIB>
    <izvorni_sadrzaj>  PROJEKT NAMJEŠTAJ jednostavno društvo s ograničenom odgovornošću za trgovinu i usluge, OIB 14780727073</izvorni_sadrzaj>
    <derivirana_varijabla naziv="DomainObject.Predmet.ProtustrankaFormatedOIB_1">  PROJEKT NAMJEŠTAJ jednostavno društvo s ograničenom odgovornošću za trgovinu i usluge, OIB 14780727073</derivirana_varijabla>
  </DomainObject.Predmet.ProtustrankaFormatedOIB>
  <DomainObject.Predmet.ProtustrankaFormatedWithAdress>
    <izvorni_sadrzaj> PROJEKT NAMJEŠTAJ jednostavno društvo s ograničenom odgovornošću za trgovinu i usluge, Kneza Ljudevita Posavskog 30, 10000 Zagreb</izvorni_sadrzaj>
    <derivirana_varijabla naziv="DomainObject.Predmet.ProtustrankaFormatedWithAdress_1"> PROJEKT NAMJEŠTAJ jednostavno društvo s ograničenom odgovornošću za trgovinu i usluge, Kneza Ljudevita Posavskog 30, 10000 Zagreb</derivirana_varijabla>
  </DomainObject.Predmet.ProtustrankaFormatedWithAdress>
  <DomainObject.Predmet.ProtustrankaFormatedWithAdressOIB>
    <izvorni_sadrzaj> PROJEKT NAMJEŠTAJ jednostavno društvo s ograničenom odgovornošću za trgovinu i usluge, OIB 14780727073, Kneza Ljudevita Posavskog 30, 10000 Zagreb</izvorni_sadrzaj>
    <derivirana_varijabla naziv="DomainObject.Predmet.ProtustrankaFormatedWithAdressOIB_1"> PROJEKT NAMJEŠTAJ jednostavno društvo s ograničenom odgovornošću za trgovinu i usluge, OIB 14780727073, Kneza Ljudevita Posavskog 30, 10000 Zagreb</derivirana_varijabla>
  </DomainObject.Predmet.ProtustrankaFormatedWithAdressOIB>
  <DomainObject.Predmet.ProtustrankaWithAdress>
    <izvorni_sadrzaj>PROJEKT NAMJEŠTAJ jednostavno društvo s ograničenom odgovornošću za trgovinu i usluge Kneza Ljudevita Posavskog 30, 10000 Zagreb</izvorni_sadrzaj>
    <derivirana_varijabla naziv="DomainObject.Predmet.ProtustrankaWithAdress_1">PROJEKT NAMJEŠTAJ jednostavno društvo s ograničenom odgovornošću za trgovinu i usluge Kneza Ljudevita Posavskog 30, 10000 Zagreb</derivirana_varijabla>
  </DomainObject.Predmet.ProtustrankaWithAdress>
  <DomainObject.Predmet.ProtustrankaWithAdressOIB>
    <izvorni_sadrzaj>PROJEKT NAMJEŠTAJ jednostavno društvo s ograničenom odgovornošću za trgovinu i usluge, OIB 14780727073, Kneza Ljudevita Posavskog 30, 10000 Zagreb</izvorni_sadrzaj>
    <derivirana_varijabla naziv="DomainObject.Predmet.ProtustrankaWithAdressOIB_1">PROJEKT NAMJEŠTAJ jednostavno društvo s ograničenom odgovornošću za trgovinu i usluge, OIB 14780727073, Kneza Ljudevita Posavskog 30, 10000 Zagreb</derivirana_varijabla>
  </DomainObject.Predmet.ProtustrankaWithAdressOIB>
  <DomainObject.Predmet.ProtustrankaNazivFormated>
    <izvorni_sadrzaj>PROJEKT NAMJEŠTAJ jednostavno društvo s ograničenom odgovornošću za trgovinu i usluge</izvorni_sadrzaj>
    <derivirana_varijabla naziv="DomainObject.Predmet.ProtustrankaNazivFormated_1">PROJEKT NAMJEŠTAJ jednostavno društvo s ograničenom odgovornošću za trgovinu i usluge</derivirana_varijabla>
  </DomainObject.Predmet.ProtustrankaNazivFormated>
  <DomainObject.Predmet.ProtustrankaNazivFormatedOIB>
    <izvorni_sadrzaj>PROJEKT NAMJEŠTAJ jednostavno društvo s ograničenom odgovornošću za trgovinu i usluge, OIB 14780727073</izvorni_sadrzaj>
    <derivirana_varijabla naziv="DomainObject.Predmet.ProtustrankaNazivFormatedOIB_1">PROJEKT NAMJEŠTAJ jednostavno društvo s ograničenom odgovornošću za trgovinu i usluge, OIB 14780727073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NAMJEŠTAJ jednostavno društvo s ograničenom odgovornošću za trgovinu i usluge</item>
    </izvorni_sadrzaj>
    <derivirana_varijabla naziv="DomainObject.Predmet.ProtuStrankaListFormated_1">
      <item>PROJEKT NAMJEŠTAJ jednostavno društvo s ograničenom odgovornošću za trgovinu i usluge</item>
    </derivirana_varijabla>
  </DomainObject.Predmet.ProtuStrankaListFormated>
  <DomainObject.Predmet.ProtuStrankaListFormatedOIB>
    <izvorni_sadrzaj>
      <item>PROJEKT NAMJEŠTAJ jednostavno društvo s ograničenom odgovornošću za trgovinu i usluge, OIB 14780727073</item>
    </izvorni_sadrzaj>
    <derivirana_varijabla naziv="DomainObject.Predmet.ProtuStrankaListFormatedOIB_1">
      <item>PROJEKT NAMJEŠTAJ jednostavno društvo s ograničenom odgovornošću za trgovinu i usluge, OIB 14780727073</item>
    </derivirana_varijabla>
  </DomainObject.Predmet.ProtuStrankaListFormatedOIB>
  <DomainObject.Predmet.ProtuStrankaListFormatedWithAdress>
    <izvorni_sadrzaj>
      <item>PROJEKT NAMJEŠTAJ jednostavno društvo s ograničenom odgovornošću za trgovinu i usluge, Kneza Ljudevita Posavskog 30, 10000 Zagreb</item>
    </izvorni_sadrzaj>
    <derivirana_varijabla naziv="DomainObject.Predmet.ProtuStrankaListFormatedWithAdress_1">
      <item>PROJEKT NAMJEŠTAJ jednostavno društvo s ograničenom odgovornošću za trgovinu i usluge, Kneza Ljudevita Posavskog 30, 10000 Zagreb</item>
    </derivirana_varijabla>
  </DomainObject.Predmet.ProtuStrankaListFormatedWithAdress>
  <DomainObject.Predmet.ProtuStrankaListFormatedWithAdressOIB>
    <izvorni_sadrzaj>
      <item>PROJEKT NAMJEŠTAJ jednostavno društvo s ograničenom odgovornošću za trgovinu i usluge, OIB 14780727073, Kneza Ljudevita Posavskog 30, 10000 Zagreb</item>
    </izvorni_sadrzaj>
    <derivirana_varijabla naziv="DomainObject.Predmet.ProtuStrankaListFormatedWithAdressOIB_1">
      <item>PROJEKT NAMJEŠTAJ jednostavno društvo s ograničenom odgovornošću za trgovinu i usluge, OIB 14780727073, Kneza Ljudevita Posavskog 30, 10000 Zagreb</item>
    </derivirana_varijabla>
  </DomainObject.Predmet.ProtuStrankaListFormatedWithAdressOIB>
  <DomainObject.Predmet.ProtuStrankaListNazivFormated>
    <izvorni_sadrzaj>
      <item>PROJEKT NAMJEŠTAJ jednostavno društvo s ograničenom odgovornošću za trgovinu i usluge</item>
    </izvorni_sadrzaj>
    <derivirana_varijabla naziv="DomainObject.Predmet.ProtuStrankaListNazivFormated_1">
      <item>PROJEKT NAMJEŠTAJ jednostavno društvo s ograničenom odgovornošću za trgovinu i usluge</item>
    </derivirana_varijabla>
  </DomainObject.Predmet.ProtuStrankaListNazivFormated>
  <DomainObject.Predmet.ProtuStrankaListNazivFormatedOIB>
    <izvorni_sadrzaj>
      <item>PROJEKT NAMJEŠTAJ jednostavno društvo s ograničenom odgovornošću za trgovinu i usluge, OIB 14780727073</item>
    </izvorni_sadrzaj>
    <derivirana_varijabla naziv="DomainObject.Predmet.ProtuStrankaListNazivFormatedOIB_1">
      <item>PROJEKT NAMJEŠTAJ jednostavno društvo s ograničenom odgovornošću za trgovinu i usluge, OIB 14780727073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NAMJEŠTAJ jednostavno društvo s ograničenom odgovornošću za trgovinu i usluge</izvorni_sadrzaj>
    <derivirana_varijabla naziv="DomainObject.Predmet.ProtustrankaIDrugi_1">PROJEKT NAMJEŠTAJ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NAMJEŠTAJ jednostavno društvo s ograničenom odgovornošću za trgovinu i usluge, OIB 14780727073, Kneza Ljudevita Posavskog 30, 10000 Zagreb</izvorni_sadrzaj>
    <derivirana_varijabla naziv="DomainObject.Predmet.ProtustrankaIDrugiAdressOIB_1">PROJEKT NAMJEŠTAJ jednostavno društvo s ograničenom odgovornošću za trgovinu i usluge, OIB 14780727073, Kneza Ljudevita Posavskog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NAMJEŠTAJ jednostavno društvo s ograničenom odgovornošću za trgovinu i usluge</item>
    </izvorni_sadrzaj>
    <derivirana_varijabla naziv="DomainObject.Predmet.SudioniciListNaziv_1">
      <item>FINA Regionalni centar Zagreb</item>
      <item>PROJEKT NAMJEŠTAJ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 NAMJEŠTAJ jednostavno društvo s ograničenom odgovornošću za trgovinu i usluge, OIB 14780727073, Kneza Ljudevita Posavskog 30,10000 Zagreb</item>
    </izvorni_sadrzaj>
    <derivirana_varijabla naziv="DomainObject.Predmet.SudioniciListAdressOIB_1">
      <item>FINA Regionalni centar Zagreb, OIB 85821130368, Trg svibanjskih žrtava 1995. br. 1,10000 Zagreb</item>
      <item>PROJEKT NAMJEŠTAJ jednostavno društvo s ograničenom odgovornošću za trgovinu i usluge, OIB 14780727073, Kneza Ljudevita Posavskog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14780727073</item>
    </izvorni_sadrzaj>
    <derivirana_varijabla naziv="DomainObject.Predmet.SudioniciListNazivOIB_1">
      <item>, OIB 85821130368</item>
      <item>, OIB 14780727073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828</properties:Characters>
  <properties:Lines>48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2016-06-08T07:15:00Z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