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068f2" w14:paraId="6c068f2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</w:t>
      </w:r>
      <w:r w:rsidR="00B76DC8">
        <w:rPr>
          <w:sz w:val="16"/>
          <w:szCs w:val="16"/>
        </w:rPr>
        <w:t xml:space="preserve"> </w:t>
      </w:r>
      <w:r w:rsidRPr="00FA23DA">
        <w:rPr>
          <w:sz w:val="16"/>
          <w:szCs w:val="16"/>
        </w:rPr>
        <w:t xml:space="preserve">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B76DC8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B76DC8" w:rsidP="005E3EB7" w:rsidR="005E3EB7" w:rsidRPr="005364F8">
      <w:r>
        <w:t xml:space="preserve">   </w:t>
      </w:r>
      <w:r w:rsidR="005E3EB7" w:rsidRPr="005364F8">
        <w:t xml:space="preserve">52000 PAZIN, Dršćevka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5E3EB7" w:rsidP="005E3EB7" w:rsidR="005E3EB7" w:rsidRPr="00DA15C9">
      <w:pPr>
        <w:jc w:val="both"/>
      </w:pP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5E3EB7" w:rsidR="005E3EB7">
      <w:pPr>
        <w:jc w:val="both"/>
      </w:pPr>
      <w:r w:rsidRPr="00DA15C9">
        <w:tab/>
        <w:t xml:space="preserve">Trgovački sud u Pazinu, po sucu </w:t>
      </w:r>
      <w:r w:rsidR="00B76DC8">
        <w:t>Damiru Rabaru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814FDD">
        <w:t>FINE, OIB: 85821130368, RC Rijeka, Podružnica Pula, Giardini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r w:rsidR="00182926">
        <w:t xml:space="preserve">MASAGRADNJA d.o.o. Fažana, Galižanska cesta 14, OIB: </w:t>
      </w:r>
      <w:r w:rsidR="00182926" w:rsidRPr="009E07FD">
        <w:t>09732720619</w:t>
      </w:r>
      <w:r w:rsidR="00DF28E8" w:rsidRPr="00DF28E8">
        <w:t xml:space="preserve">, </w:t>
      </w:r>
      <w:r w:rsidR="009D4AB8">
        <w:t>11. listopada</w:t>
      </w:r>
      <w:r w:rsidR="00B76DC8">
        <w:t xml:space="preserve"> 2016</w:t>
      </w:r>
      <w:r w:rsidR="00DF28E8" w:rsidRPr="00DF28E8">
        <w:t>.</w:t>
      </w:r>
    </w:p>
    <w:p w:rsidRDefault="005E3EB7" w:rsidP="005E3EB7" w:rsidR="005E3EB7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E3EB7" w:rsidP="005E3EB7" w:rsidR="005E3EB7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814FDD">
        <w:rPr>
          <w:lang w:val="pl-PL"/>
        </w:rPr>
        <w:t>I.</w:t>
      </w:r>
      <w:r w:rsidR="00814FDD">
        <w:rPr>
          <w:lang w:val="pl-PL"/>
        </w:rPr>
        <w:tab/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 w:rsidR="00182926">
        <w:t xml:space="preserve">MASAGRADNJA d.o.o. Fažana, Galižanska cesta 14, OIB: </w:t>
      </w:r>
      <w:r w:rsidR="00182926" w:rsidRPr="009E07FD">
        <w:t>09732720619</w:t>
      </w:r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9D4AB8">
        <w:rPr>
          <w:b/>
          <w:lang w:val="pl-PL"/>
        </w:rPr>
        <w:t>10. studenog</w:t>
      </w:r>
      <w:r w:rsidR="00B76DC8">
        <w:rPr>
          <w:b/>
          <w:lang w:val="pl-PL"/>
        </w:rPr>
        <w:t xml:space="preserve"> 2016</w:t>
      </w:r>
      <w:r w:rsidRPr="00FB0B18">
        <w:rPr>
          <w:b/>
          <w:lang w:val="pl-PL"/>
        </w:rPr>
        <w:t xml:space="preserve">. u </w:t>
      </w:r>
      <w:r w:rsidR="009D4AB8">
        <w:rPr>
          <w:b/>
          <w:lang w:val="pl-PL"/>
        </w:rPr>
        <w:t>9</w:t>
      </w:r>
      <w:r w:rsidR="00DB6EBD">
        <w:rPr>
          <w:b/>
          <w:lang w:val="pl-PL"/>
        </w:rPr>
        <w:t>:</w:t>
      </w:r>
      <w:r w:rsidR="00182926">
        <w:rPr>
          <w:b/>
          <w:lang w:val="pl-PL"/>
        </w:rPr>
        <w:t>3</w:t>
      </w:r>
      <w:r w:rsidR="00B76DC8">
        <w:rPr>
          <w:b/>
          <w:lang w:val="pl-PL"/>
        </w:rPr>
        <w:t>0</w:t>
      </w:r>
      <w:r w:rsidRPr="00FB0B18">
        <w:rPr>
          <w:b/>
          <w:lang w:val="pl-PL"/>
        </w:rPr>
        <w:t xml:space="preserve">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Dršćevka 1, sudnica </w:t>
      </w:r>
      <w:r w:rsidR="00182926">
        <w:rPr>
          <w:b/>
        </w:rPr>
        <w:t>2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814FDD">
        <w:t>Podružnica Pula, Giardini 5</w:t>
      </w:r>
      <w:r w:rsidR="00DF28E8">
        <w:t>,</w:t>
      </w:r>
    </w:p>
    <w:p w:rsidRDefault="00FB0B18" w:rsidP="005E3EB7" w:rsidR="00FB0B18">
      <w:pPr>
        <w:jc w:val="both"/>
        <w:rPr>
          <w:lang w:val="sv-SE"/>
        </w:rPr>
      </w:pPr>
      <w:r>
        <w:tab/>
      </w:r>
      <w:r>
        <w:tab/>
        <w:t xml:space="preserve">- dužnik </w:t>
      </w:r>
      <w:r w:rsidR="00182926">
        <w:t>MASAGRADNJA d.o.o. Fažana, Galižanska cesta 14</w:t>
      </w:r>
      <w:r w:rsidR="00515856" w:rsidRPr="00515856">
        <w:t>,</w:t>
      </w:r>
    </w:p>
    <w:p w:rsidRDefault="00814FDD" w:rsidP="00473CB9" w:rsidR="00473CB9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9D4AB8">
        <w:rPr>
          <w:lang w:val="sv-SE"/>
        </w:rPr>
        <w:t xml:space="preserve"> </w:t>
      </w:r>
      <w:r w:rsidR="00AE5E08">
        <w:rPr>
          <w:lang w:val="sv-SE"/>
        </w:rPr>
        <w:t>zakonski zastupnik</w:t>
      </w:r>
      <w:r w:rsidR="005E3EB7">
        <w:rPr>
          <w:lang w:val="sv-SE"/>
        </w:rPr>
        <w:t xml:space="preserve"> dužnika </w:t>
      </w:r>
      <w:r w:rsidR="00182926">
        <w:t>Slobodan Ardalić iz Fažane, Galižanska cesta 14, OIB: 93927771494</w:t>
      </w:r>
      <w:r w:rsidR="00473CB9">
        <w:t>.</w:t>
      </w:r>
    </w:p>
    <w:p w:rsidRDefault="00FB0B18" w:rsidP="00473CB9" w:rsidR="00FB0B18">
      <w:pPr>
        <w:ind w:firstLine="708"/>
        <w:jc w:val="both"/>
        <w:rPr>
          <w:lang w:val="sv-SE"/>
        </w:rPr>
      </w:pPr>
      <w:r>
        <w:t>II.</w:t>
      </w:r>
      <w:r>
        <w:tab/>
        <w:t xml:space="preserve">Poziva se </w:t>
      </w:r>
      <w:r w:rsidR="00AE5E08">
        <w:rPr>
          <w:lang w:val="sv-SE"/>
        </w:rPr>
        <w:t>zakonski</w:t>
      </w:r>
      <w:r>
        <w:rPr>
          <w:lang w:val="sv-SE"/>
        </w:rPr>
        <w:t xml:space="preserve"> zastupnik dužnika </w:t>
      </w:r>
      <w:r w:rsidR="00182926">
        <w:t>Slobodan Ardalić iz Fažane, Galižanska cesta 14, OIB: 93927771494</w:t>
      </w:r>
      <w:r>
        <w:rPr>
          <w:lang w:val="sv-SE"/>
        </w:rPr>
        <w:t>, pristupiti u sud na zakazano ročište radi saslušanja te dostaviti sudu javnobilježnički ovjerovljen prokazni popis imovine za dužnika</w:t>
      </w:r>
      <w:r w:rsidRPr="00FB0B18">
        <w:t xml:space="preserve"> </w:t>
      </w:r>
      <w:r w:rsidR="00182926">
        <w:t xml:space="preserve">MASAGRADNJA d.o.o. Fažana, Galižanska cesta 14, OIB: </w:t>
      </w:r>
      <w:r w:rsidR="00182926" w:rsidRPr="009E07FD">
        <w:t>09732720619</w:t>
      </w:r>
      <w:r w:rsidR="00473CB9">
        <w:t>.</w:t>
      </w:r>
    </w:p>
    <w:p w:rsidRDefault="00D41ACB" w:rsidP="005E3EB7" w:rsidR="00D41ACB" w:rsidRPr="00036ADB">
      <w:pPr>
        <w:jc w:val="both"/>
        <w:rPr>
          <w:lang w:val="pl-PL"/>
        </w:rPr>
      </w:pPr>
    </w:p>
    <w:p w:rsidRDefault="005E3EB7" w:rsidP="005E3EB7" w:rsidR="005E3EB7" w:rsidRPr="00DA15C9">
      <w:pPr>
        <w:jc w:val="center"/>
      </w:pPr>
      <w:r w:rsidRPr="00DA15C9">
        <w:t>U Pazinu,</w:t>
      </w:r>
      <w:r w:rsidR="00150DE3">
        <w:t xml:space="preserve"> </w:t>
      </w:r>
      <w:r w:rsidR="009D4AB8">
        <w:t xml:space="preserve">11. listopada </w:t>
      </w:r>
      <w:r w:rsidR="00B76DC8">
        <w:t>2016</w:t>
      </w:r>
      <w:r w:rsidRPr="00DA15C9">
        <w:t>.</w:t>
      </w:r>
    </w:p>
    <w:p w:rsidRDefault="005E3EB7" w:rsidP="005E3EB7" w:rsidR="005E3EB7" w:rsidRPr="00DA15C9">
      <w:pPr>
        <w:jc w:val="center"/>
      </w:pPr>
      <w:r w:rsidRPr="00DA15C9">
        <w:t xml:space="preserve">  </w:t>
      </w:r>
    </w:p>
    <w:p w:rsidRDefault="005E3EB7" w:rsidP="005E3EB7" w:rsidR="005E3EB7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 w:rsidR="003B74B1">
        <w:tab/>
      </w:r>
      <w:r>
        <w:t>S</w:t>
      </w:r>
      <w:r w:rsidRPr="00DA15C9">
        <w:t>udac</w:t>
      </w:r>
    </w:p>
    <w:p w:rsidRDefault="0051365F" w:rsidP="005E3EB7" w:rsidR="0051365F" w:rsidRPr="00DA15C9">
      <w:pPr>
        <w:jc w:val="center"/>
      </w:pPr>
    </w:p>
    <w:p w:rsidRDefault="005E3EB7" w:rsidP="005E3EB7" w:rsidR="005E3EB7" w:rsidRPr="00DA15C9">
      <w:pPr>
        <w:jc w:val="center"/>
      </w:pPr>
      <w:r w:rsidRPr="00DA15C9">
        <w:tab/>
        <w:t xml:space="preserve">                                                                  </w:t>
      </w:r>
      <w:r w:rsidR="003B74B1">
        <w:tab/>
      </w:r>
      <w:r w:rsidR="003B74B1">
        <w:tab/>
      </w:r>
      <w:r w:rsidR="00B76DC8">
        <w:t>Damir Rabar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5E3EB7" w:rsidR="005E3EB7" w:rsidRPr="00DA15C9">
      <w:pPr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FB0B18" w:rsidR="00FB0B18">
      <w:pPr>
        <w:jc w:val="both"/>
      </w:pPr>
      <w:r w:rsidRPr="003C2AAF">
        <w:rPr>
          <w:lang w:val="sv-SE"/>
        </w:rPr>
        <w:t xml:space="preserve">- predlagatelj </w:t>
      </w:r>
      <w:r>
        <w:rPr>
          <w:lang w:val="sv-SE"/>
        </w:rPr>
        <w:t xml:space="preserve">FINA, </w:t>
      </w:r>
      <w:r>
        <w:t>Podružnica Pula, Giardini 5</w:t>
      </w:r>
    </w:p>
    <w:p w:rsidRDefault="00FB0B18" w:rsidP="00FB0B18" w:rsidR="00533E98">
      <w:pPr>
        <w:jc w:val="both"/>
      </w:pPr>
      <w:r>
        <w:t xml:space="preserve">- dužnik </w:t>
      </w:r>
      <w:r w:rsidR="00182926">
        <w:t>MASAGRADNJA d.o.o. Fažana, Galižanska cesta 14</w:t>
      </w:r>
      <w:r w:rsidR="00F97BC6">
        <w:t xml:space="preserve">, </w:t>
      </w:r>
    </w:p>
    <w:p w:rsidRDefault="00AE5E08" w:rsidP="00FB0B18" w:rsidR="00AE5E08">
      <w:pPr>
        <w:jc w:val="both"/>
      </w:pPr>
      <w:r>
        <w:rPr>
          <w:lang w:val="sv-SE"/>
        </w:rPr>
        <w:t>- zakonski zastupnik</w:t>
      </w:r>
      <w:r w:rsidR="00FB0B18">
        <w:rPr>
          <w:lang w:val="sv-SE"/>
        </w:rPr>
        <w:t xml:space="preserve"> dužnika </w:t>
      </w:r>
      <w:r w:rsidR="00182926">
        <w:t>Slobodan Ardalić iz Fažane, Galižanska cesta 14,</w:t>
      </w:r>
    </w:p>
    <w:p w:rsidRDefault="005E3EB7" w:rsidP="00FB0B18" w:rsidR="00A751D5">
      <w:pPr>
        <w:jc w:val="both"/>
      </w:pPr>
      <w:r>
        <w:t>- e-Oglasna ploča sudova 8 dana</w:t>
      </w:r>
    </w:p>
    <w:sectPr w:rsidSect="00A751D5" w:rsidR="00A751D5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51D5" w:rsidP="005E3EB7" w:rsidR="00A751D5">
      <w:r>
        <w:separator/>
      </w:r>
    </w:p>
  </w:endnote>
  <w:endnote w:id="0" w:type="continuationSeparator">
    <w:p w:rsidRDefault="00A751D5" w:rsidP="005E3EB7" w:rsidR="00A751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51D5" w:rsidP="005E3EB7" w:rsidR="00A751D5">
      <w:r>
        <w:separator/>
      </w:r>
    </w:p>
  </w:footnote>
  <w:footnote w:id="0" w:type="continuationSeparator">
    <w:p w:rsidRDefault="00A751D5" w:rsidP="005E3EB7" w:rsidR="00A751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A751D5" w:rsidR="00A751D5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E5E08">
          <w:rPr>
            <w:noProof/>
          </w:rPr>
          <w:t>2</w:t>
        </w:r>
        <w:r>
          <w:fldChar w:fldCharType="end"/>
        </w:r>
        <w:r>
          <w:tab/>
        </w:r>
        <w:r w:rsidR="00AE5E08">
          <w:t>Posl.br.: 1 St-683/16-4</w:t>
        </w:r>
      </w:p>
    </w:sdtContent>
  </w:sdt>
  <w:p w:rsidRDefault="00A751D5" w:rsidR="00A751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1D5" w:rsidR="00A751D5">
    <w:pPr>
      <w:pStyle w:val="Zaglavlje"/>
    </w:pPr>
    <w:r>
      <w:tab/>
    </w:r>
    <w:r>
      <w:tab/>
      <w:t>Posl.br.: 1 St-</w:t>
    </w:r>
    <w:r w:rsidR="00473CB9">
      <w:t>10</w:t>
    </w:r>
    <w:r w:rsidR="00182926">
      <w:t>34</w:t>
    </w:r>
    <w:r>
      <w:t>/16-4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6863"/>
    <w:rsid w:val="00036ADB"/>
    <w:rsid w:val="00046FB5"/>
    <w:rsid w:val="00050976"/>
    <w:rsid w:val="00107DA9"/>
    <w:rsid w:val="00150DE3"/>
    <w:rsid w:val="00182926"/>
    <w:rsid w:val="00254C90"/>
    <w:rsid w:val="00264035"/>
    <w:rsid w:val="002D55AD"/>
    <w:rsid w:val="003548A4"/>
    <w:rsid w:val="00360A6A"/>
    <w:rsid w:val="003B4DF3"/>
    <w:rsid w:val="003B74B1"/>
    <w:rsid w:val="003C0D22"/>
    <w:rsid w:val="00473CB9"/>
    <w:rsid w:val="004D0B79"/>
    <w:rsid w:val="0051365F"/>
    <w:rsid w:val="00515856"/>
    <w:rsid w:val="00516275"/>
    <w:rsid w:val="00533E98"/>
    <w:rsid w:val="00554328"/>
    <w:rsid w:val="005D675F"/>
    <w:rsid w:val="005E3C0F"/>
    <w:rsid w:val="005E3EB7"/>
    <w:rsid w:val="006709B0"/>
    <w:rsid w:val="006B2F6A"/>
    <w:rsid w:val="006B4F64"/>
    <w:rsid w:val="006F6904"/>
    <w:rsid w:val="00721304"/>
    <w:rsid w:val="00814FDD"/>
    <w:rsid w:val="00820731"/>
    <w:rsid w:val="00867E2D"/>
    <w:rsid w:val="008B1343"/>
    <w:rsid w:val="008B782E"/>
    <w:rsid w:val="00985388"/>
    <w:rsid w:val="009A04CC"/>
    <w:rsid w:val="009D4AB8"/>
    <w:rsid w:val="00A2465C"/>
    <w:rsid w:val="00A615F1"/>
    <w:rsid w:val="00A751D5"/>
    <w:rsid w:val="00AE5E08"/>
    <w:rsid w:val="00B31B75"/>
    <w:rsid w:val="00B76DC8"/>
    <w:rsid w:val="00BD45CC"/>
    <w:rsid w:val="00BE2E6C"/>
    <w:rsid w:val="00C01078"/>
    <w:rsid w:val="00C27754"/>
    <w:rsid w:val="00C337E9"/>
    <w:rsid w:val="00CA4FDF"/>
    <w:rsid w:val="00CC4568"/>
    <w:rsid w:val="00CC679C"/>
    <w:rsid w:val="00D14604"/>
    <w:rsid w:val="00D41ACB"/>
    <w:rsid w:val="00D5275E"/>
    <w:rsid w:val="00DB6EBD"/>
    <w:rsid w:val="00DF28E8"/>
    <w:rsid w:val="00E24FB0"/>
    <w:rsid w:val="00F13DFF"/>
    <w:rsid w:val="00F97BC6"/>
    <w:rsid w:val="00FA3C40"/>
    <w:rsid w:val="00FB0B18"/>
    <w:rsid w:val="00FF2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B2F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2F6A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2F6A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2F6A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2F6A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B2F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2F6A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2F6A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2F6A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2F6A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2016.</izvorni_sadrzaj>
    <derivirana_varijabla naziv="DomainObject.DatumDonosenjaOdluke_1">11.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1034</izvorni_sadrzaj>
    <derivirana_varijabla naziv="DomainObject.Predmet.Broj_1">1034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St-1034/2016</izvorni_sadrzaj>
    <derivirana_varijabla naziv="DomainObject.Predmet.OznakaBroj_1">St-1034/2016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MASAGRADNJA d.o.o. FAŽANA</izvorni_sadrzaj>
    <derivirana_varijabla naziv="DomainObject.Predmet.ProtustrankaFormated_1">  MASAGRADNJA d.o.o. FAŽANA</derivirana_varijabla>
  </DomainObject.Predmet.ProtustrankaFormated>
  <DomainObject.Predmet.ProtustrankaFormatedOIB>
    <izvorni_sadrzaj>  MASAGRADNJA d.o.o. FAŽANA, OIB 09732720619</izvorni_sadrzaj>
    <derivirana_varijabla naziv="DomainObject.Predmet.ProtustrankaFormatedOIB_1">  MASAGRADNJA d.o.o. FAŽANA, OIB 09732720619</derivirana_varijabla>
  </DomainObject.Predmet.ProtustrankaFormatedOIB>
  <DomainObject.Predmet.ProtustrankaFormatedWithAdress>
    <izvorni_sadrzaj> MASAGRADNJA d.o.o. FAŽANA, Galižanska cesta 14, 52100 Fažana</izvorni_sadrzaj>
    <derivirana_varijabla naziv="DomainObject.Predmet.ProtustrankaFormatedWithAdress_1"> MASAGRADNJA d.o.o. FAŽANA, Galižanska cesta 14, 52100 Fažana</derivirana_varijabla>
  </DomainObject.Predmet.ProtustrankaFormatedWithAdress>
  <DomainObject.Predmet.ProtustrankaFormatedWithAdressOIB>
    <izvorni_sadrzaj> MASAGRADNJA d.o.o. FAŽANA, OIB 09732720619, Galižanska cesta 14, 52100 Fažana</izvorni_sadrzaj>
    <derivirana_varijabla naziv="DomainObject.Predmet.ProtustrankaFormatedWithAdressOIB_1"> MASAGRADNJA d.o.o. FAŽANA, OIB 09732720619, Galižanska cesta 14, 52100 Fažana</derivirana_varijabla>
  </DomainObject.Predmet.ProtustrankaFormatedWithAdressOIB>
  <DomainObject.Predmet.ProtustrankaWithAdress>
    <izvorni_sadrzaj>MASAGRADNJA d.o.o. FAŽANA Galižanska cesta 14, 52100 Fažana</izvorni_sadrzaj>
    <derivirana_varijabla naziv="DomainObject.Predmet.ProtustrankaWithAdress_1">MASAGRADNJA d.o.o. FAŽANA Galižanska cesta 14, 52100 Fažana</derivirana_varijabla>
  </DomainObject.Predmet.ProtustrankaWithAdress>
  <DomainObject.Predmet.ProtustrankaWithAdressOIB>
    <izvorni_sadrzaj>MASAGRADNJA d.o.o. FAŽANA, OIB 09732720619, Galižanska cesta 14, 52100 Fažana</izvorni_sadrzaj>
    <derivirana_varijabla naziv="DomainObject.Predmet.ProtustrankaWithAdressOIB_1">MASAGRADNJA d.o.o. FAŽANA, OIB 09732720619, Galižanska cesta 14, 52100 Fažana</derivirana_varijabla>
  </DomainObject.Predmet.ProtustrankaWithAdressOIB>
  <DomainObject.Predmet.ProtustrankaNazivFormated>
    <izvorni_sadrzaj>MASAGRADNJA d.o.o. FAŽANA</izvorni_sadrzaj>
    <derivirana_varijabla naziv="DomainObject.Predmet.ProtustrankaNazivFormated_1">MASAGRADNJA d.o.o. FAŽANA</derivirana_varijabla>
  </DomainObject.Predmet.ProtustrankaNazivFormated>
  <DomainObject.Predmet.ProtustrankaNazivFormatedOIB>
    <izvorni_sadrzaj>MASAGRADNJA d.o.o. FAŽANA, OIB 09732720619</izvorni_sadrzaj>
    <derivirana_varijabla naziv="DomainObject.Predmet.ProtustrankaNazivFormatedOIB_1">MASAGRADNJA d.o.o. FAŽANA, OIB 09732720619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85877.16</izvorni_sadrzaj>
    <derivirana_varijabla naziv="DomainObject.Predmet.TrenutnaVrijednost_1">85877.16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MASAGRADNJA d.o.o. FAŽANA</item>
    </izvorni_sadrzaj>
    <derivirana_varijabla naziv="DomainObject.Predmet.ProtuStrankaListFormated_1">
      <item>MASAGRADNJA d.o.o. FAŽANA</item>
    </derivirana_varijabla>
  </DomainObject.Predmet.ProtuStrankaListFormated>
  <DomainObject.Predmet.ProtuStrankaListFormatedOIB>
    <izvorni_sadrzaj>
      <item>MASAGRADNJA d.o.o. FAŽANA, OIB 09732720619</item>
    </izvorni_sadrzaj>
    <derivirana_varijabla naziv="DomainObject.Predmet.ProtuStrankaListFormatedOIB_1">
      <item>MASAGRADNJA d.o.o. FAŽANA, OIB 09732720619</item>
    </derivirana_varijabla>
  </DomainObject.Predmet.ProtuStrankaListFormatedOIB>
  <DomainObject.Predmet.ProtuStrankaListFormatedWithAdress>
    <izvorni_sadrzaj>
      <item>MASAGRADNJA d.o.o. FAŽANA, Galižanska cesta 14, 52100 Fažana</item>
    </izvorni_sadrzaj>
    <derivirana_varijabla naziv="DomainObject.Predmet.ProtuStrankaListFormatedWithAdress_1">
      <item>MASAGRADNJA d.o.o. FAŽANA, Galižanska cesta 14, 52100 Fažana</item>
    </derivirana_varijabla>
  </DomainObject.Predmet.ProtuStrankaListFormatedWithAdress>
  <DomainObject.Predmet.ProtuStrankaListFormatedWithAdressOIB>
    <izvorni_sadrzaj>
      <item>MASAGRADNJA d.o.o. FAŽANA, OIB 09732720619, Galižanska cesta 14, 52100 Fažana</item>
    </izvorni_sadrzaj>
    <derivirana_varijabla naziv="DomainObject.Predmet.ProtuStrankaListFormatedWithAdressOIB_1">
      <item>MASAGRADNJA d.o.o. FAŽANA, OIB 09732720619, Galižanska cesta 14, 52100 Fažana</item>
    </derivirana_varijabla>
  </DomainObject.Predmet.ProtuStrankaListFormatedWithAdressOIB>
  <DomainObject.Predmet.ProtuStrankaListNazivFormated>
    <izvorni_sadrzaj>
      <item>MASAGRADNJA d.o.o. FAŽANA</item>
    </izvorni_sadrzaj>
    <derivirana_varijabla naziv="DomainObject.Predmet.ProtuStrankaListNazivFormated_1">
      <item>MASAGRADNJA d.o.o. FAŽANA</item>
    </derivirana_varijabla>
  </DomainObject.Predmet.ProtuStrankaListNazivFormated>
  <DomainObject.Predmet.ProtuStrankaListNazivFormatedOIB>
    <izvorni_sadrzaj>
      <item>MASAGRADNJA d.o.o. FAŽANA, OIB 09732720619</item>
    </izvorni_sadrzaj>
    <derivirana_varijabla naziv="DomainObject.Predmet.ProtuStrankaListNazivFormatedOIB_1">
      <item>MASAGRADNJA d.o.o. FAŽANA, OIB 09732720619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2016.</izvorni_sadrzaj>
    <derivirana_varijabla naziv="DomainObject.Datum_1">11.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MASAGRADNJA d.o.o. FAŽANA</izvorni_sadrzaj>
    <derivirana_varijabla naziv="DomainObject.Predmet.ProtustrankaIDrugi_1">MASAGRADNJA d.o.o. FAŽANA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MASAGRADNJA d.o.o. FAŽANA, OIB 09732720619, Galižanska cesta 14, 52100 Fažana</izvorni_sadrzaj>
    <derivirana_varijabla naziv="DomainObject.Predmet.ProtustrankaIDrugiAdressOIB_1">MASAGRADNJA d.o.o. FAŽANA, OIB 09732720619, Galižanska cesta 14, 52100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MASAGRADNJA d.o.o. FAŽANA</item>
    </izvorni_sadrzaj>
    <derivirana_varijabla naziv="DomainObject.Predmet.SudioniciListNaziv_1">
      <item>FINANCIJSKA AGENCIJA, RC RIJEKA, PODRUŽNICA PULA, PULA</item>
      <item>MASAGRADNJA d.o.o. FAŽANA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MASAGRADNJA d.o.o. FAŽANA, OIB 09732720619, Galižanska cesta 14,52100 Fažana</item>
    </izvorni_sadrzaj>
    <derivirana_varijabla naziv="DomainObject.Predmet.SudioniciListAdressOIB_1">
      <item>FINANCIJSKA AGENCIJA, RC RIJEKA, PODRUŽNICA PULA, PULA, OIB 85821130368, Ulica grada Vukovara 70,10000 Zagreb</item>
      <item>MASAGRADNJA d.o.o. FAŽANA, OIB 09732720619, Galižanska cesta 14,52100 Fažana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09732720619</item>
    </izvorni_sadrzaj>
    <derivirana_varijabla naziv="DomainObject.Predmet.SudioniciListNazivOIB_1">
      <item>, OIB 85821130368</item>
      <item>, OIB 09732720619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266</properties:Words>
  <properties:Characters>1406</properties:Characters>
  <properties:Lines>46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2016-10-11T10:07:00Z</dcterms:created>
  <dc:creator>Jasmina Matika</dc:creator>
  <cp:lastModifiedBy>Lorena Paris Aničić</cp:lastModifiedBy>
  <cp:lastPrinted>2016-10-11T10:11:00Z</cp:lastPrinted>
  <dcterms:modified xmlns:xsi="http://www.w3.org/2001/XMLSchema-instance" xsi:type="dcterms:W3CDTF">2016-10-11T10:12:00Z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