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b93e" w14:paraId="da8b93e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F77E1F" w:rsidP="00900B99" w:rsidR="00900B99">
      <w:pPr>
        <w:jc w:val="right"/>
      </w:pPr>
      <w:r>
        <w:t>1 St-</w:t>
      </w:r>
      <w:r w:rsidR="004E557D">
        <w:t>185</w:t>
      </w:r>
      <w:r w:rsidR="001404B4">
        <w:t>/2019-</w:t>
      </w:r>
      <w:r w:rsidR="00605959">
        <w:t>9</w:t>
      </w:r>
    </w:p>
    <w:p w:rsidRDefault="00900B99" w:rsidP="00900B99" w:rsidR="00900B99" w:rsidRPr="00C10C53">
      <w:pPr>
        <w:jc w:val="right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446C07" w:rsidP="00F77E1F" w:rsidR="00C765FC">
      <w:pPr>
        <w:ind w:firstLine="708"/>
        <w:jc w:val="both"/>
      </w:pPr>
      <w:r w:rsidRPr="00C10C53">
        <w:t xml:space="preserve">Trgovački sud u Pazinu, po sucu Damiru Rabaru, </w:t>
      </w:r>
      <w:r>
        <w:t xml:space="preserve">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4E557D">
        <w:t xml:space="preserve">ĐIMI </w:t>
      </w:r>
      <w:proofErr w:type="spellStart"/>
      <w:r w:rsidR="004E557D">
        <w:t>j.d.o.o</w:t>
      </w:r>
      <w:proofErr w:type="spellEnd"/>
      <w:r w:rsidR="004E557D">
        <w:t xml:space="preserve">. Fažana, </w:t>
      </w:r>
      <w:proofErr w:type="spellStart"/>
      <w:r w:rsidR="004E557D">
        <w:t>Perojska</w:t>
      </w:r>
      <w:proofErr w:type="spellEnd"/>
      <w:r w:rsidR="004E557D">
        <w:t xml:space="preserve"> cesta 25, OIB: </w:t>
      </w:r>
      <w:r w:rsidR="004E557D" w:rsidRPr="00D149CC">
        <w:t>55011371197</w:t>
      </w:r>
      <w:r>
        <w:t xml:space="preserve">, </w:t>
      </w:r>
      <w:r w:rsidR="00605959">
        <w:t>1. srpnja</w:t>
      </w:r>
      <w:r w:rsidR="00900B99">
        <w:t xml:space="preserve"> 2019</w:t>
      </w:r>
      <w:r w:rsidR="009C60F6">
        <w:t>.</w:t>
      </w:r>
      <w:r>
        <w:t>,</w:t>
      </w:r>
      <w:r w:rsidR="00C765FC"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4E557D">
        <w:t xml:space="preserve">ĐIMI </w:t>
      </w:r>
      <w:proofErr w:type="spellStart"/>
      <w:r w:rsidR="004E557D">
        <w:t>j.d.o.o</w:t>
      </w:r>
      <w:proofErr w:type="spellEnd"/>
      <w:r w:rsidR="004E557D">
        <w:t xml:space="preserve">. Fažana, </w:t>
      </w:r>
      <w:proofErr w:type="spellStart"/>
      <w:r w:rsidR="004E557D">
        <w:t>Perojska</w:t>
      </w:r>
      <w:proofErr w:type="spellEnd"/>
      <w:r w:rsidR="004E557D">
        <w:t xml:space="preserve"> cesta 25, OIB: </w:t>
      </w:r>
      <w:r w:rsidR="004E557D" w:rsidRPr="00D149CC">
        <w:t>55011371197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4E557D">
        <w:t>185</w:t>
      </w:r>
      <w:r w:rsidR="009160CF">
        <w:t>-1</w:t>
      </w:r>
      <w:r w:rsidR="001404B4">
        <w:t>9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>
      <w:pPr>
        <w:jc w:val="both"/>
        <w:rPr>
          <w:bCs w:val="false"/>
        </w:rPr>
      </w:pPr>
    </w:p>
    <w:p w:rsidRDefault="00F77E1F" w:rsidP="00C765FC" w:rsidR="00F77E1F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605959">
        <w:t>1. srpnja</w:t>
      </w:r>
      <w:r w:rsidR="00900B99">
        <w:t xml:space="preserve"> 2019</w:t>
      </w:r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</w:t>
      </w:r>
      <w:r w:rsidR="00427759">
        <w:t xml:space="preserve"> </w:t>
      </w:r>
      <w:r w:rsidR="00593C04">
        <w:t xml:space="preserve">  </w:t>
      </w:r>
      <w:r w:rsidR="00605959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F77E1F" w:rsidR="00B10C40" w:rsidRPr="00C10C5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223370" w:rsidR="001404B4">
    <w:pPr>
      <w:ind w:firstLine="708" w:left="3540"/>
      <w:jc w:val="center"/>
    </w:pPr>
    <w:r>
      <w:t>2</w:t>
    </w:r>
    <w:r w:rsidR="00900B99">
      <w:tab/>
    </w:r>
    <w:r w:rsidR="00900B99">
      <w:tab/>
    </w:r>
    <w:r w:rsidR="001404B4">
      <w:tab/>
    </w:r>
    <w:r w:rsidR="00210CF5">
      <w:tab/>
    </w:r>
    <w:r w:rsidR="00F77E1F">
      <w:t>1 St-</w:t>
    </w:r>
    <w:r w:rsidR="004E557D">
      <w:t>185</w:t>
    </w:r>
    <w:r w:rsidR="001404B4">
      <w:t>/2019-</w:t>
    </w:r>
    <w:r w:rsidR="00605959">
      <w:t>9</w:t>
    </w:r>
  </w:p>
  <w:p w:rsidRDefault="00900B99" w:rsidP="00900B99" w:rsidR="00900B99">
    <w:pPr>
      <w:ind w:firstLine="708" w:left="3540"/>
      <w:jc w:val="center"/>
    </w:pPr>
  </w:p>
  <w:p w:rsidRDefault="00205656" w:rsidP="00AD581E" w:rsidR="00DA15C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765FC"/>
    <w:rsid w:val="0001398E"/>
    <w:rsid w:val="00023E65"/>
    <w:rsid w:val="00033BD3"/>
    <w:rsid w:val="00037153"/>
    <w:rsid w:val="000451A3"/>
    <w:rsid w:val="00090425"/>
    <w:rsid w:val="000C6F08"/>
    <w:rsid w:val="000E32B9"/>
    <w:rsid w:val="00110482"/>
    <w:rsid w:val="001404B4"/>
    <w:rsid w:val="001A38BC"/>
    <w:rsid w:val="001A7869"/>
    <w:rsid w:val="001E0D78"/>
    <w:rsid w:val="001E69E4"/>
    <w:rsid w:val="001E729E"/>
    <w:rsid w:val="001F25D6"/>
    <w:rsid w:val="001F4A5D"/>
    <w:rsid w:val="001F6470"/>
    <w:rsid w:val="00205656"/>
    <w:rsid w:val="00210CF5"/>
    <w:rsid w:val="002163C9"/>
    <w:rsid w:val="00217A54"/>
    <w:rsid w:val="00221FC9"/>
    <w:rsid w:val="00223370"/>
    <w:rsid w:val="0022626B"/>
    <w:rsid w:val="00230F1E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E147E"/>
    <w:rsid w:val="00427759"/>
    <w:rsid w:val="0043673E"/>
    <w:rsid w:val="00446C07"/>
    <w:rsid w:val="0046418C"/>
    <w:rsid w:val="00472620"/>
    <w:rsid w:val="00481071"/>
    <w:rsid w:val="00496112"/>
    <w:rsid w:val="004A433C"/>
    <w:rsid w:val="004E557D"/>
    <w:rsid w:val="004F2F77"/>
    <w:rsid w:val="004F7459"/>
    <w:rsid w:val="0051489A"/>
    <w:rsid w:val="005321C4"/>
    <w:rsid w:val="005875EE"/>
    <w:rsid w:val="00593C04"/>
    <w:rsid w:val="005A2B6E"/>
    <w:rsid w:val="005B0792"/>
    <w:rsid w:val="005B1F8B"/>
    <w:rsid w:val="005E2C53"/>
    <w:rsid w:val="00605959"/>
    <w:rsid w:val="006216B3"/>
    <w:rsid w:val="00627F6B"/>
    <w:rsid w:val="00637C6C"/>
    <w:rsid w:val="00642947"/>
    <w:rsid w:val="00643D7D"/>
    <w:rsid w:val="0065137D"/>
    <w:rsid w:val="0065386B"/>
    <w:rsid w:val="00656550"/>
    <w:rsid w:val="00660B99"/>
    <w:rsid w:val="0068532A"/>
    <w:rsid w:val="006908B4"/>
    <w:rsid w:val="006914F7"/>
    <w:rsid w:val="00693BE0"/>
    <w:rsid w:val="006B0385"/>
    <w:rsid w:val="006D21FA"/>
    <w:rsid w:val="006D40DA"/>
    <w:rsid w:val="006D7AD2"/>
    <w:rsid w:val="007A57F1"/>
    <w:rsid w:val="007A785A"/>
    <w:rsid w:val="007C3050"/>
    <w:rsid w:val="007F482F"/>
    <w:rsid w:val="007F7E82"/>
    <w:rsid w:val="00810DCB"/>
    <w:rsid w:val="00814708"/>
    <w:rsid w:val="00892D4B"/>
    <w:rsid w:val="008E7B35"/>
    <w:rsid w:val="008F70BC"/>
    <w:rsid w:val="00900B99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12781"/>
    <w:rsid w:val="00B33AC7"/>
    <w:rsid w:val="00B44C36"/>
    <w:rsid w:val="00B83149"/>
    <w:rsid w:val="00B976D4"/>
    <w:rsid w:val="00C044CE"/>
    <w:rsid w:val="00C10C53"/>
    <w:rsid w:val="00C13A80"/>
    <w:rsid w:val="00C315EB"/>
    <w:rsid w:val="00C331EB"/>
    <w:rsid w:val="00C37ABC"/>
    <w:rsid w:val="00C71FAF"/>
    <w:rsid w:val="00C765FC"/>
    <w:rsid w:val="00C90C24"/>
    <w:rsid w:val="00CB026E"/>
    <w:rsid w:val="00CD1157"/>
    <w:rsid w:val="00CE4AFA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6F14"/>
    <w:rsid w:val="00E926A8"/>
    <w:rsid w:val="00EF5DB8"/>
    <w:rsid w:val="00F17F14"/>
    <w:rsid w:val="00F230D0"/>
    <w:rsid w:val="00F47CA6"/>
    <w:rsid w:val="00F47CE2"/>
    <w:rsid w:val="00F519D9"/>
    <w:rsid w:val="00F51D19"/>
    <w:rsid w:val="00F77E1F"/>
    <w:rsid w:val="00F839C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DBE2FC1-80D4-4B48-9DDB-0FFDBC488F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6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2019.</izvorni_sadrzaj>
    <derivirana_varijabla naziv="DomainObject.Predmet.DatumOsnivanja_1">17.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St-185/2019</izvorni_sadrzaj>
    <derivirana_varijabla naziv="DomainObject.Predmet.OznakaBroj_1">St-185/2019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ĐIMI j.d.o.o. FAŽANA</izvorni_sadrzaj>
    <derivirana_varijabla naziv="DomainObject.Predmet.ProtustrankaFormated_1">  ĐIMI j.d.o.o. FAŽANA</derivirana_varijabla>
  </DomainObject.Predmet.ProtustrankaFormated>
  <DomainObject.Predmet.ProtustrankaFormatedOIB>
    <izvorni_sadrzaj>  ĐIMI j.d.o.o. FAŽANA, OIB 55011371197</izvorni_sadrzaj>
    <derivirana_varijabla naziv="DomainObject.Predmet.ProtustrankaFormatedOIB_1">  ĐIMI j.d.o.o. FAŽANA, OIB 55011371197</derivirana_varijabla>
  </DomainObject.Predmet.ProtustrankaFormatedOIB>
  <DomainObject.Predmet.ProtustrankaFormatedWithAdress>
    <izvorni_sadrzaj> ĐIMI j.d.o.o. FAŽANA, Perojska cesta 25, 52100 Fažana</izvorni_sadrzaj>
    <derivirana_varijabla naziv="DomainObject.Predmet.ProtustrankaFormatedWithAdress_1"> ĐIMI j.d.o.o. FAŽANA, Perojska cesta 25, 52100 Fažana</derivirana_varijabla>
  </DomainObject.Predmet.ProtustrankaFormatedWithAdress>
  <DomainObject.Predmet.ProtustrankaFormatedWithAdressOIB>
    <izvorni_sadrzaj> ĐIMI j.d.o.o. FAŽANA, OIB 55011371197, Perojska cesta 25, 52100 Fažana</izvorni_sadrzaj>
    <derivirana_varijabla naziv="DomainObject.Predmet.ProtustrankaFormatedWithAdressOIB_1"> ĐIMI j.d.o.o. FAŽANA, OIB 55011371197, Perojska cesta 25, 52100 Fažana</derivirana_varijabla>
  </DomainObject.Predmet.ProtustrankaFormatedWithAdressOIB>
  <DomainObject.Predmet.ProtustrankaWithAdress>
    <izvorni_sadrzaj>ĐIMI j.d.o.o. FAŽANA Perojska cesta 25, 52100 Fažana</izvorni_sadrzaj>
    <derivirana_varijabla naziv="DomainObject.Predmet.ProtustrankaWithAdress_1">ĐIMI j.d.o.o. FAŽANA Perojska cesta 25, 52100 Fažana</derivirana_varijabla>
  </DomainObject.Predmet.ProtustrankaWithAdress>
  <DomainObject.Predmet.ProtustrankaWithAdressOIB>
    <izvorni_sadrzaj>ĐIMI j.d.o.o. FAŽANA, OIB 55011371197, Perojska cesta 25, 52100 Fažana</izvorni_sadrzaj>
    <derivirana_varijabla naziv="DomainObject.Predmet.ProtustrankaWithAdressOIB_1">ĐIMI j.d.o.o. FAŽANA, OIB 55011371197, Perojska cesta 25, 52100 Fažana</derivirana_varijabla>
  </DomainObject.Predmet.ProtustrankaWithAdressOIB>
  <DomainObject.Predmet.ProtustrankaNazivFormated>
    <izvorni_sadrzaj>ĐIMI j.d.o.o. FAŽANA</izvorni_sadrzaj>
    <derivirana_varijabla naziv="DomainObject.Predmet.ProtustrankaNazivFormated_1">ĐIMI j.d.o.o. FAŽANA</derivirana_varijabla>
  </DomainObject.Predmet.ProtustrankaNazivFormated>
  <DomainObject.Predmet.ProtustrankaNazivFormatedOIB>
    <izvorni_sadrzaj>ĐIMI j.d.o.o. FAŽANA, OIB 55011371197</izvorni_sadrzaj>
    <derivirana_varijabla naziv="DomainObject.Predmet.ProtustrankaNazivFormatedOIB_1">ĐIMI j.d.o.o. FAŽANA, OIB 55011371197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9389.61</izvorni_sadrzaj>
    <derivirana_varijabla naziv="DomainObject.Predmet.TrenutnaVrijednost_1">9389.61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ĐIMI j.d.o.o. FAŽANA</item>
    </izvorni_sadrzaj>
    <derivirana_varijabla naziv="DomainObject.Predmet.ProtuStrankaListFormated_1">
      <item>ĐIMI j.d.o.o. FAŽANA</item>
    </derivirana_varijabla>
  </DomainObject.Predmet.ProtuStrankaListFormated>
  <DomainObject.Predmet.ProtuStrankaListFormatedOIB>
    <izvorni_sadrzaj>
      <item>ĐIMI j.d.o.o. FAŽANA, OIB 55011371197</item>
    </izvorni_sadrzaj>
    <derivirana_varijabla naziv="DomainObject.Predmet.ProtuStrankaListFormatedOIB_1">
      <item>ĐIMI j.d.o.o. FAŽANA, OIB 55011371197</item>
    </derivirana_varijabla>
  </DomainObject.Predmet.ProtuStrankaListFormatedOIB>
  <DomainObject.Predmet.ProtuStrankaListFormatedWithAdress>
    <izvorni_sadrzaj>
      <item>ĐIMI j.d.o.o. FAŽANA, Perojska cesta 25, 52100 Fažana</item>
    </izvorni_sadrzaj>
    <derivirana_varijabla naziv="DomainObject.Predmet.ProtuStrankaListFormatedWithAdress_1">
      <item>ĐIMI j.d.o.o. FAŽANA, Perojska cesta 25, 52100 Fažana</item>
    </derivirana_varijabla>
  </DomainObject.Predmet.ProtuStrankaListFormatedWithAdress>
  <DomainObject.Predmet.ProtuStrankaListFormatedWithAdressOIB>
    <izvorni_sadrzaj>
      <item>ĐIMI j.d.o.o. FAŽANA, OIB 55011371197, Perojska cesta 25, 52100 Fažana</item>
    </izvorni_sadrzaj>
    <derivirana_varijabla naziv="DomainObject.Predmet.ProtuStrankaListFormatedWithAdressOIB_1">
      <item>ĐIMI j.d.o.o. FAŽANA, OIB 55011371197, Perojska cesta 25, 52100 Fažana</item>
    </derivirana_varijabla>
  </DomainObject.Predmet.ProtuStrankaListFormatedWithAdressOIB>
  <DomainObject.Predmet.ProtuStrankaListNazivFormated>
    <izvorni_sadrzaj>
      <item>ĐIMI j.d.o.o. FAŽANA</item>
    </izvorni_sadrzaj>
    <derivirana_varijabla naziv="DomainObject.Predmet.ProtuStrankaListNazivFormated_1">
      <item>ĐIMI j.d.o.o. FAŽANA</item>
    </derivirana_varijabla>
  </DomainObject.Predmet.ProtuStrankaListNazivFormated>
  <DomainObject.Predmet.ProtuStrankaListNazivFormatedOIB>
    <izvorni_sadrzaj>
      <item>ĐIMI j.d.o.o. FAŽANA, OIB 55011371197</item>
    </izvorni_sadrzaj>
    <derivirana_varijabla naziv="DomainObject.Predmet.ProtuStrankaListNazivFormatedOIB_1">
      <item>ĐIMI j.d.o.o. FAŽANA, OIB 55011371197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ĐIMI j.d.o.o. FAŽANA</izvorni_sadrzaj>
    <derivirana_varijabla naziv="DomainObject.Predmet.ProtustrankaIDrugi_1">ĐIMI j.d.o.o. FAŽANA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ĐIMI j.d.o.o. FAŽANA, OIB 55011371197, Perojska cesta 25, 52100 Fažana</izvorni_sadrzaj>
    <derivirana_varijabla naziv="DomainObject.Predmet.ProtustrankaIDrugiAdressOIB_1">ĐIMI j.d.o.o. FAŽANA, OIB 55011371197, Perojska cesta 25,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ĐIMI j.d.o.o. FAŽANA</item>
    </izvorni_sadrzaj>
    <derivirana_varijabla naziv="DomainObject.Predmet.SudioniciListNaziv_1">
      <item>FINANCIJSKA AGENCIJA, RC RIJEKA, PODRUŽNICA PULA, PULA</item>
      <item>ĐIMI j.d.o.o. FAŽANA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ĐIMI j.d.o.o. FAŽANA, OIB 55011371197, Perojska cesta 25,52100 Fažana</item>
    </izvorni_sadrzaj>
    <derivirana_varijabla naziv="DomainObject.Predmet.SudioniciListAdressOIB_1">
      <item>FINANCIJSKA AGENCIJA, RC RIJEKA, PODRUŽNICA PULA, PULA, OIB 85821130368, F. Kurelca 8,51000 Rijeka</item>
      <item>ĐIMI j.d.o.o. FAŽANA, OIB 55011371197, Perojska cesta 25,52100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55011371197</item>
    </izvorni_sadrzaj>
    <derivirana_varijabla naziv="DomainObject.Predmet.SudioniciListNazivOIB_1">
      <item>, OIB 85821130368</item>
      <item>, OIB 55011371197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St-185/2019-3</izvorni_sadrzaj>
    <derivirana_varijabla naziv="DomainObject.PredzadnjaOdlukaIzPredmeta.Oznaka_1">St-185/2019-3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2137</properties:Characters>
  <properties:Lines>69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2019-07-01T06:09:00Z</dcterms:created>
  <dc:creator>Jasmina Matika</dc:creator>
  <cp:lastModifiedBy>Lorena Paris Aničić</cp:lastModifiedBy>
  <cp:lastPrinted>2019-07-01T06:05:00Z</cp:lastPrinted>
  <dcterms:modified xmlns:xsi="http://www.w3.org/2001/XMLSchema-instance" xsi:type="dcterms:W3CDTF">2019-07-01T06:11:00Z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(St-185-19 -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