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b684" w14:paraId="bdfb684" w:rsidRDefault="009351A4" w:rsidP="009351A4" w:rsidR="009351A4" w:rsidRPr="00947883">
      <w:pPr>
        <w15:collapsed w:val="false"/>
      </w:pPr>
      <w:bookmarkStart w:name="_GoBack" w:id="0"/>
      <w:bookmarkEnd w:id="0"/>
    </w:p>
    <w:p w:rsidRDefault="009351A4" w:rsidP="009351A4" w:rsidR="009351A4" w:rsidRPr="00947883"/>
    <w:p w:rsidRDefault="005D269D" w:rsidP="005D269D" w:rsidR="005D269D" w:rsidRPr="00947883">
      <w:pPr>
        <w:ind w:firstLine="708"/>
      </w:pPr>
      <w:r w:rsidRPr="00947883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947883">
      <w:r w:rsidRPr="00947883">
        <w:rPr>
          <w:rFonts w:eastAsia="MS Mincho"/>
        </w:rPr>
        <w:t>REPUBLIKA HRVATSKA</w:t>
      </w:r>
    </w:p>
    <w:p w:rsidRDefault="005D269D" w:rsidP="005D269D" w:rsidR="005D269D" w:rsidRPr="00947883">
      <w:r w:rsidRPr="00947883">
        <w:rPr>
          <w:rFonts w:eastAsia="MS Mincho"/>
        </w:rPr>
        <w:t>TRGOVAČKI SUD U RIJECI</w:t>
      </w:r>
    </w:p>
    <w:p w:rsidRDefault="005D269D" w:rsidP="005D269D" w:rsidR="005D269D" w:rsidRPr="00947883">
      <w:pPr>
        <w:rPr>
          <w:rFonts w:eastAsia="MS Mincho"/>
        </w:rPr>
      </w:pPr>
      <w:r w:rsidRPr="00947883">
        <w:rPr>
          <w:rFonts w:eastAsia="MS Mincho"/>
        </w:rPr>
        <w:t xml:space="preserve">      Rijeka, Zadarska 1 i 3</w:t>
      </w:r>
    </w:p>
    <w:p w:rsidRDefault="005D269D" w:rsidP="009351A4" w:rsidR="005D269D" w:rsidRPr="00947883"/>
    <w:p w:rsidRDefault="005D269D" w:rsidP="009351A4" w:rsidR="005D269D" w:rsidRPr="00947883"/>
    <w:p w:rsidRDefault="004029BA" w:rsidP="009351A4" w:rsidR="004029BA" w:rsidRPr="00947883"/>
    <w:p w:rsidRDefault="008131FE" w:rsidP="00EC146E" w:rsidR="00832EEF" w:rsidRPr="00947883">
      <w:pPr>
        <w:jc w:val="both"/>
      </w:pPr>
      <w:r w:rsidRPr="00947883">
        <w:t xml:space="preserve">Trgovački sud u Rijeci, </w:t>
      </w:r>
      <w:r w:rsidR="00123726" w:rsidRPr="00947883">
        <w:t xml:space="preserve">u </w:t>
      </w:r>
      <w:r w:rsidRPr="00947883">
        <w:t xml:space="preserve">stečajnom postupku nad </w:t>
      </w:r>
      <w:r w:rsidR="00B8620C" w:rsidRPr="00947883">
        <w:t>dužnikom</w:t>
      </w:r>
      <w:r w:rsidR="00FF2A41">
        <w:t xml:space="preserve"> </w:t>
      </w:r>
      <w:r w:rsidR="004B1D2C">
        <w:t>G. T. P. ŠIMIĆ d.o.o. za građenje, trgovinu i prijevoz Buje, Kaštel, Dorina 51 G ( MBS: 040129733 – OIB: 45052488829 )</w:t>
      </w:r>
      <w:r w:rsidR="00E708FB">
        <w:t xml:space="preserve"> </w:t>
      </w:r>
      <w:r w:rsidRPr="00947883">
        <w:t>koji se vodi pod posl. br. 7 St-</w:t>
      </w:r>
      <w:r w:rsidR="004B1D2C">
        <w:t>365</w:t>
      </w:r>
      <w:r w:rsidRPr="00947883">
        <w:t>/</w:t>
      </w:r>
      <w:r w:rsidR="00E126AB" w:rsidRPr="00947883">
        <w:t>1</w:t>
      </w:r>
      <w:r w:rsidR="00FB4ECA" w:rsidRPr="00947883">
        <w:t>3</w:t>
      </w:r>
      <w:r w:rsidRPr="00947883">
        <w:t xml:space="preserve">, objavljuje:   </w:t>
      </w:r>
    </w:p>
    <w:p w:rsidRDefault="004029BA" w:rsidP="00711CD9" w:rsidR="004029BA" w:rsidRPr="00947883">
      <w:pPr>
        <w:jc w:val="both"/>
      </w:pPr>
    </w:p>
    <w:p w:rsidRDefault="00B91A75" w:rsidP="00B91A75" w:rsidR="00B91A75" w:rsidRPr="00947883">
      <w:pPr>
        <w:jc w:val="both"/>
        <w:rPr>
          <w:rFonts w:eastAsia="MS Mincho"/>
        </w:rPr>
      </w:pPr>
    </w:p>
    <w:p w:rsidRDefault="004B1D2C" w:rsidP="004B1D2C" w:rsidR="004B1D2C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>O t v a r a   s e  stečajni postupak nad dužnikom G. T. P. ŠIMIĆ d.o.o. za građenje, trgovinu i prijevoz Buje, Kaštel, Dorina 51 G ( MBS: 040129733 – OIB: 45052488829 ).</w:t>
      </w:r>
    </w:p>
    <w:p w:rsidRDefault="004B1D2C" w:rsidP="004B1D2C" w:rsidR="004B1D2C">
      <w:pPr>
        <w:jc w:val="both"/>
        <w:rPr>
          <w:rFonts w:eastAsia="MS Mincho"/>
        </w:rPr>
      </w:pPr>
    </w:p>
    <w:p w:rsidRDefault="004B1D2C" w:rsidP="004B1D2C" w:rsidR="004B1D2C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t>Boris Zadković ( OIB: 90786626685 ), Buzet, Sportska 2/III</w:t>
      </w:r>
      <w:r>
        <w:rPr>
          <w:color w:val="000000"/>
        </w:rPr>
        <w:t>.</w:t>
      </w:r>
    </w:p>
    <w:p w:rsidRDefault="004B1D2C" w:rsidP="004B1D2C" w:rsidR="004B1D2C">
      <w:pPr>
        <w:jc w:val="both"/>
      </w:pPr>
    </w:p>
    <w:p w:rsidRDefault="004B1D2C" w:rsidP="004B1D2C" w:rsidR="004B1D2C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4B1D2C" w:rsidP="004B1D2C" w:rsidR="004B1D2C">
      <w:pPr>
        <w:jc w:val="both"/>
      </w:pPr>
    </w:p>
    <w:p w:rsidRDefault="004B1D2C" w:rsidP="004B1D2C" w:rsidR="004B1D2C">
      <w:pPr>
        <w:jc w:val="both"/>
      </w:pPr>
      <w:r>
        <w:t>IV.</w:t>
      </w:r>
      <w:r>
        <w:tab/>
        <w:t>Z a k l j u č u j e   s e  stečajni postupak nad dužnikom G. T. P. ŠIMIĆ d.o.o. za građenje, trgovinu i prijevoz Buje, Kaštel, Dorina 51 G ( MBS: 040129733 – OIB: 45052488829 ).</w:t>
      </w:r>
    </w:p>
    <w:p w:rsidRDefault="004B1D2C" w:rsidP="004B1D2C" w:rsidR="004B1D2C">
      <w:pPr>
        <w:jc w:val="both"/>
      </w:pPr>
    </w:p>
    <w:p w:rsidRDefault="004B1D2C" w:rsidP="004B1D2C" w:rsidR="004B1D2C">
      <w:pPr>
        <w:jc w:val="both"/>
      </w:pPr>
      <w:r>
        <w:t>V.</w:t>
      </w:r>
      <w:r>
        <w:tab/>
        <w:t xml:space="preserve">Troškovi postupka namirit će se iz Fonda za pokriće troška stečajnog postupka.  </w:t>
      </w:r>
    </w:p>
    <w:p w:rsidRDefault="004B1D2C" w:rsidP="004B1D2C" w:rsidR="004B1D2C">
      <w:pPr>
        <w:jc w:val="both"/>
      </w:pPr>
    </w:p>
    <w:p w:rsidRDefault="004B1D2C" w:rsidP="004B1D2C" w:rsidR="004B1D2C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C3995" w:rsidP="007E36AA" w:rsidR="002C3995" w:rsidRPr="00947883">
      <w:pPr>
        <w:jc w:val="both"/>
      </w:pPr>
    </w:p>
    <w:sectPr w:rsidR="002C3995" w:rsidRPr="0094788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ED4" w:rsidR="002C4ED4">
      <w:r>
        <w:separator/>
      </w:r>
    </w:p>
  </w:endnote>
  <w:endnote w:id="0" w:type="continuationSeparator">
    <w:p w:rsidRDefault="002C4ED4" w:rsidR="002C4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ED4" w:rsidR="002C4ED4">
      <w:r>
        <w:separator/>
      </w:r>
    </w:p>
  </w:footnote>
  <w:footnote w:id="0" w:type="continuationSeparator">
    <w:p w:rsidRDefault="002C4ED4" w:rsidR="002C4E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4B1D2C">
      <w:t>365</w:t>
    </w:r>
    <w:r w:rsidRPr="00911ADC">
      <w:t>/</w:t>
    </w:r>
    <w:r w:rsidR="00FB4ECA">
      <w:t>13</w:t>
    </w:r>
    <w:r w:rsidRPr="00911ADC">
      <w:t>-</w:t>
    </w:r>
    <w:r w:rsidR="004B1D2C">
      <w:t>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17AF0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4C9A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19C1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3B25"/>
    <w:rsid w:val="00165342"/>
    <w:rsid w:val="001704E9"/>
    <w:rsid w:val="00192B3E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5F33"/>
    <w:rsid w:val="001E7217"/>
    <w:rsid w:val="0020498A"/>
    <w:rsid w:val="0021093B"/>
    <w:rsid w:val="00215B95"/>
    <w:rsid w:val="00220A2E"/>
    <w:rsid w:val="00220CE9"/>
    <w:rsid w:val="002229A2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4F73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C4ED4"/>
    <w:rsid w:val="002E1010"/>
    <w:rsid w:val="002E2C9F"/>
    <w:rsid w:val="002E2FEE"/>
    <w:rsid w:val="002E47EB"/>
    <w:rsid w:val="002E6FB0"/>
    <w:rsid w:val="002F0CC5"/>
    <w:rsid w:val="002F4203"/>
    <w:rsid w:val="002F688B"/>
    <w:rsid w:val="002F7C41"/>
    <w:rsid w:val="002F7F8A"/>
    <w:rsid w:val="00300A71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87950"/>
    <w:rsid w:val="00393473"/>
    <w:rsid w:val="00394313"/>
    <w:rsid w:val="00395BCF"/>
    <w:rsid w:val="003961A6"/>
    <w:rsid w:val="003964C5"/>
    <w:rsid w:val="003A0363"/>
    <w:rsid w:val="003A6A3B"/>
    <w:rsid w:val="003A7AEE"/>
    <w:rsid w:val="003B2617"/>
    <w:rsid w:val="003B3BE7"/>
    <w:rsid w:val="003B7DBF"/>
    <w:rsid w:val="003C1275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358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10FC"/>
    <w:rsid w:val="00497418"/>
    <w:rsid w:val="004A0702"/>
    <w:rsid w:val="004A31AE"/>
    <w:rsid w:val="004B1B79"/>
    <w:rsid w:val="004B1D2C"/>
    <w:rsid w:val="004B71E9"/>
    <w:rsid w:val="004C389F"/>
    <w:rsid w:val="004C3D70"/>
    <w:rsid w:val="004C6239"/>
    <w:rsid w:val="004C7E74"/>
    <w:rsid w:val="004D0F79"/>
    <w:rsid w:val="004D2AA7"/>
    <w:rsid w:val="004D6B27"/>
    <w:rsid w:val="004E1893"/>
    <w:rsid w:val="004E6563"/>
    <w:rsid w:val="004F0300"/>
    <w:rsid w:val="00500377"/>
    <w:rsid w:val="005011A8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657DA"/>
    <w:rsid w:val="00575ECC"/>
    <w:rsid w:val="005764A6"/>
    <w:rsid w:val="00577D70"/>
    <w:rsid w:val="00580799"/>
    <w:rsid w:val="0058666E"/>
    <w:rsid w:val="0059097B"/>
    <w:rsid w:val="005A00DF"/>
    <w:rsid w:val="005A38D5"/>
    <w:rsid w:val="005B0030"/>
    <w:rsid w:val="005B35FB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1EE"/>
    <w:rsid w:val="005E2CAD"/>
    <w:rsid w:val="005F0876"/>
    <w:rsid w:val="005F5707"/>
    <w:rsid w:val="005F69D3"/>
    <w:rsid w:val="006058A9"/>
    <w:rsid w:val="00610756"/>
    <w:rsid w:val="00610773"/>
    <w:rsid w:val="00611430"/>
    <w:rsid w:val="0061741E"/>
    <w:rsid w:val="00626BBF"/>
    <w:rsid w:val="00627177"/>
    <w:rsid w:val="00627A9F"/>
    <w:rsid w:val="0063515C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CBA"/>
    <w:rsid w:val="00667E3F"/>
    <w:rsid w:val="0067590C"/>
    <w:rsid w:val="0069031A"/>
    <w:rsid w:val="00690AFC"/>
    <w:rsid w:val="00694D06"/>
    <w:rsid w:val="006A3B16"/>
    <w:rsid w:val="006B2144"/>
    <w:rsid w:val="006B348E"/>
    <w:rsid w:val="006B4182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52A2"/>
    <w:rsid w:val="0070668E"/>
    <w:rsid w:val="00710E7A"/>
    <w:rsid w:val="00711CD9"/>
    <w:rsid w:val="007203D5"/>
    <w:rsid w:val="0072435F"/>
    <w:rsid w:val="00732289"/>
    <w:rsid w:val="00737B0F"/>
    <w:rsid w:val="00742325"/>
    <w:rsid w:val="0074642C"/>
    <w:rsid w:val="0075150C"/>
    <w:rsid w:val="00760470"/>
    <w:rsid w:val="0076151F"/>
    <w:rsid w:val="00762357"/>
    <w:rsid w:val="00764C8B"/>
    <w:rsid w:val="0077292D"/>
    <w:rsid w:val="00774C7F"/>
    <w:rsid w:val="007766F1"/>
    <w:rsid w:val="00777EA1"/>
    <w:rsid w:val="00780A69"/>
    <w:rsid w:val="00783FA0"/>
    <w:rsid w:val="00784233"/>
    <w:rsid w:val="00786ADC"/>
    <w:rsid w:val="00787BF7"/>
    <w:rsid w:val="00791781"/>
    <w:rsid w:val="00793CEF"/>
    <w:rsid w:val="007942B2"/>
    <w:rsid w:val="007A2B67"/>
    <w:rsid w:val="007A5DD1"/>
    <w:rsid w:val="007A5EEC"/>
    <w:rsid w:val="007B032A"/>
    <w:rsid w:val="007B03CC"/>
    <w:rsid w:val="007B6783"/>
    <w:rsid w:val="007B6C41"/>
    <w:rsid w:val="007D113D"/>
    <w:rsid w:val="007D1E43"/>
    <w:rsid w:val="007D6679"/>
    <w:rsid w:val="007E2856"/>
    <w:rsid w:val="007E36AA"/>
    <w:rsid w:val="007E5E32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33E4"/>
    <w:rsid w:val="008145A9"/>
    <w:rsid w:val="00814DC6"/>
    <w:rsid w:val="00832EEF"/>
    <w:rsid w:val="0084007A"/>
    <w:rsid w:val="0084642B"/>
    <w:rsid w:val="0084671C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3BC6"/>
    <w:rsid w:val="008A5FEA"/>
    <w:rsid w:val="008B174D"/>
    <w:rsid w:val="008B4949"/>
    <w:rsid w:val="008B6196"/>
    <w:rsid w:val="008C23D6"/>
    <w:rsid w:val="008C2540"/>
    <w:rsid w:val="008C46D5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5741"/>
    <w:rsid w:val="00937282"/>
    <w:rsid w:val="00937B7A"/>
    <w:rsid w:val="00942886"/>
    <w:rsid w:val="00942A0B"/>
    <w:rsid w:val="00944E8E"/>
    <w:rsid w:val="0094618A"/>
    <w:rsid w:val="0094686E"/>
    <w:rsid w:val="00947883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5BAC"/>
    <w:rsid w:val="009964F2"/>
    <w:rsid w:val="009970BB"/>
    <w:rsid w:val="009A1642"/>
    <w:rsid w:val="009A3DD1"/>
    <w:rsid w:val="009A483D"/>
    <w:rsid w:val="009A640B"/>
    <w:rsid w:val="009B0345"/>
    <w:rsid w:val="009B4272"/>
    <w:rsid w:val="009C51A3"/>
    <w:rsid w:val="009C6770"/>
    <w:rsid w:val="009D10F3"/>
    <w:rsid w:val="009D178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71"/>
    <w:rsid w:val="00A720FA"/>
    <w:rsid w:val="00A73CD2"/>
    <w:rsid w:val="00A745D7"/>
    <w:rsid w:val="00A74750"/>
    <w:rsid w:val="00A815C3"/>
    <w:rsid w:val="00A83BAE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1170"/>
    <w:rsid w:val="00AD4003"/>
    <w:rsid w:val="00AD4B9B"/>
    <w:rsid w:val="00AD4C1E"/>
    <w:rsid w:val="00AD4F6E"/>
    <w:rsid w:val="00AD6D02"/>
    <w:rsid w:val="00AD73D5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37556"/>
    <w:rsid w:val="00B454DE"/>
    <w:rsid w:val="00B521C9"/>
    <w:rsid w:val="00B603E3"/>
    <w:rsid w:val="00B62BF4"/>
    <w:rsid w:val="00B67F13"/>
    <w:rsid w:val="00B70191"/>
    <w:rsid w:val="00B75955"/>
    <w:rsid w:val="00B8620C"/>
    <w:rsid w:val="00B91A75"/>
    <w:rsid w:val="00B97FB4"/>
    <w:rsid w:val="00BA180C"/>
    <w:rsid w:val="00BA6D56"/>
    <w:rsid w:val="00BD0039"/>
    <w:rsid w:val="00BD0B2C"/>
    <w:rsid w:val="00BD0B53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51AE5"/>
    <w:rsid w:val="00C6233C"/>
    <w:rsid w:val="00C64D86"/>
    <w:rsid w:val="00C71AAF"/>
    <w:rsid w:val="00C8102E"/>
    <w:rsid w:val="00C819DA"/>
    <w:rsid w:val="00C872C5"/>
    <w:rsid w:val="00C9378E"/>
    <w:rsid w:val="00C947DE"/>
    <w:rsid w:val="00CA4101"/>
    <w:rsid w:val="00CB2E3D"/>
    <w:rsid w:val="00CC1E5C"/>
    <w:rsid w:val="00CC6077"/>
    <w:rsid w:val="00CC6C3E"/>
    <w:rsid w:val="00CD3F8F"/>
    <w:rsid w:val="00CE173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515AB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6FE6"/>
    <w:rsid w:val="00D878A6"/>
    <w:rsid w:val="00D91C8A"/>
    <w:rsid w:val="00D92763"/>
    <w:rsid w:val="00D92B89"/>
    <w:rsid w:val="00D92BCC"/>
    <w:rsid w:val="00D955A0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04A5F"/>
    <w:rsid w:val="00E126AB"/>
    <w:rsid w:val="00E374C6"/>
    <w:rsid w:val="00E408A7"/>
    <w:rsid w:val="00E44925"/>
    <w:rsid w:val="00E50023"/>
    <w:rsid w:val="00E601E2"/>
    <w:rsid w:val="00E63C94"/>
    <w:rsid w:val="00E708FB"/>
    <w:rsid w:val="00E74756"/>
    <w:rsid w:val="00E83617"/>
    <w:rsid w:val="00E8545B"/>
    <w:rsid w:val="00EA21CD"/>
    <w:rsid w:val="00EA2E04"/>
    <w:rsid w:val="00EA68D9"/>
    <w:rsid w:val="00EA70AE"/>
    <w:rsid w:val="00EA750A"/>
    <w:rsid w:val="00EB6B1E"/>
    <w:rsid w:val="00EC0042"/>
    <w:rsid w:val="00EC146E"/>
    <w:rsid w:val="00EC384F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1E2E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2A41"/>
    <w:rsid w:val="00FF6056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D0B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0B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B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B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B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D0B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0B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B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B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B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5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3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87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21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1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0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02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79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68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548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53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26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4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56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075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719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594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356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342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260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2015.</izvorni_sadrzaj>
    <derivirana_varijabla naziv="DomainObject.Predmet.DatumRjesavanja_1">29.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St-365/2013</izvorni_sadrzaj>
    <derivirana_varijabla naziv="DomainObject.Predmet.OznakaBroj_1">St-365/2013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>- čeka isplatu iz FONDA za pokriće troškova stečajnog postupka</izvorni_sadrzaj>
    <derivirana_varijabla naziv="DomainObject.Predmet.PrimjedbaSuca_1">- čeka isplatu iz FONDA za pokriće troškova stečajnog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G.T.P. ŠIMIĆ d.o.o.  Buje zastupanog po punomoćniku Gjergj Lekaj</izvorni_sadrzaj>
    <derivirana_varijabla naziv="DomainObject.Predmet.ProtustrankaFormated_1">  G.T.P. ŠIMIĆ d.o.o.  Buje zastupanog po punomoćniku Gjergj Lekaj</derivirana_varijabla>
  </DomainObject.Predmet.ProtustrankaFormated>
  <DomainObject.Predmet.ProtustrankaFormatedOIB>
    <izvorni_sadrzaj>  G.T.P. ŠIMIĆ d.o.o.  Buje, OIB 45052488829 zastupanog po punomoćniku Gjergj Lekaj</izvorni_sadrzaj>
    <derivirana_varijabla naziv="DomainObject.Predmet.ProtustrankaFormatedOIB_1">  G.T.P. ŠIMIĆ d.o.o.  Buje, OIB 45052488829 zastupanog po punomoćniku Gjergj Lekaj</derivirana_varijabla>
  </DomainObject.Predmet.ProtustrankaFormatedOIB>
  <DomainObject.Predmet.ProtustrankaFormatedWithAdress>
    <izvorni_sadrzaj> G.T.P. ŠIMIĆ d.o.o.  Buje, Dorina 51g, 52 460 Buje zastupanog po punomoćniku Gjergj Lekaj</izvorni_sadrzaj>
    <derivirana_varijabla naziv="DomainObject.Predmet.ProtustrankaFormatedWithAdress_1"> G.T.P. ŠIMIĆ d.o.o.  Buje, Dorina 51g, 52 460 Buje zastupanog po punomoćniku Gjergj Lekaj</derivirana_varijabla>
  </DomainObject.Predmet.ProtustrankaFormatedWithAdress>
  <DomainObject.Predmet.ProtustrankaFormatedWithAdressOIB>
    <izvorni_sadrzaj> G.T.P. ŠIMIĆ d.o.o.  Buje, OIB 45052488829, Dorina 51g, 52 460 Buje zastupanog po punomoćniku Gjergj Lekaj</izvorni_sadrzaj>
    <derivirana_varijabla naziv="DomainObject.Predmet.ProtustrankaFormatedWithAdressOIB_1"> G.T.P. ŠIMIĆ d.o.o.  Buje, OIB 45052488829, Dorina 51g, 52 460 Buje zastupanog po punomoćniku Gjergj Lekaj</derivirana_varijabla>
  </DomainObject.Predmet.ProtustrankaFormatedWithAdressOIB>
  <DomainObject.Predmet.ProtustrankaWithAdress>
    <izvorni_sadrzaj>G.T.P. ŠIMIĆ d.o.o.  Buje Dorina 51g, 52 460 Buje</izvorni_sadrzaj>
    <derivirana_varijabla naziv="DomainObject.Predmet.ProtustrankaWithAdress_1">G.T.P. ŠIMIĆ d.o.o.  Buje Dorina 51g, 52 460 Buje</derivirana_varijabla>
  </DomainObject.Predmet.ProtustrankaWithAdress>
  <DomainObject.Predmet.ProtustrankaWithAdressOIB>
    <izvorni_sadrzaj>G.T.P. ŠIMIĆ d.o.o.  Buje, OIB 45052488829, Dorina 51g, 52 460 Buje</izvorni_sadrzaj>
    <derivirana_varijabla naziv="DomainObject.Predmet.ProtustrankaWithAdressOIB_1">G.T.P. ŠIMIĆ d.o.o.  Buje, OIB 45052488829, Dorina 51g, 52 460 Buje</derivirana_varijabla>
  </DomainObject.Predmet.ProtustrankaWithAdressOIB>
  <DomainObject.Predmet.ProtustrankaNazivFormated>
    <izvorni_sadrzaj>G.T.P. ŠIMIĆ d.o.o.  Buje</izvorni_sadrzaj>
    <derivirana_varijabla naziv="DomainObject.Predmet.ProtustrankaNazivFormated_1">G.T.P. ŠIMIĆ d.o.o.  Buje</derivirana_varijabla>
  </DomainObject.Predmet.ProtustrankaNazivFormated>
  <DomainObject.Predmet.ProtustrankaNazivFormatedOIB>
    <izvorni_sadrzaj>G.T.P. ŠIMIĆ d.o.o.  Buje, OIB 45052488829</izvorni_sadrzaj>
    <derivirana_varijabla naziv="DomainObject.Predmet.ProtustrankaNazivFormatedOIB_1">G.T.P. ŠIMIĆ d.o.o.  Buje, OIB 45052488829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G.T.P. ŠIMIĆ d.o.o.  Buje zastupanog po punomoćniku Gjergj Lekaj</item>
    </izvorni_sadrzaj>
    <derivirana_varijabla naziv="DomainObject.Predmet.ProtuStrankaListFormated_1">
      <item>G.T.P. ŠIMIĆ d.o.o.  Buje zastupanog po punomoćniku Gjergj Lekaj</item>
    </derivirana_varijabla>
  </DomainObject.Predmet.ProtuStrankaListFormated>
  <DomainObject.Predmet.ProtuStrankaListFormatedOIB>
    <izvorni_sadrzaj>
      <item>G.T.P. ŠIMIĆ d.o.o.  Buje, OIB 45052488829 zastupanog po punomoćniku Gjergj Lekaj</item>
    </izvorni_sadrzaj>
    <derivirana_varijabla naziv="DomainObject.Predmet.ProtuStrankaListFormatedOIB_1">
      <item>G.T.P. ŠIMIĆ d.o.o.  Buje, OIB 45052488829 zastupanog po punomoćniku Gjergj Lekaj</item>
    </derivirana_varijabla>
  </DomainObject.Predmet.ProtuStrankaListFormatedOIB>
  <DomainObject.Predmet.ProtuStrankaListFormatedWithAdress>
    <izvorni_sadrzaj>
      <item>G.T.P. ŠIMIĆ d.o.o.  Buje, Dorina 51g, 52 460 Buje zastupanog po punomoćniku Gjergj Lekaj</item>
    </izvorni_sadrzaj>
    <derivirana_varijabla naziv="DomainObject.Predmet.ProtuStrankaListFormatedWithAdress_1">
      <item>G.T.P. ŠIMIĆ d.o.o.  Buje, Dorina 51g, 52 460 Buje zastupanog po punomoćniku Gjergj Lekaj</item>
    </derivirana_varijabla>
  </DomainObject.Predmet.ProtuStrankaListFormatedWithAdress>
  <DomainObject.Predmet.ProtuStrankaListFormatedWithAdressOIB>
    <izvorni_sadrzaj>
      <item>G.T.P. ŠIMIĆ d.o.o.  Buje, OIB 45052488829, Dorina 51g, 52 460 Buje zastupanog po punomoćniku Gjergj Lekaj</item>
    </izvorni_sadrzaj>
    <derivirana_varijabla naziv="DomainObject.Predmet.ProtuStrankaListFormatedWithAdressOIB_1">
      <item>G.T.P. ŠIMIĆ d.o.o.  Buje, OIB 45052488829, Dorina 51g, 52 460 Buje zastupanog po punomoćniku Gjergj Lekaj</item>
    </derivirana_varijabla>
  </DomainObject.Predmet.ProtuStrankaListFormatedWithAdressOIB>
  <DomainObject.Predmet.ProtuStrankaListNazivFormated>
    <izvorni_sadrzaj>
      <item>G.T.P. ŠIMIĆ d.o.o.  Buje</item>
    </izvorni_sadrzaj>
    <derivirana_varijabla naziv="DomainObject.Predmet.ProtuStrankaListNazivFormated_1">
      <item>G.T.P. ŠIMIĆ d.o.o.  Buje</item>
    </derivirana_varijabla>
  </DomainObject.Predmet.ProtuStrankaListNazivFormated>
  <DomainObject.Predmet.ProtuStrankaListNazivFormatedOIB>
    <izvorni_sadrzaj>
      <item>G.T.P. ŠIMIĆ d.o.o.  Buje, OIB 45052488829</item>
    </izvorni_sadrzaj>
    <derivirana_varijabla naziv="DomainObject.Predmet.ProtuStrankaListNazivFormatedOIB_1">
      <item>G.T.P. ŠIMIĆ d.o.o.  Buje, OIB 45052488829</item>
    </derivirana_varijabla>
  </DomainObject.Predmet.ProtuStrankaListNazivFormatedOIB>
  <DomainObject.Predmet.OstaliListFormated>
    <izvorni_sadrzaj>
      <item>Miroslav Šimić</item>
      <item>Mladen Šimić</item>
      <item>Gjergj Lekaj punomoćnik sudionika u postupku G.T.P. ŠIMIĆ d.o.o.  Buje</item>
      <item>Boris Zadković</item>
    </izvorni_sadrzaj>
    <derivirana_varijabla naziv="DomainObject.Predmet.OstaliListFormated_1">
      <item>Miroslav Šimić</item>
      <item>Mladen Šimić</item>
      <item>Gjergj Lekaj punomoćnik sudionika u postupku G.T.P. ŠIMIĆ d.o.o.  Buje</item>
      <item>Boris Zadković</item>
    </derivirana_varijabla>
  </DomainObject.Predmet.OstaliListFormated>
  <DomainObject.Predmet.OstaliListFormatedOIB>
    <izvorni_sadrzaj>
      <item>Miroslav Šimić, OIB 56498738755</item>
      <item>Mladen Šimić</item>
      <item>Gjergj Lekaj punomoćnik sudionika u postupku G.T.P. ŠIMIĆ d.o.o.  Buje</item>
      <item>Boris Zadković, OIB 90786626685</item>
    </izvorni_sadrzaj>
    <derivirana_varijabla naziv="DomainObject.Predmet.OstaliListFormatedOIB_1">
      <item>Miroslav Šimić, OIB 56498738755</item>
      <item>Mladen Šimić</item>
      <item>Gjergj Lekaj punomoćnik sudionika u postupku G.T.P. ŠIMIĆ d.o.o.  Buje</item>
      <item>Boris Zadković, OIB 90786626685</item>
    </derivirana_varijabla>
  </DomainObject.Predmet.OstaliListFormatedOIB>
  <DomainObject.Predmet.OstaliListFormatedWithAdress>
    <izvorni_sadrzaj>
      <item>Miroslav Šimić, Kaštel, Dorina 51 G, 52460 Buje</item>
      <item>Mladen Šimić, Rudine 10, 52460 Buje</item>
      <item>Gjergj Lekaj, Trg Svete Barbare 5, 51000 Rijeka punomoćnik sudionika u postupku G.T.P. ŠIMIĆ d.o.o.  Buje</item>
      <item>Boris Zadković, Sportska 2/III, 52420 Buzet</item>
    </izvorni_sadrzaj>
    <derivirana_varijabla naziv="DomainObject.Predmet.OstaliListFormatedWithAdress_1">
      <item>Miroslav Šimić, Kaštel, Dorina 51 G, 52460 Buje</item>
      <item>Mladen Šimić, Rudine 10, 52460 Buje</item>
      <item>Gjergj Lekaj, Trg Svete Barbare 5, 51000 Rijeka punomoćnik sudionika u postupku G.T.P. ŠIMIĆ d.o.o.  Buje</item>
      <item>Boris Zadković, Sportska 2/III, 52420 Buzet</item>
    </derivirana_varijabla>
  </DomainObject.Predmet.OstaliListFormatedWithAdress>
  <DomainObject.Predmet.OstaliListFormatedWithAdressOIB>
    <izvorni_sadrzaj>
      <item>Miroslav Šimić, OIB 56498738755, Kaštel, Dorina 51 G, 52460 Buje</item>
      <item>Mladen Šimić, Rudine 10, 52460 Buje</item>
      <item>Gjergj Lekaj, Trg Svete Barbare 5, 51000 Rijeka punomoćnik sudionika u postupku G.T.P. ŠIMIĆ d.o.o.  Buje</item>
      <item>Boris Zadković, OIB 90786626685, Sportska 2/III, 52420 Buzet</item>
    </izvorni_sadrzaj>
    <derivirana_varijabla naziv="DomainObject.Predmet.OstaliListFormatedWithAdressOIB_1">
      <item>Miroslav Šimić, OIB 56498738755, Kaštel, Dorina 51 G, 52460 Buje</item>
      <item>Mladen Šimić, Rudine 10, 52460 Buje</item>
      <item>Gjergj Lekaj, Trg Svete Barbare 5, 51000 Rijeka punomoćnik sudionika u postupku G.T.P. ŠIMIĆ d.o.o.  Buje</item>
      <item>Boris Zadković, OIB 90786626685, Sportska 2/III, 52420 Buzet</item>
    </derivirana_varijabla>
  </DomainObject.Predmet.OstaliListFormatedWithAdressOIB>
  <DomainObject.Predmet.OstaliListNazivFormated>
    <izvorni_sadrzaj>
      <item>Miroslav Šimić</item>
      <item>Mladen Šimić</item>
      <item>Gjergj Lekaj</item>
      <item>Boris Zadković</item>
    </izvorni_sadrzaj>
    <derivirana_varijabla naziv="DomainObject.Predmet.OstaliListNazivFormated_1">
      <item>Miroslav Šimić</item>
      <item>Mladen Šimić</item>
      <item>Gjergj Lekaj</item>
      <item>Boris Zadković</item>
    </derivirana_varijabla>
  </DomainObject.Predmet.OstaliListNazivFormated>
  <DomainObject.Predmet.OstaliListNazivFormatedOIB>
    <izvorni_sadrzaj>
      <item>Miroslav Šimić, OIB 56498738755</item>
      <item>Mladen Šimić</item>
      <item>Gjergj Lekaj</item>
      <item>Boris Zadković, OIB 90786626685</item>
    </izvorni_sadrzaj>
    <derivirana_varijabla naziv="DomainObject.Predmet.OstaliListNazivFormatedOIB_1">
      <item>Miroslav Šimić, OIB 56498738755</item>
      <item>Mladen Šimić</item>
      <item>Gjergj Lekaj</item>
      <item>Boris Zadković, OIB 90786626685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G.T.P. ŠIMIĆ d.o.o.  Buje</izvorni_sadrzaj>
    <derivirana_varijabla naziv="DomainObject.Predmet.ProtustrankaIDrugi_1">G.T.P. ŠIMIĆ d.o.o.  Buje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G.T.P. ŠIMIĆ d.o.o.  Buje, OIB 45052488829, Dorina 51g, 52 460 Buje</izvorni_sadrzaj>
    <derivirana_varijabla naziv="DomainObject.Predmet.ProtustrankaIDrugiAdressOIB_1">G.T.P. ŠIMIĆ d.o.o.  Buje, OIB 45052488829, Dorina 51g, 52 460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lipnja 2015.</izvorni_sadrzaj>
    <derivirana_varijabla naziv="DomainObject.Predmet.OdlukaRjesenje.DatumDonosenjaOdluke_1">29.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St-365/2013-30</izvorni_sadrzaj>
    <derivirana_varijabla naziv="DomainObject.Predmet.OdlukaRjesenje.Oznaka_1">St-365/2013-30</derivirana_varijabla>
  </DomainObject.Predmet.OdlukaRjesenje.Oznaka>
  <DomainObject.Predmet.SudioniciListNaziv>
    <izvorni_sadrzaj>
      <item>G.T.P. ŠIMIĆ d.o.o.  Buje</item>
      <item>FINA  Pula</item>
      <item>Miroslav Šimić</item>
      <item>Mladen Šimić</item>
      <item>Gjergj Lekaj</item>
      <item>Boris Zadković</item>
    </izvorni_sadrzaj>
    <derivirana_varijabla naziv="DomainObject.Predmet.SudioniciListNaziv_1">
      <item>G.T.P. ŠIMIĆ d.o.o.  Buje</item>
      <item>FINA  Pula</item>
      <item>Miroslav Šimić</item>
      <item>Mladen Šimić</item>
      <item>Gjergj Lekaj</item>
      <item>Boris Zadković</item>
    </derivirana_varijabla>
  </DomainObject.Predmet.SudioniciListNaziv>
  <DomainObject.Predmet.SudioniciListAdressOIB>
    <izvorni_sadrzaj>
      <item>G.T.P. ŠIMIĆ d.o.o.  Buje, OIB 45052488829, Dorina 51g,52 460 Buje</item>
      <item>FINA  Pula, OIB 85821130368, Giardini 5,52 100 Pula</item>
      <item>Miroslav Šimić, OIB 56498738755, Kaštel, Dorina 51 G,52460 Buje</item>
      <item>Mladen Šimić, Rudine 10,52460 Buje</item>
      <item>Gjergj Lekaj, Trg Svete Barbare 5,51000 Rijeka</item>
      <item>Boris Zadković, OIB 90786626685, Sportska 2/III,52420 Buzet</item>
    </izvorni_sadrzaj>
    <derivirana_varijabla naziv="DomainObject.Predmet.SudioniciListAdressOIB_1">
      <item>G.T.P. ŠIMIĆ d.o.o.  Buje, OIB 45052488829, Dorina 51g,52 460 Buje</item>
      <item>FINA  Pula, OIB 85821130368, Giardini 5,52 100 Pula</item>
      <item>Miroslav Šimić, OIB 56498738755, Kaštel, Dorina 51 G,52460 Buje</item>
      <item>Mladen Šimić, Rudine 10,52460 Buje</item>
      <item>Gjergj Lekaj, Trg Svete Barbare 5,51000 Rijeka</item>
      <item>Boris Zadković, OIB 90786626685, Sportska 2/III,52420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45052488829</item>
      <item>, OIB 85821130368</item>
      <item>, OIB 56498738755</item>
      <item>, OIB null</item>
      <item>, OIB null</item>
      <item>, OIB 90786626685</item>
    </izvorni_sadrzaj>
    <derivirana_varijabla naziv="DomainObject.Predmet.SudioniciListNazivOIB_1">
      <item>, OIB 45052488829</item>
      <item>, OIB 85821130368</item>
      <item>, OIB 56498738755</item>
      <item>, OIB null</item>
      <item>, OIB null</item>
      <item>, OIB 90786626685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193</properties:Words>
  <properties:Characters>898</properties:Characters>
  <properties:Lines>31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2015-10-01T09:43:00Z</dcterms:created>
  <dc:creator>skrapic</dc:creator>
  <cp:lastModifiedBy>Sonja Krapić</cp:lastModifiedBy>
  <cp:lastPrinted>2015-10-01T07:25:00Z</cp:lastPrinted>
  <dcterms:modified xmlns:xsi="http://www.w3.org/2001/XMLSchema-instance" xsi:type="dcterms:W3CDTF">2015-10-01T09:45:00Z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