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a639" w14:paraId="b66a639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AF61F0">
        <w:rPr>
          <w:b/>
        </w:rPr>
        <w:t>1</w:t>
      </w:r>
      <w:r w:rsidR="0039121A">
        <w:rPr>
          <w:b/>
        </w:rPr>
        <w:t>126</w:t>
      </w:r>
      <w:r w:rsidR="00D63D0D" w:rsidRPr="00101478">
        <w:rPr>
          <w:b/>
        </w:rPr>
        <w:t>/1</w:t>
      </w:r>
      <w:r w:rsidR="0039121A">
        <w:rPr>
          <w:b/>
        </w:rPr>
        <w:t>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</w:t>
      </w:r>
      <w:r w:rsidR="0039121A">
        <w:t xml:space="preserve"> </w:t>
      </w:r>
      <w:r w:rsidRPr="00101478">
        <w:t xml:space="preserve"> </w:t>
      </w:r>
      <w:r w:rsidR="0039121A" w:rsidRPr="0039121A">
        <w:t>KH - FURIJA, trgovina d.o.o.</w:t>
      </w:r>
      <w:r w:rsidR="0039121A">
        <w:t xml:space="preserve"> u stečaju</w:t>
      </w:r>
      <w:r w:rsidR="0039121A" w:rsidRPr="0039121A">
        <w:t xml:space="preserve">, Split </w:t>
      </w:r>
      <w:proofErr w:type="spellStart"/>
      <w:r w:rsidR="0039121A" w:rsidRPr="0039121A">
        <w:t>Ljubićeva</w:t>
      </w:r>
      <w:proofErr w:type="spellEnd"/>
      <w:r w:rsidR="0039121A" w:rsidRPr="0039121A">
        <w:t xml:space="preserve"> 7, MBS: 060180855, OIB: 86337483162</w:t>
      </w:r>
      <w:r w:rsidR="00FB7A02">
        <w:t>,</w:t>
      </w:r>
      <w:r w:rsidRPr="00101478">
        <w:t xml:space="preserve"> dana </w:t>
      </w:r>
      <w:r w:rsidR="0039121A">
        <w:t>19</w:t>
      </w:r>
      <w:r w:rsidR="004B4DAE" w:rsidRPr="00101478">
        <w:t>.</w:t>
      </w:r>
      <w:r w:rsidRPr="00101478">
        <w:t xml:space="preserve"> </w:t>
      </w:r>
      <w:r w:rsidR="0039121A">
        <w:t>lip</w:t>
      </w:r>
      <w:r w:rsidR="00AF61F0">
        <w:t>nja</w:t>
      </w:r>
      <w:r w:rsidR="00FA7049">
        <w:t xml:space="preserve"> 2017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39121A">
        <w:t>03</w:t>
      </w:r>
      <w:r w:rsidR="004B4DAE" w:rsidRPr="00101478">
        <w:t xml:space="preserve">. </w:t>
      </w:r>
      <w:r w:rsidR="0039121A">
        <w:t>srp</w:t>
      </w:r>
      <w:r w:rsidR="00AF61F0">
        <w:t>nja</w:t>
      </w:r>
      <w:r>
        <w:t xml:space="preserve"> 2017</w:t>
      </w:r>
      <w:r w:rsidR="004B4DAE" w:rsidRPr="00101478">
        <w:t xml:space="preserve">. </w:t>
      </w:r>
      <w:r w:rsidR="00FB7A02">
        <w:t xml:space="preserve">godine </w:t>
      </w:r>
      <w:r w:rsidR="0039121A">
        <w:t>se odgađa zbog službene spriječenosti uređujućeg suca</w:t>
      </w:r>
      <w:r>
        <w:t xml:space="preserve">, </w:t>
      </w:r>
      <w:r w:rsidR="002500C5" w:rsidRPr="00101478">
        <w:t>te</w:t>
      </w:r>
      <w:r w:rsidR="00EF0F2E" w:rsidRPr="00101478">
        <w:t xml:space="preserve"> </w:t>
      </w:r>
      <w:r w:rsidR="0039121A">
        <w:t xml:space="preserve">se novo </w:t>
      </w:r>
      <w:r w:rsidR="002500C5" w:rsidRPr="00101478">
        <w:t>zakazuje za dan</w:t>
      </w:r>
      <w:r w:rsidR="007B2C2E" w:rsidRPr="00101478">
        <w:t xml:space="preserve"> </w:t>
      </w:r>
      <w:r w:rsidR="00AF61F0">
        <w:rPr>
          <w:b/>
          <w:u w:val="single"/>
        </w:rPr>
        <w:t>0</w:t>
      </w:r>
      <w:r w:rsidR="0039121A">
        <w:rPr>
          <w:b/>
          <w:u w:val="single"/>
        </w:rPr>
        <w:t>4</w:t>
      </w:r>
      <w:r w:rsidR="00FB7A02">
        <w:rPr>
          <w:b/>
          <w:u w:val="single"/>
        </w:rPr>
        <w:t xml:space="preserve">. </w:t>
      </w:r>
      <w:r w:rsidR="0039121A">
        <w:rPr>
          <w:b/>
          <w:u w:val="single"/>
        </w:rPr>
        <w:t>sr</w:t>
      </w:r>
      <w:r w:rsidR="00AF61F0">
        <w:rPr>
          <w:b/>
          <w:u w:val="single"/>
        </w:rPr>
        <w:t>pnj</w:t>
      </w:r>
      <w:r w:rsidR="00FB7A02">
        <w:rPr>
          <w:b/>
          <w:u w:val="single"/>
        </w:rPr>
        <w:t>a</w:t>
      </w:r>
      <w:r w:rsidRPr="00FA7049">
        <w:rPr>
          <w:b/>
          <w:u w:val="single"/>
        </w:rPr>
        <w:t xml:space="preserve">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FB7A02">
        <w:rPr>
          <w:b/>
          <w:u w:val="single"/>
        </w:rPr>
        <w:t>1</w:t>
      </w:r>
      <w:r w:rsidR="00D71D46">
        <w:rPr>
          <w:b/>
          <w:u w:val="single"/>
        </w:rPr>
        <w:t>0</w:t>
      </w:r>
      <w:r w:rsidR="002500C5" w:rsidRPr="00101478">
        <w:rPr>
          <w:b/>
          <w:u w:val="single"/>
        </w:rPr>
        <w:t>,</w:t>
      </w:r>
      <w:r w:rsidR="00AF61F0">
        <w:rPr>
          <w:b/>
          <w:u w:val="single"/>
        </w:rPr>
        <w:t>0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 xml:space="preserve">sve u zgradi </w:t>
      </w:r>
      <w:r w:rsidR="0039121A" w:rsidRPr="0039121A">
        <w:t xml:space="preserve">sve u zgradi ovog suda u Splitu, </w:t>
      </w:r>
      <w:proofErr w:type="spellStart"/>
      <w:r w:rsidR="0039121A" w:rsidRPr="0039121A">
        <w:t>Sukoišanska</w:t>
      </w:r>
      <w:proofErr w:type="spellEnd"/>
      <w:r w:rsidR="0039121A" w:rsidRPr="0039121A">
        <w:t xml:space="preserve"> 6, sudnica 4, soba broj 118, na I. katu. Nakon ispitnog ročišta održat će se izvještajno ročište</w:t>
      </w:r>
      <w:r w:rsidR="003A7D1C">
        <w:t>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9159F6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39121A">
        <w:rPr>
          <w:b/>
        </w:rPr>
        <w:t>19</w:t>
      </w:r>
      <w:r w:rsidR="004B4DAE" w:rsidRPr="00101478">
        <w:rPr>
          <w:b/>
        </w:rPr>
        <w:t xml:space="preserve">. </w:t>
      </w:r>
      <w:r w:rsidR="0039121A">
        <w:rPr>
          <w:b/>
        </w:rPr>
        <w:t>lip</w:t>
      </w:r>
      <w:r w:rsidR="00AF61F0">
        <w:rPr>
          <w:b/>
        </w:rPr>
        <w:t>nja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9121A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7422B"/>
    <w:rsid w:val="006B056F"/>
    <w:rsid w:val="0073567E"/>
    <w:rsid w:val="007976D6"/>
    <w:rsid w:val="007B2C2E"/>
    <w:rsid w:val="007F6235"/>
    <w:rsid w:val="00815113"/>
    <w:rsid w:val="008438FB"/>
    <w:rsid w:val="008A3A88"/>
    <w:rsid w:val="009159F6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71D46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2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2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2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2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2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2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2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2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KH - FURIJA, trgovina d.o.o.</izvorni_sadrzaj>
    <derivirana_varijabla naziv="DomainObject.Predmet.ProtustrankaFormated_1">  KH - FURIJA, trgovina d.o.o.</derivirana_varijabla>
  </DomainObject.Predmet.ProtustrankaFormated>
  <DomainObject.Predmet.ProtustrankaFormatedOIB>
    <izvorni_sadrzaj>  KH - FURIJA, trgovina d.o.o., OIB 86337483162</izvorni_sadrzaj>
    <derivirana_varijabla naziv="DomainObject.Predmet.ProtustrankaFormatedOIB_1">  KH - FURIJA, trgovina d.o.o., OIB 86337483162</derivirana_varijabla>
  </DomainObject.Predmet.ProtustrankaFormatedOIB>
  <DomainObject.Predmet.ProtustrankaFormatedWithAdress>
    <izvorni_sadrzaj> KH - FURIJA, trgovina d.o.o., Ljubićeva 7, 21000 Split</izvorni_sadrzaj>
    <derivirana_varijabla naziv="DomainObject.Predmet.ProtustrankaFormatedWithAdress_1"> KH - FURIJA, trgovina d.o.o., Ljubićeva 7, 21000 Split</derivirana_varijabla>
  </DomainObject.Predmet.ProtustrankaFormatedWithAdress>
  <DomainObject.Predmet.ProtustrankaFormatedWithAdressOIB>
    <izvorni_sadrzaj> KH - FURIJA, trgovina d.o.o., OIB 86337483162, Ljubićeva 7, 21000 Split</izvorni_sadrzaj>
    <derivirana_varijabla naziv="DomainObject.Predmet.ProtustrankaFormatedWithAdressOIB_1"> KH - FURIJA, trgovina d.o.o., OIB 86337483162, Ljubićeva 7, 21000 Split</derivirana_varijabla>
  </DomainObject.Predmet.ProtustrankaFormatedWithAdressOIB>
  <DomainObject.Predmet.ProtustrankaWithAdress>
    <izvorni_sadrzaj>KH - FURIJA, trgovina d.o.o. Ljubićeva 7, 21000 Split</izvorni_sadrzaj>
    <derivirana_varijabla naziv="DomainObject.Predmet.ProtustrankaWithAdress_1">KH - FURIJA, trgovina d.o.o. Ljubićeva 7, 21000 Split</derivirana_varijabla>
  </DomainObject.Predmet.ProtustrankaWithAdress>
  <DomainObject.Predmet.ProtustrankaWithAdressOIB>
    <izvorni_sadrzaj>KH - FURIJA, trgovina d.o.o., OIB 86337483162, Ljubićeva 7, 21000 Split</izvorni_sadrzaj>
    <derivirana_varijabla naziv="DomainObject.Predmet.ProtustrankaWithAdressOIB_1">KH - FURIJA, trgovina d.o.o., OIB 86337483162, Ljubićeva 7, 21000 Split</derivirana_varijabla>
  </DomainObject.Predmet.ProtustrankaWithAdressOIB>
  <DomainObject.Predmet.ProtustrankaNazivFormated>
    <izvorni_sadrzaj>KH - FURIJA, trgovina d.o.o.</izvorni_sadrzaj>
    <derivirana_varijabla naziv="DomainObject.Predmet.ProtustrankaNazivFormated_1">KH - FURIJA, trgovina d.o.o.</derivirana_varijabla>
  </DomainObject.Predmet.ProtustrankaNazivFormated>
  <DomainObject.Predmet.ProtustrankaNazivFormatedOIB>
    <izvorni_sadrzaj>KH - FURIJA, trgovina d.o.o., OIB 86337483162</izvorni_sadrzaj>
    <derivirana_varijabla naziv="DomainObject.Predmet.ProtustrankaNazivFormatedOIB_1">KH - FURIJA, trgovina d.o.o., OIB 86337483162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619819.19</izvorni_sadrzaj>
    <derivirana_varijabla naziv="DomainObject.Predmet.TrenutnaVrijednost_1">619819.19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KH - FURIJA, trgovina d.o.o.</item>
    </izvorni_sadrzaj>
    <derivirana_varijabla naziv="DomainObject.Predmet.ProtuStrankaListFormated_1">
      <item>KH - FURIJA, trgovina d.o.o.</item>
    </derivirana_varijabla>
  </DomainObject.Predmet.ProtuStrankaListFormated>
  <DomainObject.Predmet.ProtuStrankaListFormatedOIB>
    <izvorni_sadrzaj>
      <item>KH - FURIJA, trgovina d.o.o., OIB 86337483162</item>
    </izvorni_sadrzaj>
    <derivirana_varijabla naziv="DomainObject.Predmet.ProtuStrankaListFormatedOIB_1">
      <item>KH - FURIJA, trgovina d.o.o., OIB 86337483162</item>
    </derivirana_varijabla>
  </DomainObject.Predmet.ProtuStrankaListFormatedOIB>
  <DomainObject.Predmet.ProtuStrankaListFormatedWithAdress>
    <izvorni_sadrzaj>
      <item>KH - FURIJA, trgovina d.o.o., Ljubićeva 7, 21000 Split</item>
    </izvorni_sadrzaj>
    <derivirana_varijabla naziv="DomainObject.Predmet.ProtuStrankaListFormatedWithAdress_1">
      <item>KH - FURIJA, trgovina d.o.o., Ljubićeva 7, 21000 Split</item>
    </derivirana_varijabla>
  </DomainObject.Predmet.ProtuStrankaListFormatedWithAdress>
  <DomainObject.Predmet.ProtuStrankaListFormatedWithAdressOIB>
    <izvorni_sadrzaj>
      <item>KH - FURIJA, trgovina d.o.o., OIB 86337483162, Ljubićeva 7, 21000 Split</item>
    </izvorni_sadrzaj>
    <derivirana_varijabla naziv="DomainObject.Predmet.ProtuStrankaListFormatedWithAdressOIB_1">
      <item>KH - FURIJA, trgovina d.o.o., OIB 86337483162, Ljubićeva 7, 21000 Split</item>
    </derivirana_varijabla>
  </DomainObject.Predmet.ProtuStrankaListFormatedWithAdressOIB>
  <DomainObject.Predmet.ProtuStrankaListNazivFormated>
    <izvorni_sadrzaj>
      <item>KH - FURIJA, trgovina d.o.o.</item>
    </izvorni_sadrzaj>
    <derivirana_varijabla naziv="DomainObject.Predmet.ProtuStrankaListNazivFormated_1">
      <item>KH - FURIJA, trgovina d.o.o.</item>
    </derivirana_varijabla>
  </DomainObject.Predmet.ProtuStrankaListNazivFormated>
  <DomainObject.Predmet.ProtuStrankaListNazivFormatedOIB>
    <izvorni_sadrzaj>
      <item>KH - FURIJA, trgovina d.o.o., OIB 86337483162</item>
    </izvorni_sadrzaj>
    <derivirana_varijabla naziv="DomainObject.Predmet.ProtuStrankaListNazivFormatedOIB_1">
      <item>KH - FURIJA, trgovina d.o.o., OIB 86337483162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KH - FURIJA, trgovina d.o.o.</izvorni_sadrzaj>
    <derivirana_varijabla naziv="DomainObject.Predmet.ProtustrankaIDrugi_1">KH - FURIJA,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KH - FURIJA, trgovina d.o.o., OIB 86337483162, Ljubićeva 7, 21000 Split</izvorni_sadrzaj>
    <derivirana_varijabla naziv="DomainObject.Predmet.ProtustrankaIDrugiAdressOIB_1">KH - FURIJA, trgovina d.o.o., OIB 86337483162, Ljubićeva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 - FURIJA, trgovina d.o.o.</item>
      <item>FINANCIJSKA AGENCIJA, RC SPLIT</item>
    </izvorni_sadrzaj>
    <derivirana_varijabla naziv="DomainObject.Predmet.SudioniciListNaziv_1">
      <item>KH - FURIJA, trgovina d.o.o.</item>
      <item>FINANCIJSKA AGENCIJA, RC SPLIT</item>
    </derivirana_varijabla>
  </DomainObject.Predmet.SudioniciListNaziv>
  <DomainObject.Predmet.SudioniciListAdressOIB>
    <izvorni_sadrzaj>
      <item>KH - FURIJA, trgovina d.o.o., OIB 86337483162, Ljubićeva 7,21000 Split</item>
      <item>FINANCIJSKA AGENCIJA, RC SPLIT, OIB 85821130368, Mažuranićevo šetalište 24 b,21000 Split</item>
    </izvorni_sadrzaj>
    <derivirana_varijabla naziv="DomainObject.Predmet.SudioniciListAdressOIB_1">
      <item>KH - FURIJA, trgovina d.o.o., OIB 86337483162, Ljubićeva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86337483162</item>
      <item>, OIB 85821130368</item>
    </izvorni_sadrzaj>
    <derivirana_varijabla naziv="DomainObject.Predmet.SudioniciListNazivOIB_1">
      <item>, OIB 86337483162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707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2017-06-19T12:23:00Z</dcterms:created>
  <dc:creator>kfrankovic</dc:creator>
  <cp:lastModifiedBy>Andrijana Leto</cp:lastModifiedBy>
  <cp:lastPrinted>2017-02-20T10:07:00Z</cp:lastPrinted>
  <dcterms:modified xmlns:xsi="http://www.w3.org/2001/XMLSchema-instance" xsi:type="dcterms:W3CDTF">2017-06-19T13:01:00Z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