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ee1a" w14:paraId="f26ee1a" w:rsidRDefault="00C6231C" w:rsidP="00C6231C" w:rsidR="00C6231C">
      <w:pPr>
        <w:jc w:val="right"/>
        <w:outlineLvl w:val="0"/>
        <w15:collapsed w:val="false"/>
      </w:pPr>
      <w:bookmarkStart w:name="_GoBack" w:id="0"/>
      <w:bookmarkEnd w:id="0"/>
      <w:r>
        <w:t>Poslovni broj: 1 St-651/16-3</w:t>
      </w:r>
    </w:p>
    <w:p w:rsidRDefault="00C6231C" w:rsidP="00C6231C" w:rsidR="00C6231C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231C" w:rsidP="00C6231C" w:rsidR="00C6231C">
      <w:pPr>
        <w:pStyle w:val="Bezproreda"/>
      </w:pPr>
      <w:r>
        <w:t xml:space="preserve">         REPUBLIKA HRVATSKA</w:t>
      </w:r>
    </w:p>
    <w:p w:rsidRDefault="00C6231C" w:rsidP="00C6231C" w:rsidR="00C6231C">
      <w:pPr>
        <w:pStyle w:val="Bezproreda"/>
      </w:pPr>
      <w:r>
        <w:t xml:space="preserve"> TRGOVAČKI SUD U VARAŽDINU</w:t>
      </w:r>
    </w:p>
    <w:p w:rsidRDefault="00C6231C" w:rsidP="00C6231C" w:rsidR="00C6231C">
      <w:pPr>
        <w:pStyle w:val="Bezproreda"/>
      </w:pPr>
      <w:r>
        <w:t xml:space="preserve">         B. Radić 2</w:t>
      </w:r>
    </w:p>
    <w:p w:rsidRDefault="00C6231C" w:rsidP="00C6231C" w:rsidR="00C6231C"/>
    <w:p w:rsidRDefault="00C6231C" w:rsidP="00C6231C" w:rsidR="00C6231C" w:rsidRPr="00C6231C">
      <w:pPr>
        <w:jc w:val="both"/>
        <w:rPr>
          <w:lang w:val="en-US"/>
        </w:rPr>
      </w:pPr>
      <w:r>
        <w:tab/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ROSA TRADE j.d.o.o., OIB: 06364552969 sa sjedištem u Nikole Pavića 4, 40000 Čakovec,  dana 21. travnja 2016. godine, temeljem čl. 430. Stečajnog zakona ("Narodne novine" 71/15, u daljnjem tekstu SZ) objavljuje slijedeći</w:t>
      </w:r>
    </w:p>
    <w:p w:rsidRDefault="00C6231C" w:rsidP="00C6231C" w:rsidR="00C6231C" w:rsidRPr="00C6231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C6231C" w:rsidP="00C6231C" w:rsidR="00C6231C" w:rsidRPr="00C6231C">
      <w:pPr>
        <w:jc w:val="both"/>
        <w:rPr>
          <w:lang w:val="en-US"/>
        </w:rPr>
      </w:pPr>
      <w:r>
        <w:tab/>
        <w:t>I/ Utvrđuje se da ukupni iznos evidentiranog duga dužnika ROSA TRADE j.d.o.o., OIB: 06364552969 sa sjedištem u Nikole Pavića 4, 40000 Čakovec, iznosi 20.320,87 kn.</w:t>
      </w:r>
    </w:p>
    <w:p w:rsidRDefault="00C6231C" w:rsidP="00C6231C" w:rsidR="00C6231C">
      <w:pPr>
        <w:jc w:val="both"/>
      </w:pPr>
      <w:r>
        <w:tab/>
        <w:t>II/ Poziva se osoba ovlaštena za zastupanje dužnika Drago  Behin, OIB: 22836781412, Ulica Reljkovićeva satira 11, 10000 Zagreb,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C6231C" w:rsidP="00C6231C" w:rsidR="00C6231C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6231C" w:rsidP="00C6231C" w:rsidR="00C6231C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6231C" w:rsidP="00C6231C" w:rsidR="00C6231C">
      <w:pPr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C6231C" w:rsidP="00C6231C" w:rsidR="00C6231C">
      <w:pPr>
        <w:jc w:val="center"/>
        <w:outlineLvl w:val="0"/>
      </w:pPr>
    </w:p>
    <w:p w:rsidRDefault="00C6231C" w:rsidP="00C6231C" w:rsidR="00C6231C">
      <w:pPr>
        <w:jc w:val="center"/>
        <w:outlineLvl w:val="0"/>
      </w:pPr>
      <w:r>
        <w:t>Obrazloženje</w:t>
      </w:r>
    </w:p>
    <w:p w:rsidRDefault="00C6231C" w:rsidP="00C6231C" w:rsidR="00C6231C">
      <w:pPr>
        <w:jc w:val="both"/>
        <w:outlineLvl w:val="0"/>
      </w:pPr>
      <w:r>
        <w:tab/>
        <w:t>Dana 18. travnja 2016. godine, predlagatelj Financijska agencija, Regionalni centar Zagreb Podružnica Varaždin, podnio je prijedlog  za otvaranje stečajnog postupka nad dužnikom ROSA TRADE j.d.o.o., OIB: 06364552969 sa sjedištem u Nikole Pavića 4, 40000 Čakovec, navodeći da dužnik na dan 14. travnja 2016. u Očevidniku redoslijeda osnova za plaćanje ima evidentirane neizvršene osnove za plaćanje u ukupnom iznosu od 20.320,87 kn te da dužnik nema zaposlenih.</w:t>
      </w:r>
    </w:p>
    <w:p w:rsidRDefault="00C6231C" w:rsidP="00C6231C" w:rsidR="00C6231C">
      <w:pPr>
        <w:jc w:val="both"/>
        <w:outlineLvl w:val="0"/>
      </w:pPr>
      <w:r>
        <w:tab/>
        <w:t>Stoga je sud sukladno čl. 430. i 431. SZ-a, odlučio kao u izreci.</w:t>
      </w:r>
    </w:p>
    <w:p w:rsidRDefault="00C6231C" w:rsidP="00C6231C" w:rsidR="00C6231C">
      <w:pPr>
        <w:jc w:val="both"/>
        <w:outlineLvl w:val="0"/>
      </w:pPr>
    </w:p>
    <w:p w:rsidRDefault="00C6231C" w:rsidP="00C6231C" w:rsidR="00C6231C">
      <w:pPr>
        <w:jc w:val="center"/>
        <w:outlineLvl w:val="0"/>
      </w:pPr>
    </w:p>
    <w:p w:rsidRDefault="00C6231C" w:rsidP="00C6231C" w:rsidR="00C6231C">
      <w:pPr>
        <w:jc w:val="center"/>
        <w:outlineLvl w:val="0"/>
      </w:pPr>
      <w:r>
        <w:t>U Varaždinu, 21. travnja 2016. godine.</w:t>
      </w:r>
    </w:p>
    <w:p w:rsidRDefault="00C6231C" w:rsidP="00C6231C" w:rsidR="00C6231C">
      <w:pPr>
        <w:jc w:val="center"/>
        <w:outlineLvl w:val="0"/>
      </w:pPr>
    </w:p>
    <w:p w:rsidRDefault="00C6231C" w:rsidP="00C6231C" w:rsidR="00C6231C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6231C" w:rsidP="00C6231C" w:rsidR="00C6231C">
      <w:pPr>
        <w:jc w:val="center"/>
        <w:outlineLvl w:val="0"/>
      </w:pPr>
    </w:p>
    <w:p w:rsidRDefault="00C6231C" w:rsidP="00C6231C" w:rsidR="00C6231C">
      <w:pPr>
        <w:ind w:firstLine="720" w:left="3600"/>
        <w:jc w:val="center"/>
        <w:outlineLvl w:val="0"/>
      </w:pPr>
      <w:r>
        <w:t>Sudska savjetnica</w:t>
      </w:r>
    </w:p>
    <w:p w:rsidRDefault="00C6231C" w:rsidP="00C6231C" w:rsidR="00C6231C">
      <w:pPr>
        <w:ind w:firstLine="720" w:left="3600"/>
        <w:jc w:val="center"/>
        <w:outlineLvl w:val="0"/>
      </w:pPr>
    </w:p>
    <w:p w:rsidRDefault="00C6231C" w:rsidP="00C6231C" w:rsidR="00C6231C">
      <w:pPr>
        <w:ind w:firstLine="720" w:left="3600"/>
        <w:jc w:val="center"/>
        <w:outlineLvl w:val="0"/>
      </w:pPr>
      <w:r>
        <w:t xml:space="preserve">  Janja Topol</w:t>
      </w:r>
    </w:p>
    <w:p w:rsidRDefault="00C6231C" w:rsidP="00C6231C" w:rsidR="00C6231C">
      <w:pPr>
        <w:ind w:firstLine="720" w:left="3600"/>
        <w:jc w:val="center"/>
        <w:outlineLvl w:val="0"/>
      </w:pPr>
    </w:p>
    <w:p w:rsidRDefault="00C6231C" w:rsidP="00C6231C" w:rsidR="00C6231C">
      <w:pPr>
        <w:outlineLvl w:val="0"/>
      </w:pPr>
    </w:p>
    <w:p w:rsidRDefault="00C6231C" w:rsidP="00C6231C" w:rsidR="00C6231C">
      <w:pPr>
        <w:outlineLvl w:val="0"/>
      </w:pPr>
    </w:p>
    <w:p w:rsidRDefault="00C6231C" w:rsidP="00C6231C" w:rsidR="00C6231C">
      <w:pPr>
        <w:outlineLvl w:val="0"/>
      </w:pPr>
    </w:p>
    <w:p w:rsidRDefault="00C6231C" w:rsidP="00C6231C" w:rsidR="00C6231C">
      <w:pPr>
        <w:outlineLvl w:val="0"/>
      </w:pPr>
    </w:p>
    <w:p w:rsidRDefault="00C6231C" w:rsidP="00C6231C" w:rsidR="00C6231C">
      <w:pPr>
        <w:outlineLvl w:val="0"/>
      </w:pPr>
      <w:r>
        <w:t>DNA:</w:t>
      </w:r>
    </w:p>
    <w:p w:rsidRDefault="00C6231C" w:rsidP="00C6231C" w:rsidR="00C6231C">
      <w:pPr>
        <w:rPr>
          <w:lang w:val="en-US"/>
        </w:rPr>
      </w:pPr>
    </w:p>
    <w:p w:rsidRDefault="00C6231C" w:rsidP="00C6231C" w:rsidR="00C6231C">
      <w:r>
        <w:t>- e-Oglasna ploča suda</w:t>
      </w:r>
    </w:p>
    <w:p w:rsidRDefault="00C6231C" w:rsidP="00C6231C" w:rsidR="00C6231C"/>
    <w:p w:rsidRDefault="00C6231C" w:rsidP="00C6231C" w:rsidR="00C6231C"/>
    <w:p w:rsidRDefault="00C6231C" w:rsidP="00C6231C" w:rsidR="00C6231C"/>
    <w:p w:rsidRDefault="00C6231C" w:rsidP="00C6231C" w:rsidR="00C6231C"/>
    <w:p w:rsidRDefault="00C6231C" w:rsidP="00C6231C" w:rsidR="00C6231C"/>
    <w:p w:rsidRDefault="00AE649C" w:rsidP="00FA5B5E" w:rsidR="00AE649C" w:rsidRPr="00B76F3C">
      <w:pPr>
        <w:pStyle w:val="Naslov3"/>
      </w:pPr>
    </w:p>
    <w:p w:rsidRDefault="00C6231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31C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St-651/2016-3</izvorni_sadrzaj>
    <derivirana_varijabla naziv="DomainObject.Oznaka_1">St-651/2016-3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St-651/2016</izvorni_sadrzaj>
    <derivirana_varijabla naziv="DomainObject.Predmet.OznakaBroj_1">St-651/2016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ROSA TRADE jednostavno društvo s ograničenom odgovornošću za ugostiteljstvo i usluge</izvorni_sadrzaj>
    <derivirana_varijabla naziv="DomainObject.Predmet.ProtustrankaFormated_1">  ROSA TRADE jednostavno društvo s ograničenom odgovornošću za ugostiteljstvo i usluge</derivirana_varijabla>
  </DomainObject.Predmet.ProtustrankaFormated>
  <DomainObject.Predmet.ProtustrankaFormatedOIB>
    <izvorni_sadrzaj>  ROSA TRADE jednostavno društvo s ograničenom odgovornošću za ugostiteljstvo i usluge, OIB 06364552969</izvorni_sadrzaj>
    <derivirana_varijabla naziv="DomainObject.Predmet.ProtustrankaFormatedOIB_1">  ROSA TRADE jednostavno društvo s ograničenom odgovornošću za ugostiteljstvo i usluge, OIB 06364552969</derivirana_varijabla>
  </DomainObject.Predmet.ProtustrankaFormatedOIB>
  <DomainObject.Predmet.ProtustrankaFormatedWithAdress>
    <izvorni_sadrzaj> ROSA TRADE jednostavno društvo s ograničenom odgovornošću za ugostiteljstvo i usluge, Nikole Pavića 4, 40000 Čakovec</izvorni_sadrzaj>
    <derivirana_varijabla naziv="DomainObject.Predmet.ProtustrankaFormatedWithAdress_1"> ROSA TRADE jednostavno društvo s ograničenom odgovornošću za ugostiteljstvo i usluge, Nikole Pavića 4, 40000 Čakovec</derivirana_varijabla>
  </DomainObject.Predmet.ProtustrankaFormatedWithAdress>
  <DomainObject.Predmet.ProtustrankaFormatedWithAdressOIB>
    <izvorni_sadrzaj> ROSA TRADE jednostavno društvo s ograničenom odgovornošću za ugostiteljstvo i usluge, OIB 06364552969, Nikole Pavića 4, 40000 Čakovec</izvorni_sadrzaj>
    <derivirana_varijabla naziv="DomainObject.Predmet.ProtustrankaFormatedWithAdressOIB_1"> ROSA TRADE jednostavno društvo s ograničenom odgovornošću za ugostiteljstvo i usluge, OIB 06364552969, Nikole Pavića 4, 40000 Čakovec</derivirana_varijabla>
  </DomainObject.Predmet.ProtustrankaFormatedWithAdressOIB>
  <DomainObject.Predmet.ProtustrankaWithAdress>
    <izvorni_sadrzaj>ROSA TRADE jednostavno društvo s ograničenom odgovornošću za ugostiteljstvo i usluge Nikole Pavića 4, 40000 Čakovec</izvorni_sadrzaj>
    <derivirana_varijabla naziv="DomainObject.Predmet.ProtustrankaWithAdress_1">ROSA TRADE jednostavno društvo s ograničenom odgovornošću za ugostiteljstvo i usluge Nikole Pavića 4, 40000 Čakovec</derivirana_varijabla>
  </DomainObject.Predmet.ProtustrankaWithAdress>
  <DomainObject.Predmet.ProtustrankaWithAdressOIB>
    <izvorni_sadrzaj>ROSA TRADE jednostavno društvo s ograničenom odgovornošću za ugostiteljstvo i usluge, OIB 06364552969, Nikole Pavića 4, 40000 Čakovec</izvorni_sadrzaj>
    <derivirana_varijabla naziv="DomainObject.Predmet.ProtustrankaWithAdressOIB_1">ROSA TRADE jednostavno društvo s ograničenom odgovornošću za ugostiteljstvo i usluge, OIB 06364552969, Nikole Pavića 4, 40000 Čakovec</derivirana_varijabla>
  </DomainObject.Predmet.ProtustrankaWithAdressOIB>
  <DomainObject.Predmet.ProtustrankaNazivFormated>
    <izvorni_sadrzaj>ROSA TRADE jednostavno društvo s ograničenom odgovornošću za ugostiteljstvo i usluge</izvorni_sadrzaj>
    <derivirana_varijabla naziv="DomainObject.Predmet.ProtustrankaNazivFormated_1">ROSA TRADE jednostavno društvo s ograničenom odgovornošću za ugostiteljstvo i usluge</derivirana_varijabla>
  </DomainObject.Predmet.ProtustrankaNazivFormated>
  <DomainObject.Predmet.ProtustrankaNazivFormatedOIB>
    <izvorni_sadrzaj>ROSA TRADE jednostavno društvo s ograničenom odgovornošću za ugostiteljstvo i usluge, OIB 06364552969</izvorni_sadrzaj>
    <derivirana_varijabla naziv="DomainObject.Predmet.ProtustrankaNazivFormatedOIB_1">ROSA TRADE jednostavno društvo s ograničenom odgovornošću za ugostiteljstvo i usluge, OIB 06364552969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20320.87</izvorni_sadrzaj>
    <derivirana_varijabla naziv="DomainObject.Predmet.TrenutnaVrijednost_1">20320.87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ROSA TRADE jednostavno društvo s ograničenom odgovornošću za ugostiteljstvo i usluge</item>
    </izvorni_sadrzaj>
    <derivirana_varijabla naziv="DomainObject.Predmet.ProtuStrankaListFormated_1">
      <item>ROSA TRADE jednostavno društvo s ograničenom odgovornošću za ugostiteljstvo i usluge</item>
    </derivirana_varijabla>
  </DomainObject.Predmet.ProtuStrankaListFormated>
  <DomainObject.Predmet.ProtuStrankaListFormatedOIB>
    <izvorni_sadrzaj>
      <item>ROSA TRADE jednostavno društvo s ograničenom odgovornošću za ugostiteljstvo i usluge, OIB 06364552969</item>
    </izvorni_sadrzaj>
    <derivirana_varijabla naziv="DomainObject.Predmet.ProtuStrankaListFormatedOIB_1">
      <item>ROSA TRADE jednostavno društvo s ograničenom odgovornošću za ugostiteljstvo i usluge, OIB 06364552969</item>
    </derivirana_varijabla>
  </DomainObject.Predmet.ProtuStrankaListFormatedOIB>
  <DomainObject.Predmet.ProtuStrankaListFormatedWithAdress>
    <izvorni_sadrzaj>
      <item>ROSA TRADE jednostavno društvo s ograničenom odgovornošću za ugostiteljstvo i usluge, Nikole Pavića 4, 40000 Čakovec</item>
    </izvorni_sadrzaj>
    <derivirana_varijabla naziv="DomainObject.Predmet.ProtuStrankaListFormatedWithAdress_1">
      <item>ROSA TRADE jednostavno društvo s ograničenom odgovornošću za ugostiteljstvo i usluge, Nikole Pavića 4, 40000 Čakovec</item>
    </derivirana_varijabla>
  </DomainObject.Predmet.ProtuStrankaListFormatedWithAdress>
  <DomainObject.Predmet.ProtuStrankaListFormatedWithAdressOIB>
    <izvorni_sadrzaj>
      <item>ROSA TRADE jednostavno društvo s ograničenom odgovornošću za ugostiteljstvo i usluge, OIB 06364552969, Nikole Pavića 4, 40000 Čakovec</item>
    </izvorni_sadrzaj>
    <derivirana_varijabla naziv="DomainObject.Predmet.ProtuStrankaListFormatedWithAdressOIB_1">
      <item>ROSA TRADE jednostavno društvo s ograničenom odgovornošću za ugostiteljstvo i usluge, OIB 06364552969, Nikole Pavića 4, 40000 Čakovec</item>
    </derivirana_varijabla>
  </DomainObject.Predmet.ProtuStrankaListFormatedWithAdressOIB>
  <DomainObject.Predmet.ProtuStrankaListNazivFormated>
    <izvorni_sadrzaj>
      <item>ROSA TRADE jednostavno društvo s ograničenom odgovornošću za ugostiteljstvo i usluge</item>
    </izvorni_sadrzaj>
    <derivirana_varijabla naziv="DomainObject.Predmet.ProtuStrankaListNazivFormated_1">
      <item>ROSA TRADE jednostavno društvo s ograničenom odgovornošću za ugostiteljstvo i usluge</item>
    </derivirana_varijabla>
  </DomainObject.Predmet.ProtuStrankaListNazivFormated>
  <DomainObject.Predmet.ProtuStrankaListNazivFormatedOIB>
    <izvorni_sadrzaj>
      <item>ROSA TRADE jednostavno društvo s ograničenom odgovornošću za ugostiteljstvo i usluge, OIB 06364552969</item>
    </izvorni_sadrzaj>
    <derivirana_varijabla naziv="DomainObject.Predmet.ProtuStrankaListNazivFormatedOIB_1">
      <item>ROSA TRADE jednostavno društvo s ograničenom odgovornošću za ugostiteljstvo i usluge, OIB 06364552969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St-651/2016-3</izvorni_sadrzaj>
    <derivirana_varijabla naziv="DomainObject.PoslovniBrojDokumenta_1">St-651/2016-3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ROSA TRADE jednostavno društvo s ograničenom odgovornošću za ugostiteljstvo i usluge</izvorni_sadrzaj>
    <derivirana_varijabla naziv="DomainObject.Predmet.ProtustrankaIDrugi_1">ROSA TRADE jednostavno društvo s ograničenom odgovornošću za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ROSA TRADE jednostavno društvo s ograničenom odgovornošću za ugostiteljstvo i usluge, OIB 06364552969, Nikole Pavića 4, 40000 Čakovec</izvorni_sadrzaj>
    <derivirana_varijabla naziv="DomainObject.Predmet.ProtustrankaIDrugiAdressOIB_1">ROSA TRADE jednostavno društvo s ograničenom odgovornošću za ugostiteljstvo i usluge, OIB 06364552969, Nikole Pavića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ROSA TRADE jednostavno društvo s ograničenom odgovornošću za ugostiteljstvo i usluge</item>
      <item>sudski registar</item>
    </izvorni_sadrzaj>
    <derivirana_varijabla naziv="DomainObject.Predmet.SudioniciListNaziv_1">
      <item>Financijska agencija</item>
      <item>ROSA TRADE jednostavno društvo s ograničenom odgovornošću za ugostiteljstvo i usluge</item>
      <item>sudski registar</item>
    </derivirana_varijabla>
  </DomainObject.Predmet.SudioniciListNaziv>
  <DomainObject.Predmet.SudioniciListAdressOIB>
    <izvorni_sadrzaj>
      <item>Financijska agencija, OIB 85821130368</item>
      <item>ROSA TRADE jednostavno društvo s ograničenom odgovornošću za ugostiteljstvo i usluge, OIB 06364552969, Nikole Pavića 4,40000 Čakovec</item>
      <item>sudski registar</item>
    </izvorni_sadrzaj>
    <derivirana_varijabla naziv="DomainObject.Predmet.SudioniciListAdressOIB_1">
      <item>Financijska agencija, OIB 85821130368</item>
      <item>ROSA TRADE jednostavno društvo s ograničenom odgovornošću za ugostiteljstvo i usluge, OIB 06364552969, Nikole Pavića 4,40000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3274F-954C-47E6-B910-43120BBF88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480</properties:Words>
  <properties:Characters>2581</properties:Characters>
  <properties:Lines>73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2016-04-20T12:21:00Z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St-651/2016-3 / Odluka - Dopis - diplomatska dostava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