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97a9" w14:paraId="36f97a9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396082">
        <w:t>939</w:t>
      </w:r>
      <w:r w:rsidR="00104777">
        <w:t>/</w:t>
      </w:r>
      <w:r w:rsidR="006F26CB">
        <w:t>20</w:t>
      </w:r>
      <w:r w:rsidR="002F1438">
        <w:t>1</w:t>
      </w:r>
      <w:r w:rsidR="000430D5">
        <w:t>7</w:t>
      </w:r>
      <w:r w:rsidR="000A7F45">
        <w:t>-</w:t>
      </w:r>
      <w:r w:rsidR="00B33B0E">
        <w:t>10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F42003">
        <w:t>ODJEL PRODAJE j.d.o.o., Zagreb, Ozaljska 51, OIB 74626168924</w:t>
      </w:r>
      <w:r w:rsidR="004B6701">
        <w:t xml:space="preserve">, </w:t>
      </w:r>
      <w:r w:rsidR="00295F32" w:rsidRPr="0053264E">
        <w:t xml:space="preserve">dana </w:t>
      </w:r>
      <w:r w:rsidR="006F26CB">
        <w:t>1</w:t>
      </w:r>
      <w:r w:rsidR="00D03EBB">
        <w:t>1</w:t>
      </w:r>
      <w:r w:rsidR="006F26CB">
        <w:t>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 w:rsidR="001C3313">
        <w:t>9. studenog</w:t>
      </w:r>
      <w:r w:rsidR="0085757B">
        <w:t xml:space="preserve"> 2017. godine</w:t>
      </w:r>
      <w:r w:rsidR="002F1438">
        <w:t xml:space="preserve"> u </w:t>
      </w:r>
      <w:r w:rsidR="001C3313">
        <w:t>12</w:t>
      </w:r>
      <w:r w:rsidR="002F1438">
        <w:t>,</w:t>
      </w:r>
      <w:r w:rsidR="00F42003">
        <w:t>30</w:t>
      </w:r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</w:t>
      </w:r>
      <w:r w:rsidR="00D379B0">
        <w:rPr>
          <w:b/>
        </w:rPr>
        <w:t>21. prosinca</w:t>
      </w:r>
      <w:r w:rsidRPr="006F26CB">
        <w:rPr>
          <w:b/>
        </w:rPr>
        <w:t xml:space="preserve"> 2017. godine u </w:t>
      </w:r>
      <w:r w:rsidR="00010169">
        <w:rPr>
          <w:b/>
        </w:rPr>
        <w:t>12</w:t>
      </w:r>
      <w:r w:rsidRPr="006F26CB">
        <w:rPr>
          <w:b/>
        </w:rPr>
        <w:t>,</w:t>
      </w:r>
      <w:r w:rsidR="00F42003">
        <w:rPr>
          <w:b/>
        </w:rPr>
        <w:t>30</w:t>
      </w:r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</w:t>
      </w:r>
      <w:r w:rsidR="00D03EBB">
        <w:t>1</w:t>
      </w:r>
      <w:r w:rsidR="006F26CB">
        <w:t>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D54" w:rsidR="009F7D54">
      <w:r>
        <w:separator/>
      </w:r>
    </w:p>
  </w:endnote>
  <w:endnote w:id="0" w:type="continuationSeparator">
    <w:p w:rsidRDefault="009F7D54" w:rsidR="009F7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D54" w:rsidR="009F7D54">
      <w:r>
        <w:separator/>
      </w:r>
    </w:p>
  </w:footnote>
  <w:footnote w:id="0" w:type="continuationSeparator">
    <w:p w:rsidRDefault="009F7D54" w:rsidR="009F7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169"/>
    <w:rsid w:val="0001067B"/>
    <w:rsid w:val="000229C0"/>
    <w:rsid w:val="000345E7"/>
    <w:rsid w:val="00040A0F"/>
    <w:rsid w:val="00042C11"/>
    <w:rsid w:val="000430D5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2A59"/>
    <w:rsid w:val="00114FF9"/>
    <w:rsid w:val="00121733"/>
    <w:rsid w:val="00122195"/>
    <w:rsid w:val="00124BD0"/>
    <w:rsid w:val="00143098"/>
    <w:rsid w:val="001570A9"/>
    <w:rsid w:val="00157F70"/>
    <w:rsid w:val="0017084D"/>
    <w:rsid w:val="001740AB"/>
    <w:rsid w:val="00176154"/>
    <w:rsid w:val="001775C9"/>
    <w:rsid w:val="0019063D"/>
    <w:rsid w:val="00195ED8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3313"/>
    <w:rsid w:val="001C462D"/>
    <w:rsid w:val="001C559F"/>
    <w:rsid w:val="001E08E7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4E3A"/>
    <w:rsid w:val="003652C7"/>
    <w:rsid w:val="003746BE"/>
    <w:rsid w:val="00375F51"/>
    <w:rsid w:val="003810B2"/>
    <w:rsid w:val="0038234F"/>
    <w:rsid w:val="00391C11"/>
    <w:rsid w:val="00396082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A58C4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4F61DF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2682"/>
    <w:rsid w:val="0059752C"/>
    <w:rsid w:val="005A0F14"/>
    <w:rsid w:val="005C0539"/>
    <w:rsid w:val="005C7BEA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33DA5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261B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9F7D54"/>
    <w:rsid w:val="00A02FC0"/>
    <w:rsid w:val="00A03C57"/>
    <w:rsid w:val="00A058DD"/>
    <w:rsid w:val="00A06F1D"/>
    <w:rsid w:val="00A17D9B"/>
    <w:rsid w:val="00A20CA1"/>
    <w:rsid w:val="00A422FE"/>
    <w:rsid w:val="00A42716"/>
    <w:rsid w:val="00A43160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33B0E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92E59"/>
    <w:rsid w:val="00CA165A"/>
    <w:rsid w:val="00CB2CAC"/>
    <w:rsid w:val="00CB6C29"/>
    <w:rsid w:val="00CC408D"/>
    <w:rsid w:val="00CE17CB"/>
    <w:rsid w:val="00CE2079"/>
    <w:rsid w:val="00CE6EAF"/>
    <w:rsid w:val="00CF123F"/>
    <w:rsid w:val="00D03EBB"/>
    <w:rsid w:val="00D124F5"/>
    <w:rsid w:val="00D15253"/>
    <w:rsid w:val="00D20B64"/>
    <w:rsid w:val="00D21672"/>
    <w:rsid w:val="00D32B14"/>
    <w:rsid w:val="00D33D76"/>
    <w:rsid w:val="00D379B0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003"/>
    <w:rsid w:val="00F42B08"/>
    <w:rsid w:val="00F73D03"/>
    <w:rsid w:val="00F746A9"/>
    <w:rsid w:val="00F775AF"/>
    <w:rsid w:val="00F83076"/>
    <w:rsid w:val="00F86FC3"/>
    <w:rsid w:val="00F8732C"/>
    <w:rsid w:val="00F93D98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St-939/2017-10</izvorni_sadrzaj>
    <derivirana_varijabla naziv="DomainObject.Oznaka_1">St-939/2017-10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ODJEL PRODAJE j.d.o.o. za usluge i trgovinu zastupanog po punomoćniku Ana Maričić</izvorni_sadrzaj>
    <derivirana_varijabla naziv="DomainObject.Predmet.ProtustrankaFormated_1">  ODJEL PRODAJE j.d.o.o. za usluge i trgovinu zastupanog po punomoćniku Ana Maričić</derivirana_varijabla>
  </DomainObject.Predmet.ProtustrankaFormated>
  <DomainObject.Predmet.ProtustrankaFormatedOIB>
    <izvorni_sadrzaj>  ODJEL PRODAJE j.d.o.o. za usluge i trgovinu, OIB 74626168924 zastupanog po punomoćniku Ana Maričić</izvorni_sadrzaj>
    <derivirana_varijabla naziv="DomainObject.Predmet.ProtustrankaFormatedOIB_1">  ODJEL PRODAJE j.d.o.o. za usluge i trgovinu, OIB 74626168924 zastupanog po punomoćniku Ana Maričić</derivirana_varijabla>
  </DomainObject.Predmet.ProtustrankaFormatedOIB>
  <DomainObject.Predmet.ProtustrankaFormatedWithAdress>
    <izvorni_sadrzaj> ODJEL PRODAJE j.d.o.o. za usluge i trgovinu, Ozaljska 51, 10000 Zagreb zastupanog po punomoćniku Ana Maričić</izvorni_sadrzaj>
    <derivirana_varijabla naziv="DomainObject.Predmet.ProtustrankaFormatedWithAdress_1"> ODJEL PRODAJE j.d.o.o. za usluge i trgovinu, Ozaljska 51, 10000 Zagreb zastupanog po punomoćniku Ana Maričić</derivirana_varijabla>
  </DomainObject.Predmet.ProtustrankaFormatedWithAdress>
  <DomainObject.Predmet.ProtustrankaFormatedWithAdressOIB>
    <izvorni_sadrzaj> ODJEL PRODAJE j.d.o.o. za usluge i trgovinu, OIB 74626168924, Ozaljska 51, 10000 Zagreb zastupanog po punomoćniku Ana Maričić</izvorni_sadrzaj>
    <derivirana_varijabla naziv="DomainObject.Predmet.ProtustrankaFormatedWithAdressOIB_1"> ODJEL PRODAJE j.d.o.o. za usluge i trgovinu, OIB 74626168924, Ozaljska 51, 10000 Zagreb zastupanog po punomoćniku Ana Maričić</derivirana_varijabla>
  </DomainObject.Predmet.ProtustrankaFormatedWithAdressOIB>
  <DomainObject.Predmet.ProtustrankaWithAdress>
    <izvorni_sadrzaj>ODJEL PRODAJE j.d.o.o. za usluge i trgovinu Ozaljska 51, 10000 Zagreb</izvorni_sadrzaj>
    <derivirana_varijabla naziv="DomainObject.Predmet.ProtustrankaWithAdress_1">ODJEL PRODAJE j.d.o.o. za usluge i trgovinu Ozaljska 51, 10000 Zagreb</derivirana_varijabla>
  </DomainObject.Predmet.ProtustrankaWithAdress>
  <DomainObject.Predmet.ProtustrankaWithAdressOIB>
    <izvorni_sadrzaj>ODJEL PRODAJE j.d.o.o. za usluge i trgovinu, OIB 74626168924, Ozaljska 51, 10000 Zagreb</izvorni_sadrzaj>
    <derivirana_varijabla naziv="DomainObject.Predmet.ProtustrankaWithAdressOIB_1">ODJEL PRODAJE j.d.o.o. za usluge i trgovinu, OIB 74626168924, Ozaljska 51, 10000 Zagreb</derivirana_varijabla>
  </DomainObject.Predmet.ProtustrankaWithAdressOIB>
  <DomainObject.Predmet.ProtustrankaNazivFormated>
    <izvorni_sadrzaj>ODJEL PRODAJE j.d.o.o. za usluge i trgovinu</izvorni_sadrzaj>
    <derivirana_varijabla naziv="DomainObject.Predmet.ProtustrankaNazivFormated_1">ODJEL PRODAJE j.d.o.o. za usluge i trgovinu</derivirana_varijabla>
  </DomainObject.Predmet.ProtustrankaNazivFormated>
  <DomainObject.Predmet.ProtustrankaNazivFormatedOIB>
    <izvorni_sadrzaj>ODJEL PRODAJE j.d.o.o. za usluge i trgovinu, OIB 74626168924</izvorni_sadrzaj>
    <derivirana_varijabla naziv="DomainObject.Predmet.ProtustrankaNazivFormatedOIB_1">ODJEL PRODAJE j.d.o.o. za usluge i trgovinu, OIB 74626168924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ODJEL PRODAJE j.d.o.o. za usluge i trgovinu zastupanog po punomoćniku Ana Maričić</item>
    </izvorni_sadrzaj>
    <derivirana_varijabla naziv="DomainObject.Predmet.ProtuStrankaListFormated_1">
      <item>ODJEL PRODAJE j.d.o.o. za usluge i trgovinu zastupanog po punomoćniku Ana Maričić</item>
    </derivirana_varijabla>
  </DomainObject.Predmet.ProtuStrankaListFormated>
  <DomainObject.Predmet.ProtuStrankaListFormatedOIB>
    <izvorni_sadrzaj>
      <item>ODJEL PRODAJE j.d.o.o. za usluge i trgovinu, OIB 74626168924 zastupanog po punomoćniku Ana Maričić</item>
    </izvorni_sadrzaj>
    <derivirana_varijabla naziv="DomainObject.Predmet.ProtuStrankaListFormatedOIB_1">
      <item>ODJEL PRODAJE j.d.o.o. za usluge i trgovinu, OIB 74626168924 zastupanog po punomoćniku Ana Maričić</item>
    </derivirana_varijabla>
  </DomainObject.Predmet.ProtuStrankaListFormatedOIB>
  <DomainObject.Predmet.ProtuStrankaListFormatedWithAdress>
    <izvorni_sadrzaj>
      <item>ODJEL PRODAJE j.d.o.o. za usluge i trgovinu, Ozaljska 51, 10000 Zagreb zastupanog po punomoćniku Ana Maričić</item>
    </izvorni_sadrzaj>
    <derivirana_varijabla naziv="DomainObject.Predmet.ProtuStrankaListFormatedWithAdress_1">
      <item>ODJEL PRODAJE j.d.o.o. za usluge i trgovinu, Ozaljska 51, 10000 Zagreb zastupanog po punomoćniku Ana Maričić</item>
    </derivirana_varijabla>
  </DomainObject.Predmet.ProtuStrankaListFormatedWithAdress>
  <DomainObject.Predmet.ProtuStrankaListFormatedWithAdressOIB>
    <izvorni_sadrzaj>
      <item>ODJEL PRODAJE j.d.o.o. za usluge i trgovinu, OIB 74626168924, Ozaljska 51, 10000 Zagreb zastupanog po punomoćniku Ana Maričić</item>
    </izvorni_sadrzaj>
    <derivirana_varijabla naziv="DomainObject.Predmet.ProtuStrankaListFormatedWithAdressOIB_1">
      <item>ODJEL PRODAJE j.d.o.o. za usluge i trgovinu, OIB 74626168924, Ozaljska 51, 10000 Zagreb zastupanog po punomoćniku Ana Maričić</item>
    </derivirana_varijabla>
  </DomainObject.Predmet.ProtuStrankaListFormatedWithAdressOIB>
  <DomainObject.Predmet.ProtuStrankaListNazivFormated>
    <izvorni_sadrzaj>
      <item>ODJEL PRODAJE j.d.o.o. za usluge i trgovinu</item>
    </izvorni_sadrzaj>
    <derivirana_varijabla naziv="DomainObject.Predmet.ProtuStrankaListNazivFormated_1">
      <item>ODJEL PRODAJE j.d.o.o. za usluge i trgovinu</item>
    </derivirana_varijabla>
  </DomainObject.Predmet.ProtuStrankaListNazivFormated>
  <DomainObject.Predmet.ProtuStrankaListNazivFormatedOIB>
    <izvorni_sadrzaj>
      <item>ODJEL PRODAJE j.d.o.o. za usluge i trgovinu, OIB 74626168924</item>
    </izvorni_sadrzaj>
    <derivirana_varijabla naziv="DomainObject.Predmet.ProtuStrankaListNazivFormatedOIB_1">
      <item>ODJEL PRODAJE j.d.o.o. za usluge i trgovinu, OIB 74626168924</item>
    </derivirana_varijabla>
  </DomainObject.Predmet.ProtuStrankaListNazivFormatedOIB>
  <DomainObject.Predmet.OstaliListFormated>
    <izvorni_sadrzaj>
      <item>Ana Maričić punomoćnik sudionika u postupku ODJEL PRODAJE j.d.o.o. za usluge i trgovinu</item>
    </izvorni_sadrzaj>
    <derivirana_varijabla naziv="DomainObject.Predmet.OstaliListFormated_1">
      <item>Ana Maričić punomoćnik sudionika u postupku ODJEL PRODAJE j.d.o.o. za usluge i trgovinu</item>
    </derivirana_varijabla>
  </DomainObject.Predmet.OstaliListFormated>
  <DomainObject.Predmet.OstaliListFormatedOIB>
    <izvorni_sadrzaj>
      <item>Ana Maričić, OIB 36393757334 punomoćnik sudionika u postupku ODJEL PRODAJE j.d.o.o. za usluge i trgovinu</item>
    </izvorni_sadrzaj>
    <derivirana_varijabla naziv="DomainObject.Predmet.OstaliListFormatedOIB_1">
      <item>Ana Maričić, OIB 36393757334 punomoćnik sudionika u postupku ODJEL PRODAJE j.d.o.o. za usluge i trgovinu</item>
    </derivirana_varijabla>
  </DomainObject.Predmet.OstaliListFormatedOIB>
  <DomainObject.Predmet.OstaliListFormatedWithAdress>
    <izvorni_sadrzaj>
      <item>Ana Maričić, Ozaljska 51, 10000 Zagreb punomoćnik sudionika u postupku ODJEL PRODAJE j.d.o.o. za usluge i trgovinu</item>
    </izvorni_sadrzaj>
    <derivirana_varijabla naziv="DomainObject.Predmet.OstaliListFormatedWithAdress_1">
      <item>Ana Maričić, Ozaljska 51, 10000 Zagreb punomoćnik sudionika u postupku ODJEL PRODAJE j.d.o.o. za usluge i trgovinu</item>
    </derivirana_varijabla>
  </DomainObject.Predmet.OstaliListFormatedWithAdress>
  <DomainObject.Predmet.OstaliListFormatedWithAdressOIB>
    <izvorni_sadrzaj>
      <item>Ana Maričić, OIB 36393757334, Ozaljska 51, 10000 Zagreb punomoćnik sudionika u postupku ODJEL PRODAJE j.d.o.o. za usluge i trgovinu</item>
    </izvorni_sadrzaj>
    <derivirana_varijabla naziv="DomainObject.Predmet.OstaliListFormatedWithAdressOIB_1">
      <item>Ana Maričić, OIB 36393757334, Ozaljska 51, 10000 Zagreb punomoćnik sudionika u postupku ODJEL PRODAJE j.d.o.o. za usluge i trgovinu</item>
    </derivirana_varijabla>
  </DomainObject.Predmet.OstaliListFormatedWithAdressOIB>
  <DomainObject.Predmet.OstaliListNazivFormated>
    <izvorni_sadrzaj>
      <item>Ana Maričić</item>
    </izvorni_sadrzaj>
    <derivirana_varijabla naziv="DomainObject.Predmet.OstaliListNazivFormated_1">
      <item>Ana Maričić</item>
    </derivirana_varijabla>
  </DomainObject.Predmet.OstaliListNazivFormated>
  <DomainObject.Predmet.OstaliListNazivFormatedOIB>
    <izvorni_sadrzaj>
      <item>Ana Maričić, OIB 36393757334</item>
    </izvorni_sadrzaj>
    <derivirana_varijabla naziv="DomainObject.Predmet.OstaliListNazivFormatedOIB_1">
      <item>Ana Maričić, OIB 36393757334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St-939/2017-10</izvorni_sadrzaj>
    <derivirana_varijabla naziv="DomainObject.PoslovniBrojDokumenta_1">St-939/2017-10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ODJEL PRODAJE j.d.o.o. za usluge i trgovinu</izvorni_sadrzaj>
    <derivirana_varijabla naziv="DomainObject.Predmet.ProtustrankaIDrugi_1">ODJEL PRODAJE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ODJEL PRODAJE j.d.o.o. za usluge i trgovinu, OIB 74626168924, Ozaljska 51, 10000 Zagreb</izvorni_sadrzaj>
    <derivirana_varijabla naziv="DomainObject.Predmet.ProtustrankaIDrugiAdressOIB_1">ODJEL PRODAJE j.d.o.o. za usluge i trgovinu, OIB 74626168924, Ozaljska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ODJEL PRODAJE j.d.o.o. za usluge i trgovinu</item>
      <item>Ana Maričić</item>
    </izvorni_sadrzaj>
    <derivirana_varijabla naziv="DomainObject.Predmet.SudioniciListNaziv_1">
      <item>FINA Regionalni centar Zagreb</item>
      <item>ODJEL PRODAJE j.d.o.o. za usluge i trgovinu</item>
      <item>Ana Maričić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ODJEL PRODAJE j.d.o.o. za usluge i trgovinu, OIB 74626168924, Ozaljska 51,10000 Zagreb</item>
      <item>Ana Maričić, OIB 36393757334, Ozaljska 51,10000 Zagreb</item>
    </izvorni_sadrzaj>
    <derivirana_varijabla naziv="DomainObject.Predmet.SudioniciListAdressOIB_1">
      <item>FINA Regionalni centar Zagreb, OIB 85821130368, Trg svibanjskih žrtava 1995. br. 1,10000 Zagreb</item>
      <item>ODJEL PRODAJE j.d.o.o. za usluge i trgovinu, OIB 74626168924, Ozaljska 51,10000 Zagreb</item>
      <item>Ana Maričić, OIB 36393757334, Ozaljska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74626168924</item>
      <item>, OIB 36393757334</item>
    </izvorni_sadrzaj>
    <derivirana_varijabla naziv="DomainObject.Predmet.SudioniciListNazivOIB_1">
      <item>, OIB 85821130368</item>
      <item>, OIB 74626168924</item>
      <item>, OIB 36393757334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9AD78-9640-47C2-852D-43972AE6B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697</properties:Characters>
  <properties:Lines>35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2017-10-11T05:20:00Z</dcterms:created>
  <dc:creator>gboljkovac</dc:creator>
  <cp:lastModifiedBy>Marina Markić</cp:lastModifiedBy>
  <cp:lastPrinted>2017-10-11T05:23:00Z</cp:lastPrinted>
  <dcterms:modified xmlns:xsi="http://www.w3.org/2001/XMLSchema-instance" xsi:type="dcterms:W3CDTF">2017-10-11T05:23:00Z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