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76ae" w14:paraId="33876ae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677B3A">
        <w:rPr>
          <w:rFonts w:hAnsi="Book Antiqua" w:ascii="Book Antiqua"/>
          <w:b/>
          <w:sz w:val="22"/>
          <w:szCs w:val="22"/>
        </w:rPr>
        <w:t>-</w:t>
      </w:r>
      <w:r w:rsidR="0038381F">
        <w:rPr>
          <w:rFonts w:hAnsi="Book Antiqua" w:ascii="Book Antiqua"/>
          <w:b/>
          <w:sz w:val="22"/>
          <w:szCs w:val="22"/>
        </w:rPr>
        <w:t>1267</w:t>
      </w:r>
      <w:r w:rsidR="009E20CB">
        <w:rPr>
          <w:rFonts w:hAnsi="Book Antiqua" w:ascii="Book Antiqua"/>
          <w:b/>
          <w:sz w:val="22"/>
          <w:szCs w:val="22"/>
        </w:rPr>
        <w:t>/16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677B3A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</w:t>
      </w:r>
      <w:r w:rsidR="00677B3A">
        <w:rPr>
          <w:rFonts w:hAnsi="Book Antiqua" w:ascii="Book Antiqua"/>
          <w:sz w:val="22"/>
          <w:szCs w:val="22"/>
        </w:rPr>
        <w:t xml:space="preserve"> Stalna služba u Dubrovniku,</w:t>
      </w:r>
      <w:r w:rsidRPr="000662E4">
        <w:rPr>
          <w:rFonts w:hAnsi="Book Antiqua" w:ascii="Book Antiqua"/>
          <w:sz w:val="22"/>
          <w:szCs w:val="22"/>
        </w:rPr>
        <w:t xml:space="preserve"> po stečajnom sucu tog suda Katarini Franković, kao sucu pojedincu, odlučujući o prijedlogu predlagatelja Financijske agencije, Regionalni centar Split, </w:t>
      </w:r>
      <w:r w:rsidR="006038AB" w:rsidRPr="006038AB">
        <w:rPr>
          <w:rFonts w:hAnsi="Book Antiqua" w:ascii="Book Antiqua"/>
          <w:sz w:val="22"/>
          <w:szCs w:val="22"/>
        </w:rPr>
        <w:t xml:space="preserve">Podružnica Dubrovnik, Vukovarska 2, 20000 Dubrovnik za otvaranje stečajnog postupka nad dužnikom </w:t>
      </w:r>
      <w:r w:rsidR="0038381F" w:rsidRPr="0038381F">
        <w:rPr>
          <w:rFonts w:hAnsi="Book Antiqua" w:ascii="Book Antiqua"/>
          <w:sz w:val="22"/>
          <w:szCs w:val="22"/>
        </w:rPr>
        <w:t xml:space="preserve">FLORIO d.o.o., Mokošica, Za </w:t>
      </w:r>
      <w:proofErr w:type="spellStart"/>
      <w:r w:rsidR="0038381F" w:rsidRPr="0038381F">
        <w:rPr>
          <w:rFonts w:hAnsi="Book Antiqua" w:ascii="Book Antiqua"/>
          <w:sz w:val="22"/>
          <w:szCs w:val="22"/>
        </w:rPr>
        <w:t>Belendinovo</w:t>
      </w:r>
      <w:proofErr w:type="spellEnd"/>
      <w:r w:rsidR="0038381F" w:rsidRPr="0038381F">
        <w:rPr>
          <w:rFonts w:hAnsi="Book Antiqua" w:ascii="Book Antiqua"/>
          <w:sz w:val="22"/>
          <w:szCs w:val="22"/>
        </w:rPr>
        <w:t xml:space="preserve"> 39, OIB: 39166651952</w:t>
      </w:r>
      <w:r w:rsidR="006038AB" w:rsidRPr="006038AB">
        <w:rPr>
          <w:rFonts w:hAnsi="Book Antiqua" w:ascii="Book Antiqua"/>
          <w:sz w:val="22"/>
          <w:szCs w:val="22"/>
        </w:rPr>
        <w:t xml:space="preserve">, dana </w:t>
      </w:r>
      <w:r w:rsidR="00677B3A">
        <w:rPr>
          <w:rFonts w:hAnsi="Book Antiqua" w:ascii="Book Antiqua"/>
          <w:sz w:val="22"/>
          <w:szCs w:val="22"/>
        </w:rPr>
        <w:t>29</w:t>
      </w:r>
      <w:r w:rsidR="006038AB" w:rsidRPr="006038AB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kolovoz</w:t>
      </w:r>
      <w:r w:rsidR="006038AB">
        <w:rPr>
          <w:rFonts w:hAnsi="Book Antiqua" w:ascii="Book Antiqua"/>
          <w:sz w:val="22"/>
          <w:szCs w:val="22"/>
        </w:rPr>
        <w:t>a</w:t>
      </w:r>
      <w:r w:rsidR="006038AB" w:rsidRPr="006038AB">
        <w:rPr>
          <w:rFonts w:hAnsi="Book Antiqua" w:ascii="Book Antiqua"/>
          <w:sz w:val="22"/>
          <w:szCs w:val="22"/>
        </w:rPr>
        <w:t xml:space="preserve"> 2016. godine</w:t>
      </w:r>
    </w:p>
    <w:p w:rsidRDefault="00C62681" w:rsidP="00677B3A" w:rsidR="00C62681" w:rsidRPr="007F6235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9710AD" w:rsidR="0096678B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R</w:t>
      </w:r>
      <w:r w:rsidR="00EF0F2E">
        <w:rPr>
          <w:rFonts w:hAnsi="Book Antiqua" w:ascii="Book Antiqua"/>
          <w:sz w:val="22"/>
          <w:szCs w:val="22"/>
        </w:rPr>
        <w:t xml:space="preserve">očište </w:t>
      </w:r>
      <w:r>
        <w:rPr>
          <w:rFonts w:hAnsi="Book Antiqua" w:ascii="Book Antiqua"/>
          <w:sz w:val="22"/>
          <w:szCs w:val="22"/>
        </w:rPr>
        <w:t xml:space="preserve">za </w:t>
      </w:r>
      <w:r w:rsidR="000662E4">
        <w:rPr>
          <w:rFonts w:hAnsi="Book Antiqua" w:ascii="Book Antiqua"/>
          <w:sz w:val="22"/>
          <w:szCs w:val="22"/>
        </w:rPr>
        <w:t xml:space="preserve">radi </w:t>
      </w:r>
      <w:r w:rsidR="005F375C">
        <w:rPr>
          <w:rFonts w:hAnsi="Book Antiqua" w:ascii="Book Antiqua"/>
          <w:sz w:val="22"/>
          <w:szCs w:val="22"/>
        </w:rPr>
        <w:t>očitovanja o prijedlogu</w:t>
      </w:r>
      <w:r w:rsidR="000662E4">
        <w:rPr>
          <w:rFonts w:hAnsi="Book Antiqua" w:ascii="Book Antiqua"/>
          <w:sz w:val="22"/>
          <w:szCs w:val="22"/>
        </w:rPr>
        <w:t xml:space="preserve"> za otvaranje stečajnog postupka</w:t>
      </w:r>
      <w:r>
        <w:rPr>
          <w:rFonts w:hAnsi="Book Antiqua" w:ascii="Book Antiqua"/>
          <w:sz w:val="22"/>
          <w:szCs w:val="22"/>
        </w:rPr>
        <w:t xml:space="preserve"> </w:t>
      </w:r>
      <w:r w:rsidR="00EF0F2E">
        <w:rPr>
          <w:rFonts w:hAnsi="Book Antiqua" w:ascii="Book Antiqua"/>
          <w:sz w:val="22"/>
          <w:szCs w:val="22"/>
        </w:rPr>
        <w:t xml:space="preserve">određeno za dan </w:t>
      </w:r>
      <w:r w:rsidR="006038AB">
        <w:rPr>
          <w:rFonts w:hAnsi="Book Antiqua" w:ascii="Book Antiqua"/>
          <w:sz w:val="22"/>
          <w:szCs w:val="22"/>
        </w:rPr>
        <w:t>0</w:t>
      </w:r>
      <w:r w:rsidR="00677B3A">
        <w:rPr>
          <w:rFonts w:hAnsi="Book Antiqua" w:ascii="Book Antiqua"/>
          <w:sz w:val="22"/>
          <w:szCs w:val="22"/>
        </w:rPr>
        <w:t>7</w:t>
      </w:r>
      <w:r w:rsidR="00EF0F2E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rujn</w:t>
      </w:r>
      <w:r w:rsidR="006038AB">
        <w:rPr>
          <w:rFonts w:hAnsi="Book Antiqua" w:ascii="Book Antiqua"/>
          <w:sz w:val="22"/>
          <w:szCs w:val="22"/>
        </w:rPr>
        <w:t>a</w:t>
      </w:r>
      <w:r w:rsidR="006B056F">
        <w:rPr>
          <w:rFonts w:hAnsi="Book Antiqua" w:ascii="Book Antiqua"/>
          <w:sz w:val="22"/>
          <w:szCs w:val="22"/>
        </w:rPr>
        <w:t xml:space="preserve"> 2016</w:t>
      </w:r>
      <w:r w:rsidR="00EF0F2E">
        <w:rPr>
          <w:rFonts w:hAnsi="Book Antiqua" w:ascii="Book Antiqua"/>
          <w:sz w:val="22"/>
          <w:szCs w:val="22"/>
        </w:rPr>
        <w:t xml:space="preserve">. u </w:t>
      </w:r>
      <w:r w:rsidR="00F04FC9">
        <w:rPr>
          <w:rFonts w:hAnsi="Book Antiqua" w:ascii="Book Antiqua"/>
          <w:sz w:val="22"/>
          <w:szCs w:val="22"/>
        </w:rPr>
        <w:t>11</w:t>
      </w:r>
      <w:r w:rsidR="00EF0F2E">
        <w:rPr>
          <w:rFonts w:hAnsi="Book Antiqua" w:ascii="Book Antiqua"/>
          <w:sz w:val="22"/>
          <w:szCs w:val="22"/>
        </w:rPr>
        <w:t>,</w:t>
      </w:r>
      <w:r w:rsidR="0038381F">
        <w:rPr>
          <w:rFonts w:hAnsi="Book Antiqua" w:ascii="Book Antiqua"/>
          <w:sz w:val="22"/>
          <w:szCs w:val="22"/>
        </w:rPr>
        <w:t>40</w:t>
      </w:r>
      <w:r w:rsidR="00EF0F2E">
        <w:rPr>
          <w:rFonts w:hAnsi="Book Antiqua" w:ascii="Book Antiqua"/>
          <w:sz w:val="22"/>
          <w:szCs w:val="22"/>
        </w:rPr>
        <w:t xml:space="preserve"> sati </w:t>
      </w:r>
      <w:r w:rsidR="00EF0F2E" w:rsidRPr="00EF0F2E">
        <w:rPr>
          <w:rFonts w:hAnsi="Book Antiqua" w:ascii="Book Antiqua"/>
          <w:b/>
          <w:sz w:val="22"/>
          <w:szCs w:val="22"/>
          <w:u w:val="single"/>
        </w:rPr>
        <w:t>se odgađa</w:t>
      </w:r>
      <w:r w:rsidR="00965CC7">
        <w:rPr>
          <w:rFonts w:hAnsi="Book Antiqua" w:ascii="Book Antiqua"/>
          <w:b/>
          <w:sz w:val="22"/>
          <w:szCs w:val="22"/>
          <w:u w:val="single"/>
        </w:rPr>
        <w:t>,</w:t>
      </w:r>
      <w:r w:rsidR="002500C5">
        <w:rPr>
          <w:rFonts w:hAnsi="Book Antiqua" w:ascii="Book Antiqua"/>
          <w:sz w:val="22"/>
          <w:szCs w:val="22"/>
        </w:rPr>
        <w:t xml:space="preserve"> </w:t>
      </w:r>
      <w:r w:rsidR="009E20CB" w:rsidRPr="009E20CB">
        <w:rPr>
          <w:rFonts w:hAnsi="Book Antiqua" w:ascii="Book Antiqua"/>
          <w:sz w:val="22"/>
          <w:szCs w:val="22"/>
        </w:rPr>
        <w:t xml:space="preserve">zbog </w:t>
      </w:r>
      <w:r w:rsidR="00677B3A">
        <w:rPr>
          <w:rFonts w:hAnsi="Book Antiqua" w:ascii="Book Antiqua"/>
          <w:sz w:val="22"/>
          <w:szCs w:val="22"/>
        </w:rPr>
        <w:t>službene spriječenosti</w:t>
      </w:r>
      <w:r w:rsidR="009E20CB" w:rsidRPr="009E20CB">
        <w:rPr>
          <w:rFonts w:hAnsi="Book Antiqua" w:ascii="Book Antiqua"/>
          <w:sz w:val="22"/>
          <w:szCs w:val="22"/>
        </w:rPr>
        <w:t xml:space="preserve"> </w:t>
      </w:r>
      <w:r w:rsidR="00677B3A">
        <w:rPr>
          <w:rFonts w:hAnsi="Book Antiqua" w:ascii="Book Antiqua"/>
          <w:sz w:val="22"/>
          <w:szCs w:val="22"/>
        </w:rPr>
        <w:t xml:space="preserve">uređujućeg </w:t>
      </w:r>
      <w:r w:rsidR="009E20CB" w:rsidRPr="009E20CB">
        <w:rPr>
          <w:rFonts w:hAnsi="Book Antiqua" w:ascii="Book Antiqua"/>
          <w:sz w:val="22"/>
          <w:szCs w:val="22"/>
        </w:rPr>
        <w:t>stečajnog suca</w:t>
      </w:r>
      <w:r w:rsidR="000662E4">
        <w:rPr>
          <w:rFonts w:hAnsi="Book Antiqua" w:ascii="Book Antiqua"/>
          <w:sz w:val="22"/>
          <w:szCs w:val="22"/>
        </w:rPr>
        <w:t xml:space="preserve"> , </w:t>
      </w:r>
      <w:r w:rsidR="002500C5">
        <w:rPr>
          <w:rFonts w:hAnsi="Book Antiqua" w:ascii="Book Antiqua"/>
          <w:sz w:val="22"/>
          <w:szCs w:val="22"/>
        </w:rPr>
        <w:t>te</w:t>
      </w:r>
      <w:r w:rsidR="00EF0F2E">
        <w:rPr>
          <w:rFonts w:hAnsi="Book Antiqua" w:ascii="Book Antiqua"/>
          <w:sz w:val="22"/>
          <w:szCs w:val="22"/>
        </w:rPr>
        <w:t xml:space="preserve"> se </w:t>
      </w:r>
      <w:r w:rsidR="00CE3D62">
        <w:rPr>
          <w:rFonts w:hAnsi="Book Antiqua" w:ascii="Book Antiqua"/>
          <w:sz w:val="22"/>
          <w:szCs w:val="22"/>
        </w:rPr>
        <w:t xml:space="preserve">novo </w:t>
      </w:r>
      <w:r w:rsidR="002500C5">
        <w:rPr>
          <w:rFonts w:hAnsi="Book Antiqua" w:ascii="Book Antiqua"/>
          <w:sz w:val="22"/>
          <w:szCs w:val="22"/>
        </w:rPr>
        <w:t>zakazuje za dan</w:t>
      </w:r>
    </w:p>
    <w:p w:rsidRDefault="002500C5" w:rsidP="009710AD" w:rsidR="002500C5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77B3A" w:rsidP="002500C5" w:rsidR="002500C5" w:rsidRPr="002500C5">
      <w:pPr>
        <w:ind w:firstLine="696" w:left="12"/>
        <w:jc w:val="center"/>
        <w:rPr>
          <w:rFonts w:hAnsi="Book Antiqua" w:ascii="Book Antiqua"/>
          <w:b/>
          <w:sz w:val="22"/>
          <w:szCs w:val="22"/>
          <w:u w:val="single"/>
        </w:rPr>
      </w:pPr>
      <w:r>
        <w:rPr>
          <w:rFonts w:hAnsi="Book Antiqua" w:ascii="Book Antiqua"/>
          <w:b/>
          <w:sz w:val="22"/>
          <w:szCs w:val="22"/>
          <w:u w:val="single"/>
        </w:rPr>
        <w:t>08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</w:t>
      </w:r>
      <w:r>
        <w:rPr>
          <w:rFonts w:hAnsi="Book Antiqua" w:ascii="Book Antiqua"/>
          <w:b/>
          <w:sz w:val="22"/>
          <w:szCs w:val="22"/>
          <w:u w:val="single"/>
        </w:rPr>
        <w:t>rujna</w:t>
      </w:r>
      <w:r w:rsidR="006B056F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godine u </w:t>
      </w:r>
      <w:r w:rsidR="00F04FC9">
        <w:rPr>
          <w:rFonts w:hAnsi="Book Antiqua" w:ascii="Book Antiqua"/>
          <w:b/>
          <w:sz w:val="22"/>
          <w:szCs w:val="22"/>
          <w:u w:val="single"/>
        </w:rPr>
        <w:t>11</w:t>
      </w:r>
      <w:r w:rsidR="002500C5">
        <w:rPr>
          <w:rFonts w:hAnsi="Book Antiqua" w:ascii="Book Antiqua"/>
          <w:b/>
          <w:sz w:val="22"/>
          <w:szCs w:val="22"/>
          <w:u w:val="single"/>
        </w:rPr>
        <w:t>,</w:t>
      </w:r>
      <w:r w:rsidR="0038381F">
        <w:rPr>
          <w:rFonts w:hAnsi="Book Antiqua" w:ascii="Book Antiqua"/>
          <w:b/>
          <w:sz w:val="22"/>
          <w:szCs w:val="22"/>
          <w:u w:val="single"/>
        </w:rPr>
        <w:t>40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 sati</w:t>
      </w:r>
    </w:p>
    <w:p w:rsidRDefault="00CE3D62" w:rsidP="002500C5" w:rsidR="00CE3D62" w:rsidRPr="007F6235">
      <w:pPr>
        <w:ind w:firstLine="696" w:left="12"/>
        <w:jc w:val="center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677B3A">
        <w:rPr>
          <w:rFonts w:hAnsi="Book Antiqua" w:ascii="Book Antiqua"/>
          <w:b/>
          <w:sz w:val="22"/>
          <w:szCs w:val="22"/>
        </w:rPr>
        <w:t>29. kolovoz</w:t>
      </w:r>
      <w:r w:rsidR="009E20CB" w:rsidRPr="009E20CB">
        <w:rPr>
          <w:rFonts w:hAnsi="Book Antiqua" w:ascii="Book Antiqua"/>
          <w:b/>
          <w:sz w:val="22"/>
          <w:szCs w:val="22"/>
        </w:rPr>
        <w:t xml:space="preserve">a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551442" w:rsidR="00551442">
      <w:pPr>
        <w:rPr>
          <w:rFonts w:hAnsi="Book Antiqua" w:ascii="Book Antiqua"/>
          <w:sz w:val="22"/>
          <w:szCs w:val="22"/>
        </w:rPr>
      </w:pPr>
    </w:p>
    <w:p w:rsidRDefault="008C71E0" w:rsidP="008C71E0" w:rsidR="00C1628D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 w:rsidRPr="008C71E0">
        <w:rPr>
          <w:rFonts w:hAnsi="Book Antiqua" w:ascii="Book Antiqua"/>
          <w:sz w:val="22"/>
          <w:szCs w:val="22"/>
        </w:rPr>
        <w:t>mrežna stranica e oglasna ploča</w:t>
      </w:r>
    </w:p>
    <w:p w:rsidRDefault="005F375C" w:rsidP="001B620B" w:rsidR="005F375C" w:rsidRPr="007F6235">
      <w:pPr>
        <w:ind w:left="720"/>
        <w:rPr>
          <w:rFonts w:hAnsi="Book Antiqua" w:ascii="Book Antiqua"/>
          <w:sz w:val="22"/>
          <w:szCs w:val="22"/>
        </w:rPr>
      </w:pPr>
    </w:p>
    <w:sectPr w:rsidR="005F375C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E147A"/>
    <w:rsid w:val="00227212"/>
    <w:rsid w:val="002500C5"/>
    <w:rsid w:val="00283E7E"/>
    <w:rsid w:val="002D59FB"/>
    <w:rsid w:val="002E3C71"/>
    <w:rsid w:val="0038381F"/>
    <w:rsid w:val="00383FE5"/>
    <w:rsid w:val="004711AF"/>
    <w:rsid w:val="00492BD5"/>
    <w:rsid w:val="004C1019"/>
    <w:rsid w:val="00551442"/>
    <w:rsid w:val="005B2D65"/>
    <w:rsid w:val="005F375C"/>
    <w:rsid w:val="006038AB"/>
    <w:rsid w:val="00625E7D"/>
    <w:rsid w:val="0064669F"/>
    <w:rsid w:val="00657FC1"/>
    <w:rsid w:val="0066117C"/>
    <w:rsid w:val="00672ABB"/>
    <w:rsid w:val="00677B3A"/>
    <w:rsid w:val="006B056F"/>
    <w:rsid w:val="0073567E"/>
    <w:rsid w:val="007976D6"/>
    <w:rsid w:val="007E06B9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E3D62"/>
    <w:rsid w:val="00D15E35"/>
    <w:rsid w:val="00D30F28"/>
    <w:rsid w:val="00DC460C"/>
    <w:rsid w:val="00E22A64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7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FC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FC1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FC1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FC1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7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FC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FC1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FC1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FC1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St-1267/2016</izvorni_sadrzaj>
    <derivirana_varijabla naziv="DomainObject.Predmet.OznakaBroj_1">St-1267/2016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FLORIO d.o.o. za turizam i turistička agencija</izvorni_sadrzaj>
    <derivirana_varijabla naziv="DomainObject.Predmet.ProtustrankaFormated_1">  FLORIO d.o.o. za turizam i turistička agencija</derivirana_varijabla>
  </DomainObject.Predmet.ProtustrankaFormated>
  <DomainObject.Predmet.ProtustrankaFormatedOIB>
    <izvorni_sadrzaj>  FLORIO d.o.o. za turizam i turistička agencija, OIB 39166651952</izvorni_sadrzaj>
    <derivirana_varijabla naziv="DomainObject.Predmet.ProtustrankaFormatedOIB_1">  FLORIO d.o.o. za turizam i turistička agencija, OIB 39166651952</derivirana_varijabla>
  </DomainObject.Predmet.ProtustrankaFormatedOIB>
  <DomainObject.Predmet.ProtustrankaFormatedWithAdress>
    <izvorni_sadrzaj> FLORIO d.o.o. za turizam i turistička agencija, Za Belendinovo 39, 20236 Mokošica</izvorni_sadrzaj>
    <derivirana_varijabla naziv="DomainObject.Predmet.ProtustrankaFormatedWithAdress_1"> FLORIO d.o.o. za turizam i turistička agencija, Za Belendinovo 39, 20236 Mokošica</derivirana_varijabla>
  </DomainObject.Predmet.ProtustrankaFormatedWithAdress>
  <DomainObject.Predmet.ProtustrankaFormatedWithAdressOIB>
    <izvorni_sadrzaj> FLORIO d.o.o. za turizam i turistička agencija, OIB 39166651952, Za Belendinovo 39, 20236 Mokošica</izvorni_sadrzaj>
    <derivirana_varijabla naziv="DomainObject.Predmet.ProtustrankaFormatedWithAdressOIB_1"> FLORIO d.o.o. za turizam i turistička agencija, OIB 39166651952, Za Belendinovo 39, 20236 Mokošica</derivirana_varijabla>
  </DomainObject.Predmet.ProtustrankaFormatedWithAdressOIB>
  <DomainObject.Predmet.ProtustrankaWithAdress>
    <izvorni_sadrzaj>FLORIO d.o.o. za turizam i turistička agencija Za Belendinovo 39, 20236 Mokošica</izvorni_sadrzaj>
    <derivirana_varijabla naziv="DomainObject.Predmet.ProtustrankaWithAdress_1">FLORIO d.o.o. za turizam i turistička agencija Za Belendinovo 39, 20236 Mokošica</derivirana_varijabla>
  </DomainObject.Predmet.ProtustrankaWithAdress>
  <DomainObject.Predmet.ProtustrankaWithAdressOIB>
    <izvorni_sadrzaj>FLORIO d.o.o. za turizam i turistička agencija, OIB 39166651952, Za Belendinovo 39, 20236 Mokošica</izvorni_sadrzaj>
    <derivirana_varijabla naziv="DomainObject.Predmet.ProtustrankaWithAdressOIB_1">FLORIO d.o.o. za turizam i turistička agencija, OIB 39166651952, Za Belendinovo 39, 20236 Mokošica</derivirana_varijabla>
  </DomainObject.Predmet.ProtustrankaWithAdressOIB>
  <DomainObject.Predmet.ProtustrankaNazivFormated>
    <izvorni_sadrzaj>FLORIO d.o.o. za turizam i turistička agencija</izvorni_sadrzaj>
    <derivirana_varijabla naziv="DomainObject.Predmet.ProtustrankaNazivFormated_1">FLORIO d.o.o. za turizam i turistička agencija</derivirana_varijabla>
  </DomainObject.Predmet.ProtustrankaNazivFormated>
  <DomainObject.Predmet.ProtustrankaNazivFormatedOIB>
    <izvorni_sadrzaj>FLORIO d.o.o. za turizam i turistička agencija, OIB 39166651952</izvorni_sadrzaj>
    <derivirana_varijabla naziv="DomainObject.Predmet.ProtustrankaNazivFormatedOIB_1">FLORIO d.o.o. za turizam i turistička agencija, OIB 39166651952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Ulica grada Vukovara 70, 10000 Zagreb</izvorni_sadrzaj>
    <derivirana_varijabla naziv="DomainObject.Predmet.StrankaFormatedWithAdress_1"> Financijska agencija, RC SPLIT, PODRUŽNICA DUBROVNIK, Ulica grada Vukovara 70, 10000 Zagreb</derivirana_varijabla>
  </DomainObject.Predmet.StrankaFormatedWithAdress>
  <DomainObject.Predmet.StrankaFormatedWithAdressOIB>
    <izvorni_sadrzaj> Financijska agencija, RC SPLIT, PODRUŽNICA DUBROVNIK, OIB 85821130368, Ulica grada Vukovara 70, 10000 Zagreb</izvorni_sadrzaj>
    <derivirana_varijabla naziv="DomainObject.Predmet.StrankaFormatedWithAdressOIB_1"> Financijska agencija, RC SPLIT, PODRUŽNICA DUBROVNIK, OIB 85821130368, Ulica grada Vukovara 70, 10000 Zagreb</derivirana_varijabla>
  </DomainObject.Predmet.StrankaFormatedWithAdressOIB>
  <DomainObject.Predmet.StrankaWithAdress>
    <izvorni_sadrzaj>Financijska agencija, RC SPLIT, PODRUŽNICA DUBROVNIK Ulica grada Vukovara 70,10000 Zagreb</izvorni_sadrzaj>
    <derivirana_varijabla naziv="DomainObject.Predmet.StrankaWithAdress_1">Financijska agencija, RC SPLIT, PODRUŽNICA DUBROVNIK Ulica grada Vukovara 70,10000 Zagreb</derivirana_varijabla>
  </DomainObject.Predmet.StrankaWithAdress>
  <DomainObject.Predmet.StrankaWithAdressOIB>
    <izvorni_sadrzaj>Financijska agencija, RC SPLIT, PODRUŽNICA DUBROVNIK, OIB 85821130368, Ulica grada Vukovara 70,10000 Zagreb</izvorni_sadrzaj>
    <derivirana_varijabla naziv="DomainObject.Predmet.StrankaWithAdressOIB_1">Financijska agencija, RC SPLIT, PODRUŽNICA DUBROVNIK, OIB 85821130368, Ulica grada Vukovara 70,10000 Zagreb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146479.19</izvorni_sadrzaj>
    <derivirana_varijabla naziv="DomainObject.Predmet.TrenutnaVrijednost_1">146479.19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Ulica grada Vukovara 70, 10000 Zagreb</item>
    </izvorni_sadrzaj>
    <derivirana_varijabla naziv="DomainObject.Predmet.StrankaListFormatedWithAdress_1">
      <item>Financijska agencija, RC SPLIT, PODRUŽNICA DUBROVNIK, Ulica grada Vukovara 70, 10000 Zagreb</item>
    </derivirana_varijabla>
  </DomainObject.Predmet.StrankaListFormatedWithAdress>
  <DomainObject.Predmet.StrankaListFormatedWithAdressOIB>
    <izvorni_sadrzaj>
      <item>Financijska agencija, RC SPLIT, PODRUŽNICA DUBROVNIK, OIB 85821130368, Ulica grada Vukovara 70, 10000 Zagreb</item>
    </izvorni_sadrzaj>
    <derivirana_varijabla naziv="DomainObject.Predmet.StrankaListFormatedWithAdressOIB_1">
      <item>Financijska agencija, RC SPLIT, PODRUŽNICA DUBROVNIK, OIB 85821130368, Ulica grada Vukovara 70, 10000 Zagreb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FLORIO d.o.o. za turizam i turistička agencija</item>
    </izvorni_sadrzaj>
    <derivirana_varijabla naziv="DomainObject.Predmet.ProtuStrankaListFormated_1">
      <item>FLORIO d.o.o. za turizam i turistička agencija</item>
    </derivirana_varijabla>
  </DomainObject.Predmet.ProtuStrankaListFormated>
  <DomainObject.Predmet.ProtuStrankaListFormatedOIB>
    <izvorni_sadrzaj>
      <item>FLORIO d.o.o. za turizam i turistička agencija, OIB 39166651952</item>
    </izvorni_sadrzaj>
    <derivirana_varijabla naziv="DomainObject.Predmet.ProtuStrankaListFormatedOIB_1">
      <item>FLORIO d.o.o. za turizam i turistička agencija, OIB 39166651952</item>
    </derivirana_varijabla>
  </DomainObject.Predmet.ProtuStrankaListFormatedOIB>
  <DomainObject.Predmet.ProtuStrankaListFormatedWithAdress>
    <izvorni_sadrzaj>
      <item>FLORIO d.o.o. za turizam i turistička agencija, Za Belendinovo 39, 20236 Mokošica</item>
    </izvorni_sadrzaj>
    <derivirana_varijabla naziv="DomainObject.Predmet.ProtuStrankaListFormatedWithAdress_1">
      <item>FLORIO d.o.o. za turizam i turistička agencija, Za Belendinovo 39, 20236 Mokošica</item>
    </derivirana_varijabla>
  </DomainObject.Predmet.ProtuStrankaListFormatedWithAdress>
  <DomainObject.Predmet.ProtuStrankaListFormatedWithAdressOIB>
    <izvorni_sadrzaj>
      <item>FLORIO d.o.o. za turizam i turistička agencija, OIB 39166651952, Za Belendinovo 39, 20236 Mokošica</item>
    </izvorni_sadrzaj>
    <derivirana_varijabla naziv="DomainObject.Predmet.ProtuStrankaListFormatedWithAdressOIB_1">
      <item>FLORIO d.o.o. za turizam i turistička agencija, OIB 39166651952, Za Belendinovo 39, 20236 Mokošica</item>
    </derivirana_varijabla>
  </DomainObject.Predmet.ProtuStrankaListFormatedWithAdressOIB>
  <DomainObject.Predmet.ProtuStrankaListNazivFormated>
    <izvorni_sadrzaj>
      <item>FLORIO d.o.o. za turizam i turistička agencija</item>
    </izvorni_sadrzaj>
    <derivirana_varijabla naziv="DomainObject.Predmet.ProtuStrankaListNazivFormated_1">
      <item>FLORIO d.o.o. za turizam i turistička agencija</item>
    </derivirana_varijabla>
  </DomainObject.Predmet.ProtuStrankaListNazivFormated>
  <DomainObject.Predmet.ProtuStrankaListNazivFormatedOIB>
    <izvorni_sadrzaj>
      <item>FLORIO d.o.o. za turizam i turistička agencija, OIB 39166651952</item>
    </izvorni_sadrzaj>
    <derivirana_varijabla naziv="DomainObject.Predmet.ProtuStrankaListNazivFormatedOIB_1">
      <item>FLORIO d.o.o. za turizam i turistička agencija, OIB 39166651952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FLORIO d.o.o. za turizam i turistička agencija</izvorni_sadrzaj>
    <derivirana_varijabla naziv="DomainObject.Predmet.ProtustrankaIDrugi_1">FLORIO d.o.o. za turizam i turistička agencija</derivirana_varijabla>
  </DomainObject.Predmet.ProtustrankaIDrugi>
  <DomainObject.Predmet.StrankaIDrugiAdressOIB>
    <izvorni_sadrzaj>Financijska agencija, RC SPLIT, PODRUŽNICA DUBROVNIK, OIB 85821130368, Ulica grada Vukovara 70, 10000 Zagreb</izvorni_sadrzaj>
    <derivirana_varijabla naziv="DomainObject.Predmet.StrankaIDrugiAdressOIB_1">Financijska agencija, RC SPLIT, PODRUŽNICA DUBROVNIK, OIB 85821130368, Ulica grada Vukovara 70, 10000 Zagreb</derivirana_varijabla>
  </DomainObject.Predmet.StrankaIDrugiAdressOIB>
  <DomainObject.Predmet.ProtustrankaIDrugiAdressOIB>
    <izvorni_sadrzaj>FLORIO d.o.o. za turizam i turistička agencija, OIB 39166651952, Za Belendinovo 39, 20236 Mokošica</izvorni_sadrzaj>
    <derivirana_varijabla naziv="DomainObject.Predmet.ProtustrankaIDrugiAdressOIB_1">FLORIO d.o.o. za turizam i turistička agencija, OIB 39166651952, Za Belendinovo 39,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FLORIO d.o.o. za turizam i turistička agencija</item>
    </izvorni_sadrzaj>
    <derivirana_varijabla naziv="DomainObject.Predmet.SudioniciListNaziv_1">
      <item>Financijska agencija, RC SPLIT, PODRUŽNICA DUBROVNIK</item>
      <item>FLORIO d.o.o. za turizam i turistička agencija</item>
    </derivirana_varijabla>
  </DomainObject.Predmet.SudioniciListNaziv>
  <DomainObject.Predmet.SudioniciListAdressOIB>
    <izvorni_sadrzaj>
      <item>Financijska agencija, RC SPLIT, PODRUŽNICA DUBROVNIK, OIB 85821130368, Ulica grada Vukovara 70,10000 Zagreb</item>
      <item>FLORIO d.o.o. za turizam i turistička agencija, OIB 39166651952, Za Belendinovo 39,20236 Mokošica</item>
    </izvorni_sadrzaj>
    <derivirana_varijabla naziv="DomainObject.Predmet.SudioniciListAdressOIB_1">
      <item>Financijska agencija, RC SPLIT, PODRUŽNICA DUBROVNIK, OIB 85821130368, Ulica grada Vukovara 70,10000 Zagreb</item>
      <item>FLORIO d.o.o. za turizam i turistička agencija, OIB 39166651952, Za Belendinovo 39,20236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39166651952</item>
    </izvorni_sadrzaj>
    <derivirana_varijabla naziv="DomainObject.Predmet.SudioniciListNazivOIB_1">
      <item>, OIB 85821130368</item>
      <item>, OIB 39166651952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832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1008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2016-08-30T11:40:00Z</dcterms:created>
  <dc:creator>kfrankovic</dc:creator>
  <cp:lastModifiedBy>Andrijana Leto</cp:lastModifiedBy>
  <cp:lastPrinted>2016-08-30T11:38:00Z</cp:lastPrinted>
  <dcterms:modified xmlns:xsi="http://www.w3.org/2001/XMLSchema-instance" xsi:type="dcterms:W3CDTF">2016-08-30T11:41:00Z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