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a0ab" w14:paraId="d64a0ab" w:rsidRDefault="00D47921" w:rsidP="00C9293C" w:rsidR="00C9293C">
      <w:pPr>
        <w:jc w:val="right"/>
        <w15:collapsed w:val="false"/>
      </w:pPr>
      <w:bookmarkStart w:name="_GoBack" w:id="0"/>
      <w:bookmarkEnd w:id="0"/>
      <w:r>
        <w:t>19</w:t>
      </w:r>
      <w:r w:rsidR="00E34EFC">
        <w:t xml:space="preserve"> </w:t>
      </w:r>
      <w:r w:rsidR="009D3CD2">
        <w:t>Sp</w:t>
      </w:r>
      <w:r w:rsidR="00C9293C">
        <w:t>-</w:t>
      </w:r>
      <w:r w:rsidR="007064BB">
        <w:t>2</w:t>
      </w:r>
      <w:r w:rsidR="00C9293C">
        <w:t>/</w:t>
      </w:r>
      <w:r w:rsidR="00CB4934">
        <w:t>20</w:t>
      </w:r>
      <w:r w:rsidR="00E34EFC">
        <w:t>1</w:t>
      </w:r>
      <w:r w:rsidR="004060EE">
        <w:t>7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</w:t>
      </w:r>
      <w:r w:rsidR="002461C0">
        <w:t>Mirjan</w:t>
      </w:r>
      <w:r w:rsidR="009A42A8">
        <w:t>e</w:t>
      </w:r>
      <w:r w:rsidR="002461C0">
        <w:t xml:space="preserve"> Uroda iz Pirovca, Kralja Zvonimira 107</w:t>
      </w:r>
      <w:r w:rsidR="009D3CD2">
        <w:t>, OIB:</w:t>
      </w:r>
      <w:r w:rsidR="002461C0">
        <w:t>89264848682</w:t>
      </w:r>
      <w:r w:rsidR="009D3CD2">
        <w:t xml:space="preserve">, </w:t>
      </w:r>
      <w:r w:rsidR="008B5FA1">
        <w:t>koju zastupa</w:t>
      </w:r>
      <w:r w:rsidR="009A42A8">
        <w:t xml:space="preserve"> punomoćnic</w:t>
      </w:r>
      <w:r w:rsidR="008B5FA1">
        <w:t>a</w:t>
      </w:r>
      <w:r w:rsidR="009A42A8">
        <w:t xml:space="preserve"> </w:t>
      </w:r>
      <w:r w:rsidR="008B5FA1">
        <w:t>Matea</w:t>
      </w:r>
      <w:r w:rsidR="009A42A8">
        <w:t xml:space="preserve"> M. Jandras Crnalić,</w:t>
      </w:r>
      <w:r w:rsidR="008B5FA1">
        <w:t xml:space="preserve"> odvjetnica u Zagrebu, Samoborska cesta 222,</w:t>
      </w:r>
      <w:r w:rsidR="009A42A8">
        <w:t xml:space="preserve"> </w:t>
      </w:r>
      <w:r w:rsidR="009D3CD2">
        <w:t xml:space="preserve">za otvaranje postupka stečaja potrošača, </w:t>
      </w:r>
      <w:r w:rsidR="002461C0">
        <w:t>2</w:t>
      </w:r>
      <w:r w:rsidR="009D3CD2">
        <w:t xml:space="preserve">. </w:t>
      </w:r>
      <w:r w:rsidR="002461C0">
        <w:t>ožujka</w:t>
      </w:r>
      <w:r w:rsidR="009D3CD2">
        <w:t xml:space="preserve"> 201</w:t>
      </w:r>
      <w:r w:rsidR="004060EE">
        <w:t>7</w:t>
      </w:r>
      <w:r w:rsidR="009D3CD2">
        <w:t>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EC635F" w:rsidR="009D3CD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2461C0">
        <w:rPr>
          <w:b/>
        </w:rPr>
        <w:t>4</w:t>
      </w:r>
      <w:r w:rsidR="009D3CD2">
        <w:rPr>
          <w:b/>
        </w:rPr>
        <w:t xml:space="preserve">. </w:t>
      </w:r>
      <w:r w:rsidR="002461C0">
        <w:rPr>
          <w:b/>
        </w:rPr>
        <w:t>svibnj</w:t>
      </w:r>
      <w:r w:rsidR="004060EE">
        <w:rPr>
          <w:b/>
        </w:rPr>
        <w:t>a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 w:rsidR="00B43B79">
        <w:rPr>
          <w:b/>
        </w:rPr>
        <w:t>7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F05C18">
        <w:rPr>
          <w:b/>
        </w:rPr>
        <w:t>9</w:t>
      </w:r>
      <w:r w:rsidR="009566A2">
        <w:rPr>
          <w:b/>
        </w:rPr>
        <w:t>,</w:t>
      </w:r>
      <w:r w:rsidR="00F05C18">
        <w:rPr>
          <w:b/>
        </w:rPr>
        <w:t>3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EC635F">
        <w:t xml:space="preserve"> </w:t>
      </w:r>
      <w:r w:rsidR="009D3CD2">
        <w:t>te se na isto pozivaju:</w:t>
      </w:r>
    </w:p>
    <w:p w:rsidRDefault="009D3CD2" w:rsidP="009D3CD2" w:rsidR="009D3CD2">
      <w:pPr>
        <w:jc w:val="both"/>
      </w:pPr>
    </w:p>
    <w:p w:rsidRDefault="00EE2554" w:rsidP="009A42A8" w:rsidR="009A42A8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</w:t>
      </w:r>
      <w:r w:rsidR="008B5FA1">
        <w:t>-</w:t>
      </w:r>
      <w:r w:rsidR="00B1217E">
        <w:t xml:space="preserve"> dužnik </w:t>
      </w:r>
      <w:r w:rsidR="009D3CD2">
        <w:t xml:space="preserve"> </w:t>
      </w:r>
      <w:r w:rsidR="002461C0">
        <w:t>Mirjana Uroda iz Pirovca, Kralja Zvonimira 107, OIB:89264848682</w:t>
      </w:r>
    </w:p>
    <w:p w:rsidRDefault="009A42A8" w:rsidP="009A42A8" w:rsidR="009A42A8">
      <w:pPr>
        <w:pStyle w:val="Odlomakpopisa"/>
        <w:jc w:val="both"/>
      </w:pPr>
    </w:p>
    <w:p w:rsidRDefault="002461C0" w:rsidP="009A42A8" w:rsidR="009A42A8">
      <w:pPr>
        <w:pStyle w:val="Odlomakpopisa"/>
        <w:numPr>
          <w:ilvl w:val="0"/>
          <w:numId w:val="7"/>
        </w:numPr>
        <w:jc w:val="both"/>
      </w:pPr>
      <w:r>
        <w:t>Addiko bank, Slavonska avenija 6, Zagreb</w:t>
      </w:r>
      <w:r w:rsidR="009A42A8">
        <w:t>,</w:t>
      </w:r>
      <w:r w:rsidR="009A42A8" w:rsidRPr="009A42A8">
        <w:t xml:space="preserve"> </w:t>
      </w:r>
      <w:r w:rsidR="009A42A8">
        <w:t>OIB:14036333877</w:t>
      </w:r>
    </w:p>
    <w:p w:rsidRDefault="009A42A8" w:rsidP="009A42A8" w:rsidR="009A42A8">
      <w:pPr>
        <w:pStyle w:val="Odlomakpopisa"/>
        <w:numPr>
          <w:ilvl w:val="0"/>
          <w:numId w:val="7"/>
        </w:numPr>
        <w:jc w:val="both"/>
      </w:pPr>
      <w:r>
        <w:t>vjerovnik Republika Hrvatska, OIB:18683136487</w:t>
      </w:r>
    </w:p>
    <w:p w:rsidRDefault="009A42A8" w:rsidP="008B5FA1" w:rsidR="009A42A8">
      <w:pPr>
        <w:pStyle w:val="Odlomakpopisa"/>
        <w:numPr>
          <w:ilvl w:val="0"/>
          <w:numId w:val="7"/>
        </w:numPr>
      </w:pPr>
      <w:r>
        <w:t xml:space="preserve">vjerovnik Hrvatski zavod za zdravstveno osiguranje, Margaretska 3, Zagreb, </w:t>
      </w:r>
      <w:r w:rsidR="008B5FA1">
        <w:t>OIB:02958272670</w:t>
      </w:r>
    </w:p>
    <w:p w:rsidRDefault="009A42A8" w:rsidP="009A42A8" w:rsidR="009A42A8" w:rsidRPr="00A66DEE">
      <w:pPr>
        <w:pStyle w:val="Odlomakpopisa"/>
        <w:numPr>
          <w:ilvl w:val="0"/>
          <w:numId w:val="7"/>
        </w:numPr>
      </w:pPr>
      <w:r>
        <w:t>vjerovnik Hrvatska radiotelevizija, Zagreb, Prisavlje 3, OIB:68419124305</w:t>
      </w:r>
    </w:p>
    <w:p w:rsidRDefault="009A42A8" w:rsidP="009A42A8" w:rsidR="009A42A8" w:rsidRPr="001F2801">
      <w:pPr>
        <w:pStyle w:val="Odlomakpopisa"/>
        <w:numPr>
          <w:ilvl w:val="0"/>
          <w:numId w:val="7"/>
        </w:numPr>
        <w:jc w:val="both"/>
      </w:pPr>
      <w:r w:rsidRPr="001F2801">
        <w:t xml:space="preserve">vjerovnik Privredna banka Zagreb d.d., Zagreb, </w:t>
      </w:r>
      <w:r>
        <w:t>R</w:t>
      </w:r>
      <w:r w:rsidRPr="001F2801">
        <w:t>adnička cesta 50, OIB:02535697732</w:t>
      </w:r>
    </w:p>
    <w:p w:rsidRDefault="00D27D73" w:rsidP="002461C0" w:rsidR="002461C0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2461C0">
        <w:t>OTP banka d.d., Domovinskog rata 3, Zadar, OIB:52508873833</w:t>
      </w:r>
    </w:p>
    <w:p w:rsidRDefault="002461C0" w:rsidP="002461C0" w:rsidR="002461C0" w:rsidRPr="001F2801">
      <w:pPr>
        <w:pStyle w:val="Odlomakpopisa"/>
        <w:numPr>
          <w:ilvl w:val="0"/>
          <w:numId w:val="7"/>
        </w:numPr>
        <w:jc w:val="both"/>
      </w:pPr>
      <w:r w:rsidRPr="001F2801">
        <w:t>vjerovnik B2 KAPITAL d.o.o., Zagreb, Radnička cesta 41, OIB:14036333877</w:t>
      </w:r>
    </w:p>
    <w:p w:rsidRDefault="002461C0" w:rsidP="009A42A8" w:rsidR="00D27D73">
      <w:pPr>
        <w:pStyle w:val="Odlomakpopisa"/>
        <w:numPr>
          <w:ilvl w:val="0"/>
          <w:numId w:val="7"/>
        </w:numPr>
        <w:jc w:val="both"/>
      </w:pPr>
      <w:r w:rsidRPr="001F2801">
        <w:t>vjerovnik FINANCIJSKA AGENCIJA, Zagreb, Ulica grada Vukovara 70, OIB:85821130368</w:t>
      </w:r>
    </w:p>
    <w:p w:rsidRDefault="004060EE" w:rsidP="005B1E85" w:rsidR="004060EE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>Vrijeme između objave poziva za pripremno ročište i pripremnog ročišta ne može biti kraće od 60 dana (čl.48. st.2. ZSP-a)</w:t>
      </w:r>
      <w:r w:rsidR="00B43B79">
        <w:t>.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III. Vjerovnici čije tražbine nisu sadržane u popisu imovine i obveza niti su pri izradi plana ispunjenja uzete u obzir mogu zahtijevati njihovo namirenje samo ako su u roku od 30 </w:t>
      </w:r>
      <w:r>
        <w:lastRenderedPageBreak/>
        <w:t>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9A42A8">
        <w:t>la propisanih ovim Z</w:t>
      </w:r>
      <w:r w:rsidR="00EE2554">
        <w:t>akonom (čl.</w:t>
      </w:r>
      <w:r>
        <w:t>52. ZSP</w:t>
      </w:r>
      <w:r w:rsidR="00D27D73">
        <w:t>-a</w:t>
      </w:r>
      <w:r>
        <w:t>).</w:t>
      </w:r>
    </w:p>
    <w:p w:rsidRDefault="00BD018A" w:rsidP="005B1E85" w:rsidR="00BD018A">
      <w:pPr>
        <w:ind w:firstLine="708"/>
        <w:jc w:val="both"/>
      </w:pPr>
    </w:p>
    <w:p w:rsidRDefault="00764B1C" w:rsidP="009566A2" w:rsidR="00764B1C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9A42A8">
        <w:t>2</w:t>
      </w:r>
      <w:r w:rsidR="009566A2">
        <w:t xml:space="preserve">. </w:t>
      </w:r>
      <w:r w:rsidR="009A42A8">
        <w:t>ožujka</w:t>
      </w:r>
      <w:r w:rsidR="001329AB">
        <w:t xml:space="preserve"> </w:t>
      </w:r>
      <w:r w:rsidR="009566A2">
        <w:t>20</w:t>
      </w:r>
      <w:r w:rsidR="00E34EFC">
        <w:t>1</w:t>
      </w:r>
      <w:r w:rsidR="004060EE">
        <w:t>7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D27D73">
        <w:t>lanom ispunjenja obveza (čl.</w:t>
      </w:r>
      <w:r w:rsidR="00AF6AE0">
        <w:t>48. st.1.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</w:t>
      </w:r>
      <w:r w:rsidR="00D27D73">
        <w:t>ici e-oglasna ploča sudova (čl.</w:t>
      </w:r>
      <w:r>
        <w:t>25. st.2. ZSP-a).</w:t>
      </w:r>
    </w:p>
    <w:sectPr w:rsidSect="00CB4934" w:rsidR="00B40156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11B" w:rsidR="005A411B">
      <w:r>
        <w:separator/>
      </w:r>
    </w:p>
  </w:endnote>
  <w:endnote w:id="0" w:type="continuationSeparator">
    <w:p w:rsidRDefault="005A411B" w:rsidR="005A4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11B" w:rsidR="005A411B">
      <w:r>
        <w:separator/>
      </w:r>
    </w:p>
  </w:footnote>
  <w:footnote w:id="0" w:type="continuationSeparator">
    <w:p w:rsidRDefault="005A411B" w:rsidR="005A4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2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</w:t>
    </w:r>
    <w:r w:rsidR="009A42A8">
      <w:t>2</w:t>
    </w:r>
    <w:r w:rsidR="004060EE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60F69"/>
    <w:rsid w:val="0009557A"/>
    <w:rsid w:val="001178EC"/>
    <w:rsid w:val="001329AB"/>
    <w:rsid w:val="00136DCF"/>
    <w:rsid w:val="00151023"/>
    <w:rsid w:val="00154EDB"/>
    <w:rsid w:val="001710CC"/>
    <w:rsid w:val="001B7C3B"/>
    <w:rsid w:val="002326E9"/>
    <w:rsid w:val="002461C0"/>
    <w:rsid w:val="002C7D7F"/>
    <w:rsid w:val="002D15D1"/>
    <w:rsid w:val="002D74B3"/>
    <w:rsid w:val="00305CA6"/>
    <w:rsid w:val="00344D8F"/>
    <w:rsid w:val="003B1D32"/>
    <w:rsid w:val="003B4368"/>
    <w:rsid w:val="003D17BA"/>
    <w:rsid w:val="003D7CB8"/>
    <w:rsid w:val="003E0349"/>
    <w:rsid w:val="004060EE"/>
    <w:rsid w:val="0042288A"/>
    <w:rsid w:val="00453C35"/>
    <w:rsid w:val="004734CC"/>
    <w:rsid w:val="004E28E6"/>
    <w:rsid w:val="00510AD4"/>
    <w:rsid w:val="005624E7"/>
    <w:rsid w:val="005A1B04"/>
    <w:rsid w:val="005A411B"/>
    <w:rsid w:val="005B1E85"/>
    <w:rsid w:val="00655471"/>
    <w:rsid w:val="006626FF"/>
    <w:rsid w:val="00695EDE"/>
    <w:rsid w:val="006B5530"/>
    <w:rsid w:val="006D15E9"/>
    <w:rsid w:val="007064BB"/>
    <w:rsid w:val="007317A3"/>
    <w:rsid w:val="00764B1C"/>
    <w:rsid w:val="00773FC7"/>
    <w:rsid w:val="007A6DBF"/>
    <w:rsid w:val="007B0FEE"/>
    <w:rsid w:val="007E41D5"/>
    <w:rsid w:val="007F125C"/>
    <w:rsid w:val="00855D28"/>
    <w:rsid w:val="008B5FA1"/>
    <w:rsid w:val="00913843"/>
    <w:rsid w:val="009566A2"/>
    <w:rsid w:val="00966B9D"/>
    <w:rsid w:val="009A42A8"/>
    <w:rsid w:val="009D3CD2"/>
    <w:rsid w:val="00A318D5"/>
    <w:rsid w:val="00A538B5"/>
    <w:rsid w:val="00AF6AE0"/>
    <w:rsid w:val="00B1217E"/>
    <w:rsid w:val="00B40156"/>
    <w:rsid w:val="00B43B79"/>
    <w:rsid w:val="00B45140"/>
    <w:rsid w:val="00B53E13"/>
    <w:rsid w:val="00B9496B"/>
    <w:rsid w:val="00BD018A"/>
    <w:rsid w:val="00C202C7"/>
    <w:rsid w:val="00C6192A"/>
    <w:rsid w:val="00C9293C"/>
    <w:rsid w:val="00CB4934"/>
    <w:rsid w:val="00CD5CC4"/>
    <w:rsid w:val="00CF267E"/>
    <w:rsid w:val="00D21D14"/>
    <w:rsid w:val="00D25B55"/>
    <w:rsid w:val="00D27D73"/>
    <w:rsid w:val="00D47921"/>
    <w:rsid w:val="00D92CA8"/>
    <w:rsid w:val="00E34EFC"/>
    <w:rsid w:val="00E42AC2"/>
    <w:rsid w:val="00E46C32"/>
    <w:rsid w:val="00E60C6B"/>
    <w:rsid w:val="00E735C8"/>
    <w:rsid w:val="00EC5262"/>
    <w:rsid w:val="00EC635F"/>
    <w:rsid w:val="00EE2554"/>
    <w:rsid w:val="00F05C18"/>
    <w:rsid w:val="00F45669"/>
    <w:rsid w:val="00F5159D"/>
    <w:rsid w:val="00F540E1"/>
    <w:rsid w:val="00F5649F"/>
    <w:rsid w:val="00FC580E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Uroda</izvorni_sadrzaj>
    <derivirana_varijabla naziv="DomainObject.Predmet.StrankaFormated_1">  Mirjana Uroda</derivirana_varijabla>
  </DomainObject.Predmet.StrankaFormated>
  <DomainObject.Predmet.StrankaFormatedOIB>
    <izvorni_sadrzaj>  Mirjana Uroda, OIB 89264848682</izvorni_sadrzaj>
    <derivirana_varijabla naziv="DomainObject.Predmet.StrankaFormatedOIB_1">  Mirjana Uroda, OIB 89264848682</derivirana_varijabla>
  </DomainObject.Predmet.StrankaFormatedOIB>
  <DomainObject.Predmet.StrankaFormatedWithAdress>
    <izvorni_sadrzaj> Mirjana Uroda, Kralja Zvonimira 107, 22213 Pirovac</izvorni_sadrzaj>
    <derivirana_varijabla naziv="DomainObject.Predmet.StrankaFormatedWithAdress_1"> Mirjana Uroda, Kralja Zvonimira 107, 22213 Pirovac</derivirana_varijabla>
  </DomainObject.Predmet.StrankaFormatedWithAdress>
  <DomainObject.Predmet.StrankaFormatedWithAdressOIB>
    <izvorni_sadrzaj> Mirjana Uroda, OIB 89264848682, Kralja Zvonimira 107, 22213 Pirovac</izvorni_sadrzaj>
    <derivirana_varijabla naziv="DomainObject.Predmet.StrankaFormatedWithAdressOIB_1"> Mirjana Uroda, OIB 89264848682, Kralja Zvonimira 107, 22213 Pirovac</derivirana_varijabla>
  </DomainObject.Predmet.StrankaFormatedWithAdressOIB>
  <DomainObject.Predmet.StrankaWithAdress>
    <izvorni_sadrzaj>Mirjana Uroda Kralja Zvonimira 107,22213 Pirovac</izvorni_sadrzaj>
    <derivirana_varijabla naziv="DomainObject.Predmet.StrankaWithAdress_1">Mirjana Uroda Kralja Zvonimira 107,22213 Pirovac</derivirana_varijabla>
  </DomainObject.Predmet.StrankaWithAdress>
  <DomainObject.Predmet.StrankaWithAdressOIB>
    <izvorni_sadrzaj>Mirjana Uroda, OIB 89264848682, Kralja Zvonimira 107,22213 Pirovac</izvorni_sadrzaj>
    <derivirana_varijabla naziv="DomainObject.Predmet.StrankaWithAdressOIB_1">Mirjana Uroda, OIB 89264848682, Kralja Zvonimira 107,22213 Pirovac</derivirana_varijabla>
  </DomainObject.Predmet.StrankaWithAdressOIB>
  <DomainObject.Predmet.StrankaNazivFormated>
    <izvorni_sadrzaj>Mirjana Uroda</izvorni_sadrzaj>
    <derivirana_varijabla naziv="DomainObject.Predmet.StrankaNazivFormated_1">Mirjana Uroda</derivirana_varijabla>
  </DomainObject.Predmet.StrankaNazivFormated>
  <DomainObject.Predmet.StrankaNazivFormatedOIB>
    <izvorni_sadrzaj>Mirjana Uroda, OIB 89264848682</izvorni_sadrzaj>
    <derivirana_varijabla naziv="DomainObject.Predmet.StrankaNazivFormatedOIB_1">Mirjana Uroda, OIB 89264848682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Mirjana Uroda</item>
    </izvorni_sadrzaj>
    <derivirana_varijabla naziv="DomainObject.Predmet.StrankaListFormated_1">
      <item>Mirjana Uroda</item>
    </derivirana_varijabla>
  </DomainObject.Predmet.StrankaListFormated>
  <DomainObject.Predmet.StrankaListFormatedOIB>
    <izvorni_sadrzaj>
      <item>Mirjana Uroda, OIB 89264848682</item>
    </izvorni_sadrzaj>
    <derivirana_varijabla naziv="DomainObject.Predmet.StrankaListFormatedOIB_1">
      <item>Mirjana Uroda, OIB 89264848682</item>
    </derivirana_varijabla>
  </DomainObject.Predmet.StrankaListFormatedOIB>
  <DomainObject.Predmet.StrankaListFormatedWithAdress>
    <izvorni_sadrzaj>
      <item>Mirjana Uroda, Kralja Zvonimira 107, 22213 Pirovac</item>
    </izvorni_sadrzaj>
    <derivirana_varijabla naziv="DomainObject.Predmet.StrankaListFormatedWithAdress_1">
      <item>Mirjana Uroda, Kralja Zvonimira 107, 22213 Pirovac</item>
    </derivirana_varijabla>
  </DomainObject.Predmet.StrankaListFormatedWithAdress>
  <DomainObject.Predmet.StrankaListFormatedWithAdressOIB>
    <izvorni_sadrzaj>
      <item>Mirjana Uroda, OIB 89264848682, Kralja Zvonimira 107, 22213 Pirovac</item>
    </izvorni_sadrzaj>
    <derivirana_varijabla naziv="DomainObject.Predmet.StrankaListFormatedWithAdressOIB_1">
      <item>Mirjana Uroda, OIB 89264848682, Kralja Zvonimira 107, 22213 Pirovac</item>
    </derivirana_varijabla>
  </DomainObject.Predmet.StrankaListFormatedWithAdressOIB>
  <DomainObject.Predmet.StrankaListNazivFormated>
    <izvorni_sadrzaj>
      <item>Mirjana Uroda</item>
    </izvorni_sadrzaj>
    <derivirana_varijabla naziv="DomainObject.Predmet.StrankaListNazivFormated_1">
      <item>Mirjana Uroda</item>
    </derivirana_varijabla>
  </DomainObject.Predmet.StrankaListNazivFormated>
  <DomainObject.Predmet.StrankaListNazivFormatedOIB>
    <izvorni_sadrzaj>
      <item>Mirjana Uroda, OIB 89264848682</item>
    </izvorni_sadrzaj>
    <derivirana_varijabla naziv="DomainObject.Predmet.StrankaListNazivFormatedOIB_1">
      <item>Mirjana Uroda, OIB 89264848682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Marija Jandras Crnalić</item>
    </izvorni_sadrzaj>
    <derivirana_varijabla naziv="DomainObject.Predmet.OstaliListFormated_1">
      <item>Matea Marija Jandras Crnalić</item>
    </derivirana_varijabla>
  </DomainObject.Predmet.OstaliListFormated>
  <DomainObject.Predmet.OstaliListFormatedOIB>
    <izvorni_sadrzaj>
      <item>Matea Marija Jandras Crnalić</item>
    </izvorni_sadrzaj>
    <derivirana_varijabla naziv="DomainObject.Predmet.OstaliListFormatedOIB_1">
      <item>Matea Marija Jandras Crnalić</item>
    </derivirana_varijabla>
  </DomainObject.Predmet.OstaliListFormatedOIB>
  <DomainObject.Predmet.OstaliListFormatedWithAdress>
    <izvorni_sadrzaj>
      <item>Matea Marija Jandras Crnalić, Samoborska cesta 222, 10000 Zagreb</item>
    </izvorni_sadrzaj>
    <derivirana_varijabla naziv="DomainObject.Predmet.OstaliListFormatedWithAdress_1">
      <item>Matea Marija Jandras Crnalić, Samoborska cesta 222, 10000 Zagreb</item>
    </derivirana_varijabla>
  </DomainObject.Predmet.OstaliListFormatedWithAdress>
  <DomainObject.Predmet.OstaliListFormatedWithAdressOIB>
    <izvorni_sadrzaj>
      <item>Matea Marija Jandras Crnalić, Samoborska cesta 222, 10000 Zagreb</item>
    </izvorni_sadrzaj>
    <derivirana_varijabla naziv="DomainObject.Predmet.OstaliListFormatedWithAdressOIB_1">
      <item>Matea Marija Jandras Crnalić, Samoborska cesta 222, 10000 Zagreb</item>
    </derivirana_varijabla>
  </DomainObject.Predmet.OstaliListFormatedWithAdressOIB>
  <DomainObject.Predmet.OstaliListNazivFormated>
    <izvorni_sadrzaj>
      <item>Matea Marija Jandras Crnalić</item>
    </izvorni_sadrzaj>
    <derivirana_varijabla naziv="DomainObject.Predmet.OstaliListNazivFormated_1">
      <item>Matea Marija Jandras Crnalić</item>
    </derivirana_varijabla>
  </DomainObject.Predmet.OstaliListNazivFormated>
  <DomainObject.Predmet.OstaliListNazivFormatedOIB>
    <izvorni_sadrzaj>
      <item>Matea Marija Jandras Crnalić</item>
    </izvorni_sadrzaj>
    <derivirana_varijabla naziv="DomainObject.Predmet.OstaliListNazivFormatedOIB_1">
      <item>Matea Marija Jandras Crnalić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Uroda</izvorni_sadrzaj>
    <derivirana_varijabla naziv="DomainObject.Predmet.StrankaIDrugi_1">Mirjana Uroda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Uroda, OIB 89264848682, Kralja Zvonimira 107, 22213 Pirovac</izvorni_sadrzaj>
    <derivirana_varijabla naziv="DomainObject.Predmet.StrankaIDrugiAdressOIB_1">Mirjana Uroda, OIB 89264848682, Kralja Zvonimira 107, 22213 Pirovac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Uroda</item>
      <item>Matea Marija Jandras Crnalić</item>
    </izvorni_sadrzaj>
    <derivirana_varijabla naziv="DomainObject.Predmet.SudioniciListNaziv_1">
      <item>Mirjana Uroda</item>
      <item>Matea Marija Jandras Crnalić</item>
    </derivirana_varijabla>
  </DomainObject.Predmet.SudioniciListNaziv>
  <DomainObject.Predmet.SudioniciListAdressOIB>
    <izvorni_sadrzaj>
      <item>Mirjana Uroda, OIB 89264848682, Kralja Zvonimira 107,22213 Pirovac</item>
      <item>Matea Marija Jandras Crnalić, Samoborska cesta 222,10000 Zagreb</item>
    </izvorni_sadrzaj>
    <derivirana_varijabla naziv="DomainObject.Predmet.SudioniciListAdressOIB_1">
      <item>Mirjana Uroda, OIB 89264848682, Kralja Zvonimira 107,22213 Pirovac</item>
      <item>Matea Marija Jandras Crnalić, Samoborska cesta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89264848682</item>
      <item>, OIB null</item>
    </izvorni_sadrzaj>
    <derivirana_varijabla naziv="DomainObject.Predmet.SudioniciListNazivOIB_1">
      <item>, OIB 89264848682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AD9F4-50B1-4BFF-A9E7-EDE4E3407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514</properties:Words>
  <properties:Characters>2933</properties:Characters>
  <properties:Lines>87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2017-03-02T11:59:00Z</dcterms:created>
  <dc:creator>RH - TDU</dc:creator>
  <cp:lastModifiedBy>Ana Kević Brakus</cp:lastModifiedBy>
  <cp:lastPrinted>2017-03-02T12:24:00Z</cp:lastPrinted>
  <dcterms:modified xmlns:xsi="http://www.w3.org/2001/XMLSchema-instance" xsi:type="dcterms:W3CDTF">2017-03-02T12:29:00Z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