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dae3" w14:paraId="719dae3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544A9B">
        <w:t>1672/16-13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>Trgovački sud u Osijeku, po stečajnoj sutkinji Nadi Roso, u s</w:t>
      </w:r>
      <w:r w:rsidR="00E36E48">
        <w:t>tečajnom predmetu predlagatelja</w:t>
      </w:r>
      <w:r w:rsidRPr="001F430D">
        <w:t xml:space="preserve"> </w:t>
      </w:r>
      <w:r w:rsidR="00E36E48">
        <w:t xml:space="preserve">Financijska agencija OIB 85821130368, Regionalni centar Osijek, Podružnica Osijek L. Jagera 3 za otvaranje stečajnog postupka nad dužnikom </w:t>
      </w:r>
      <w:r w:rsidR="00544A9B">
        <w:t>SABINA HABJANOVIĆ j.d.o.o., Ivana Vajde 5, Donji Miholjac, OIB: 17504365055, MBS: 030130232</w:t>
      </w:r>
      <w:r w:rsidRPr="00D14516">
        <w:t>,</w:t>
      </w:r>
      <w:r>
        <w:t xml:space="preserve"> dana </w:t>
      </w:r>
      <w:r w:rsidR="00544A9B">
        <w:t>6. travnja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Sabina Habjanović, OIB: 26549290800, Donji Miholjac, Ivana Vajde 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544A9B">
        <w:t>1672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544A9B">
        <w:t>Sabina Habjanović, OIB: 26549290800, Donji Miholjac, Ivana Vajde 5</w:t>
      </w:r>
      <w:r w:rsidR="003364CE">
        <w:t>,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544A9B">
        <w:t>1672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44A9B">
        <w:t>Sabina Habjanović, OIB: 26549290800, Donji Miholjac, Ivana Vajde 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544A9B">
        <w:t>Sabina Habjanović, OIB: 26549290800, Donji Miholjac, Ivana Vajde 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544A9B">
        <w:t>1672/16-13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544A9B">
        <w:rPr>
          <w:bCs/>
        </w:rPr>
        <w:t>11. svibnja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544A9B">
        <w:t>SABINA HABJANOVIĆ j.d.o.o., Ivana Vajde 5, Donji Miholjac, OIB: 17504365055, MBS: 030130232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544A9B">
        <w:t>1672</w:t>
      </w:r>
      <w:r w:rsidR="007D3892">
        <w:t xml:space="preserve">/16 od </w:t>
      </w:r>
      <w:r w:rsidR="00544A9B">
        <w:t>21. lipnja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544A9B">
        <w:t>Sabina Habjanović, OIB: 26549290800, Donji Miholjac, Ivana Vajde 5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544A9B">
        <w:t>1672</w:t>
      </w:r>
      <w:r w:rsidR="007D3892">
        <w:t xml:space="preserve">/16 od </w:t>
      </w:r>
      <w:r w:rsidR="00544A9B">
        <w:t>28</w:t>
      </w:r>
      <w:r w:rsidR="00E36E48">
        <w:t>. veljače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544A9B">
        <w:t>1672</w:t>
      </w:r>
      <w:r w:rsidR="007D3892">
        <w:t>/16</w:t>
      </w:r>
      <w:r w:rsidR="004C05DB">
        <w:t xml:space="preserve"> od </w:t>
      </w:r>
      <w:r w:rsidR="00544A9B">
        <w:t>21.6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544A9B">
        <w:t xml:space="preserve">Sabina Habjanović, OIB: 26549290800, Donji Miholjac, Ivana Vajde 5 </w:t>
      </w:r>
      <w:r w:rsidR="003E6B02">
        <w:t xml:space="preserve">zaprimio je dana </w:t>
      </w:r>
      <w:r w:rsidR="00544A9B">
        <w:t>4. srpnja</w:t>
      </w:r>
      <w:r w:rsidR="00EF648D">
        <w:t xml:space="preserve"> 2016. g. a</w:t>
      </w:r>
      <w:r w:rsidR="003E6B02">
        <w:t xml:space="preserve"> z</w:t>
      </w:r>
      <w:r w:rsidR="000E06CF">
        <w:t xml:space="preserve">aključak od </w:t>
      </w:r>
      <w:r w:rsidR="00544A9B">
        <w:t>28</w:t>
      </w:r>
      <w:r w:rsidR="002812EE">
        <w:t>.2</w:t>
      </w:r>
      <w:r w:rsidR="008357C3">
        <w:t>.2017</w:t>
      </w:r>
      <w:r w:rsidR="000E06CF">
        <w:t xml:space="preserve">. g. zaprimio je </w:t>
      </w:r>
      <w:r w:rsidR="00544A9B">
        <w:t>9</w:t>
      </w:r>
      <w:r w:rsidR="002812EE">
        <w:t xml:space="preserve">. </w:t>
      </w:r>
      <w:r w:rsidR="00544A9B">
        <w:t>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B44FF">
        <w:t>6. travnja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6B44FF">
        <w:t>6/5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044E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8044E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HABJANOVIĆ jednostavno društvo s ograničenom odgovornošću za trgovinu i usluge</izvorni_sadrzaj>
    <derivirana_varijabla naziv="DomainObject.Predmet.ProtustrankaFormated_1">  SABINA HABJANOVIĆ jednostavno društvo s ograničenom odgovornošću za trgovinu i usluge</derivirana_varijabla>
  </DomainObject.Predmet.ProtustrankaFormated>
  <DomainObject.Predmet.ProtustrankaFormatedOIB>
    <izvorni_sadrzaj>  SABINA HABJANOVIĆ jednostavno društvo s ograničenom odgovornošću za trgovinu i usluge, OIB 17504365055</izvorni_sadrzaj>
    <derivirana_varijabla naziv="DomainObject.Predmet.ProtustrankaFormatedOIB_1">  SABINA HABJANOVIĆ jednostavno društvo s ograničenom odgovornošću za trgovinu i usluge, OIB 17504365055</derivirana_varijabla>
  </DomainObject.Predmet.ProtustrankaFormatedOIB>
  <DomainObject.Predmet.ProtustrankaFormatedWithAdress>
    <izvorni_sadrzaj> SABINA HABJANOVIĆ jednostavno društvo s ograničenom odgovornošću za trgovinu i usluge, Ivana Vajde 5, 31540 Donji Miholjac</izvorni_sadrzaj>
    <derivirana_varijabla naziv="DomainObject.Predmet.ProtustrankaFormatedWithAdress_1"> SABINA HABJANOVIĆ jednostavno društvo s ograničenom odgovornošću za trgovinu i usluge, Ivana Vajde 5, 31540 Donji Miholjac</derivirana_varijabla>
  </DomainObject.Predmet.ProtustrankaFormatedWithAdress>
  <DomainObject.Predmet.ProtustrankaFormatedWithAdressOIB>
    <izvorni_sadrzaj> SABINA HABJANOVIĆ jednostavno društvo s ograničenom odgovornošću za trgovinu i usluge, OIB 17504365055, Ivana Vajde 5, 31540 Donji Miholjac</izvorni_sadrzaj>
    <derivirana_varijabla naziv="DomainObject.Predmet.ProtustrankaFormatedWithAdressOIB_1"> SABINA HABJANOVIĆ jednostavno društvo s ograničenom odgovornošću za trgovinu i usluge, OIB 17504365055, Ivana Vajde 5, 31540 Donji Miholjac</derivirana_varijabla>
  </DomainObject.Predmet.ProtustrankaFormatedWithAdressOIB>
  <DomainObject.Predmet.ProtustrankaWithAdress>
    <izvorni_sadrzaj>SABINA HABJANOVIĆ jednostavno društvo s ograničenom odgovornošću za trgovinu i usluge Ivana Vajde 5, 31540 Donji Miholjac</izvorni_sadrzaj>
    <derivirana_varijabla naziv="DomainObject.Predmet.ProtustrankaWithAdress_1">SABINA HABJANOVIĆ jednostavno društvo s ograničenom odgovornošću za trgovinu i usluge Ivana Vajde 5, 31540 Donji Miholjac</derivirana_varijabla>
  </DomainObject.Predmet.ProtustrankaWithAdress>
  <DomainObject.Predmet.ProtustrankaWithAdressOIB>
    <izvorni_sadrzaj>SABINA HABJANOVIĆ jednostavno društvo s ograničenom odgovornošću za trgovinu i usluge, OIB 17504365055, Ivana Vajde 5, 31540 Donji Miholjac</izvorni_sadrzaj>
    <derivirana_varijabla naziv="DomainObject.Predmet.ProtustrankaWithAdressOIB_1">SABINA HABJANOVIĆ jednostavno društvo s ograničenom odgovornošću za trgovinu i usluge, OIB 17504365055, Ivana Vajde 5, 31540 Donji Miholjac</derivirana_varijabla>
  </DomainObject.Predmet.ProtustrankaWithAdressOIB>
  <DomainObject.Predmet.ProtustrankaNazivFormated>
    <izvorni_sadrzaj>SABINA HABJANOVIĆ jednostavno društvo s ograničenom odgovornošću za trgovinu i usluge</izvorni_sadrzaj>
    <derivirana_varijabla naziv="DomainObject.Predmet.ProtustrankaNazivFormated_1">SABINA HABJANOVIĆ jednostavno društvo s ograničenom odgovornošću za trgovinu i usluge</derivirana_varijabla>
  </DomainObject.Predmet.ProtustrankaNazivFormated>
  <DomainObject.Predmet.ProtustrankaNazivFormatedOIB>
    <izvorni_sadrzaj>SABINA HABJANOVIĆ jednostavno društvo s ograničenom odgovornošću za trgovinu i usluge, OIB 17504365055</izvorni_sadrzaj>
    <derivirana_varijabla naziv="DomainObject.Predmet.ProtustrankaNazivFormatedOIB_1">SABINA HABJANOVIĆ jednostavno društvo s ograničenom odgovornošću za trgovinu i usluge, OIB 17504365055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SABINA HABJANOVIĆ jednostavno društvo s ograničenom odgovornošću za trgovinu i usluge</item>
    </izvorni_sadrzaj>
    <derivirana_varijabla naziv="DomainObject.Predmet.ProtuStrankaListFormated_1">
      <item>SABINA HABJANOVIĆ jednostavno društvo s ograničenom odgovornošću za trgovinu i usluge</item>
    </derivirana_varijabla>
  </DomainObject.Predmet.ProtuStrankaListFormated>
  <DomainObject.Predmet.ProtuStrankaListFormatedOIB>
    <izvorni_sadrzaj>
      <item>SABINA HABJANOVIĆ jednostavno društvo s ograničenom odgovornošću za trgovinu i usluge, OIB 17504365055</item>
    </izvorni_sadrzaj>
    <derivirana_varijabla naziv="DomainObject.Predmet.ProtuStrankaListFormatedOIB_1">
      <item>SABINA HABJANOVIĆ jednostavno društvo s ograničenom odgovornošću za trgovinu i usluge, OIB 17504365055</item>
    </derivirana_varijabla>
  </DomainObject.Predmet.ProtuStrankaListFormatedOIB>
  <DomainObject.Predmet.ProtuStrankaListFormatedWithAdress>
    <izvorni_sadrzaj>
      <item>SABINA HABJANOVIĆ jednostavno društvo s ograničenom odgovornošću za trgovinu i usluge, Ivana Vajde 5, 31540 Donji Miholjac</item>
    </izvorni_sadrzaj>
    <derivirana_varijabla naziv="DomainObject.Predmet.ProtuStrankaListFormatedWithAdress_1">
      <item>SABINA HABJANOVIĆ jednostavno društvo s ograničenom odgovornošću za trgovinu i usluge, Ivana Vajde 5, 31540 Donji Miholjac</item>
    </derivirana_varijabla>
  </DomainObject.Predmet.ProtuStrankaListFormatedWithAdress>
  <DomainObject.Predmet.ProtuStrankaListFormatedWithAdressOIB>
    <izvorni_sadrzaj>
      <item>SABINA HABJANOVIĆ jednostavno društvo s ograničenom odgovornošću za trgovinu i usluge, OIB 17504365055, Ivana Vajde 5, 31540 Donji Miholjac</item>
    </izvorni_sadrzaj>
    <derivirana_varijabla naziv="DomainObject.Predmet.ProtuStrankaListFormatedWithAdressOIB_1">
      <item>SABINA HABJANOVIĆ jednostavno društvo s ograničenom odgovornošću za trgovinu i usluge, OIB 17504365055, Ivana Vajde 5, 31540 Donji Miholjac</item>
    </derivirana_varijabla>
  </DomainObject.Predmet.ProtuStrankaListFormatedWithAdressOIB>
  <DomainObject.Predmet.ProtuStrankaListNazivFormated>
    <izvorni_sadrzaj>
      <item>SABINA HABJANOVIĆ jednostavno društvo s ograničenom odgovornošću za trgovinu i usluge</item>
    </izvorni_sadrzaj>
    <derivirana_varijabla naziv="DomainObject.Predmet.ProtuStrankaListNazivFormated_1">
      <item>SABINA HABJANOVIĆ jednostavno društvo s ograničenom odgovornošću za trgovinu i usluge</item>
    </derivirana_varijabla>
  </DomainObject.Predmet.ProtuStrankaListNazivFormated>
  <DomainObject.Predmet.ProtuStrankaListNazivFormatedOIB>
    <izvorni_sadrzaj>
      <item>SABINA HABJANOVIĆ jednostavno društvo s ograničenom odgovornošću za trgovinu i usluge, OIB 17504365055</item>
    </izvorni_sadrzaj>
    <derivirana_varijabla naziv="DomainObject.Predmet.ProtuStrankaListNazivFormatedOIB_1">
      <item>SABINA HABJANOVIĆ jednostavno društvo s ograničenom odgovornošću za trgovinu i usluge, OIB 17504365055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SABINA HABJANOVIĆ jednostavno društvo s ograničenom odgovornošću za trgovinu i usluge</izvorni_sadrzaj>
    <derivirana_varijabla naziv="DomainObject.Predmet.ProtustrankaIDrugi_1">SABINA HABJANOVIĆ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SABINA HABJANOVIĆ jednostavno društvo s ograničenom odgovornošću za trgovinu i usluge, OIB 17504365055, Ivana Vajde 5, 31540 Donji Miholjac</izvorni_sadrzaj>
    <derivirana_varijabla naziv="DomainObject.Predmet.ProtustrankaIDrugiAdressOIB_1">SABINA HABJANOVIĆ jednostavno društvo s ograničenom odgovornošću za trgovinu i usluge, OIB 17504365055,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SABINA HABJANOVIĆ jednostavno društvo s ograničenom odgovornošću za trgovinu i usluge</item>
    </izvorni_sadrzaj>
    <derivirana_varijabla naziv="DomainObject.Predmet.SudioniciListNaziv_1">
      <item>FINA RC OSIJEK</item>
      <item>SABINA HABJANOVIĆ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SABINA HABJANOVIĆ jednostavno društvo s ograničenom odgovornošću za trgovinu i usluge, OIB 17504365055, Ivana Vajde 5,31540 Donji Miholjac</item>
    </izvorni_sadrzaj>
    <derivirana_varijabla naziv="DomainObject.Predmet.SudioniciListAdressOIB_1">
      <item>FINA RC OSIJEK, OIB 85821130368</item>
      <item>SABINA HABJANOVIĆ jednostavno društvo s ograničenom odgovornošću za trgovinu i usluge, OIB 17504365055,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17504365055</item>
    </izvorni_sadrzaj>
    <derivirana_varijabla naziv="DomainObject.Predmet.SudioniciListNazivOIB_1">
      <item>, OIB 85821130368</item>
      <item>, OIB 17504365055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27A83-B80D-45D8-BD0D-3E2889F94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3316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2017-04-06T06:10:00Z</dcterms:created>
  <dc:creator>Korisnik</dc:creator>
  <cp:lastModifiedBy>Žana Bem</cp:lastModifiedBy>
  <cp:lastPrinted>2017-01-11T07:11:00Z</cp:lastPrinted>
  <dcterms:modified xmlns:xsi="http://www.w3.org/2001/XMLSchema-instance" xsi:type="dcterms:W3CDTF">2017-04-06T06:12:00Z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