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ec90" w14:paraId="fe0ec90" w:rsidRDefault="00BB2FD9" w:rsidR="00C02265" w:rsidRPr="00C438E4">
      <w:pPr>
        <w15:collapsed w:val="false"/>
      </w:pPr>
      <w:bookmarkStart w:name="_GoBack" w:id="0"/>
      <w:bookmarkEnd w:id="0"/>
      <w:r w:rsidRPr="00C438E4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0D3" w:rsidRPr="00C438E4">
        <w:t xml:space="preserve">                                               </w:t>
      </w:r>
    </w:p>
    <w:p w:rsidRDefault="00FB40D3" w:rsidP="001E340C" w:rsidR="00FB40D3" w:rsidRPr="00C438E4">
      <w:pPr>
        <w:jc w:val="right"/>
      </w:pPr>
      <w:r w:rsidRPr="00C438E4">
        <w:t xml:space="preserve">                                                                </w:t>
      </w:r>
      <w:r w:rsidR="0003098B" w:rsidRPr="00C438E4">
        <w:t>3</w:t>
      </w:r>
      <w:r w:rsidRPr="00C438E4">
        <w:t xml:space="preserve">  St-</w:t>
      </w:r>
      <w:r w:rsidR="00C438E4" w:rsidRPr="00C438E4">
        <w:t>1642/11</w:t>
      </w:r>
    </w:p>
    <w:p w:rsidRDefault="00FB40D3" w:rsidR="00FB40D3" w:rsidRPr="00C438E4"/>
    <w:p w:rsidRDefault="0003098B" w:rsidR="00FB40D3" w:rsidRPr="00C438E4">
      <w:r w:rsidRPr="00C438E4">
        <w:t>REPUBLIKA HRVATSKA</w:t>
      </w:r>
    </w:p>
    <w:p w:rsidRDefault="0003098B" w:rsidR="0003098B" w:rsidRPr="00C438E4">
      <w:r w:rsidRPr="00C438E4">
        <w:t>TRGOVAČKI SUD U ZAGREBU</w:t>
      </w:r>
    </w:p>
    <w:p w:rsidRDefault="0003098B" w:rsidR="0003098B" w:rsidRPr="00C438E4">
      <w:r w:rsidRPr="00C438E4">
        <w:t xml:space="preserve">STALNA SLUŽBA </w:t>
      </w:r>
    </w:p>
    <w:p w:rsidRDefault="00650259" w:rsidR="00650259" w:rsidRPr="00C438E4">
      <w:r w:rsidRPr="00C438E4">
        <w:t>Karlovac, Trg hrvatskih branitelja 1/III</w:t>
      </w:r>
    </w:p>
    <w:p w:rsidRDefault="002B1A94" w:rsidR="002B1A94" w:rsidRPr="00C438E4"/>
    <w:p w:rsidRDefault="00650259" w:rsidP="00650259" w:rsidR="00650259" w:rsidRPr="00C438E4">
      <w:pPr>
        <w:jc w:val="center"/>
      </w:pPr>
      <w:r w:rsidRPr="00C438E4">
        <w:t>R E P U B L I K A  H R V A T S K A</w:t>
      </w:r>
    </w:p>
    <w:p w:rsidRDefault="00D55817" w:rsidP="00650259" w:rsidR="00FB40D3" w:rsidRPr="00C438E4">
      <w:pPr>
        <w:jc w:val="center"/>
      </w:pPr>
      <w:r w:rsidRPr="00C438E4">
        <w:t>R J E Š E N J E</w:t>
      </w:r>
    </w:p>
    <w:p w:rsidRDefault="002B1A94" w:rsidP="00D55817" w:rsidR="002B1A94" w:rsidRPr="00C438E4">
      <w:pPr>
        <w:jc w:val="center"/>
      </w:pPr>
    </w:p>
    <w:p w:rsidRDefault="00FB40D3" w:rsidP="00AB3267" w:rsidR="00AB3267" w:rsidRPr="00C438E4">
      <w:pPr>
        <w:jc w:val="both"/>
      </w:pPr>
      <w:r w:rsidRPr="00C438E4">
        <w:t xml:space="preserve"> </w:t>
      </w:r>
      <w:r w:rsidR="00A276A6" w:rsidRPr="00C438E4">
        <w:tab/>
      </w:r>
      <w:r w:rsidR="00AB3267" w:rsidRPr="00C438E4">
        <w:t xml:space="preserve">Trgovački sud u Zagrebu, Stalna služba u Karlovcu, po stečajnom sucu Vesni Fundurulić Perišin, u stečajnom postupku nad stečajnim dužnikom </w:t>
      </w:r>
      <w:r w:rsidR="00C438E4" w:rsidRPr="00C438E4">
        <w:rPr>
          <w:sz w:val="22"/>
          <w:szCs w:val="22"/>
        </w:rPr>
        <w:t>GUMI-PAĐEN d.o.o. Duga Resa, Gornje Mrzlo Polje 166, OIB: 79114902440</w:t>
      </w:r>
      <w:r w:rsidR="00AB3267" w:rsidRPr="00C438E4">
        <w:t xml:space="preserve">, </w:t>
      </w:r>
      <w:r w:rsidR="00650259" w:rsidRPr="00C438E4">
        <w:t xml:space="preserve">po prijedlogu stečajnog upravitelja, radi završne diobe, </w:t>
      </w:r>
      <w:r w:rsidR="00C438E4" w:rsidRPr="00C438E4">
        <w:t>24. srpnja 2015.</w:t>
      </w:r>
    </w:p>
    <w:p w:rsidRDefault="00FB40D3" w:rsidP="00FB40D3" w:rsidR="00FB40D3" w:rsidRPr="00C438E4">
      <w:pPr>
        <w:jc w:val="both"/>
      </w:pPr>
    </w:p>
    <w:p w:rsidRDefault="00D55817" w:rsidP="00A276A6" w:rsidR="00FB40D3" w:rsidRPr="00C438E4">
      <w:pPr>
        <w:jc w:val="center"/>
      </w:pPr>
      <w:r w:rsidRPr="00C438E4">
        <w:t xml:space="preserve">r i j e š i o </w:t>
      </w:r>
      <w:r w:rsidR="00FB40D3" w:rsidRPr="00C438E4">
        <w:t xml:space="preserve">  j e</w:t>
      </w:r>
    </w:p>
    <w:p w:rsidRDefault="00434093" w:rsidP="00434093" w:rsidR="008E2E5F" w:rsidRPr="00C438E4">
      <w:pPr>
        <w:jc w:val="both"/>
      </w:pPr>
      <w:r w:rsidRPr="00C438E4">
        <w:tab/>
      </w:r>
    </w:p>
    <w:p w:rsidRDefault="002B1A94" w:rsidP="00C438E4" w:rsidR="00650259" w:rsidRPr="00C438E4">
      <w:pPr>
        <w:numPr>
          <w:ilvl w:val="0"/>
          <w:numId w:val="12"/>
        </w:numPr>
        <w:jc w:val="both"/>
      </w:pPr>
      <w:r w:rsidRPr="00C438E4">
        <w:t>Određuje se završno ročište vjerovnika u stečajnom postupku broj St-</w:t>
      </w:r>
      <w:r w:rsidR="00C438E4" w:rsidRPr="00C438E4">
        <w:t>1642/11</w:t>
      </w:r>
      <w:r w:rsidRPr="00C438E4">
        <w:t xml:space="preserve"> nad stečajnim dužnikom </w:t>
      </w:r>
      <w:r w:rsidR="00C438E4" w:rsidRPr="00C438E4">
        <w:rPr>
          <w:sz w:val="22"/>
          <w:szCs w:val="22"/>
        </w:rPr>
        <w:t>GUMI-PAĐEN d.o.o. Duga Resa, Gornje Mrzlo Polje 166, OIB: 79114902440</w:t>
      </w:r>
      <w:r w:rsidRPr="00C438E4">
        <w:t>, za dan</w:t>
      </w:r>
    </w:p>
    <w:p w:rsidRDefault="002B1A94" w:rsidP="002B1A94" w:rsidR="002B1A94" w:rsidRPr="00C438E4">
      <w:pPr>
        <w:jc w:val="both"/>
      </w:pPr>
    </w:p>
    <w:p w:rsidRDefault="00BB2FD9" w:rsidP="002B1A94" w:rsidR="002B1A94" w:rsidRPr="00C438E4">
      <w:pPr>
        <w:jc w:val="center"/>
        <w:rPr>
          <w:b/>
        </w:rPr>
      </w:pPr>
      <w:r w:rsidRPr="00C438E4">
        <w:rPr>
          <w:b/>
        </w:rPr>
        <w:t xml:space="preserve">25. rujna 2015. u 12,00 sati </w:t>
      </w:r>
    </w:p>
    <w:p w:rsidRDefault="002B1A94" w:rsidP="002B1A94" w:rsidR="002B1A94" w:rsidRPr="00C438E4">
      <w:pPr>
        <w:jc w:val="both"/>
      </w:pPr>
    </w:p>
    <w:p w:rsidRDefault="002B1A94" w:rsidP="002B1A94" w:rsidR="002B1A94" w:rsidRPr="00C438E4">
      <w:pPr>
        <w:jc w:val="both"/>
      </w:pPr>
      <w:r w:rsidRPr="00C438E4">
        <w:t xml:space="preserve"> kod Trgovačkog suda u Zagrebu, Stalna služba, Karlovac, Trg hrvatskih branitelja 1/III, soba broj 339, sa sljedećim dnevnim redom:</w:t>
      </w:r>
    </w:p>
    <w:p w:rsidRDefault="002B1A94" w:rsidP="002B1A94" w:rsidR="002B1A94" w:rsidRPr="00C438E4">
      <w:pPr>
        <w:jc w:val="both"/>
      </w:pPr>
    </w:p>
    <w:p w:rsidRDefault="002B1A94" w:rsidP="002B1A94" w:rsidR="002B1A94" w:rsidRPr="00C438E4">
      <w:pPr>
        <w:numPr>
          <w:ilvl w:val="0"/>
          <w:numId w:val="11"/>
        </w:numPr>
        <w:jc w:val="both"/>
      </w:pPr>
      <w:r w:rsidRPr="00C438E4">
        <w:t>Završno izvješće stečajnog upravitelja</w:t>
      </w:r>
    </w:p>
    <w:p w:rsidRDefault="002B1A94" w:rsidP="002B1A94" w:rsidR="002B1A94" w:rsidRPr="00C438E4">
      <w:pPr>
        <w:numPr>
          <w:ilvl w:val="0"/>
          <w:numId w:val="11"/>
        </w:numPr>
        <w:jc w:val="both"/>
      </w:pPr>
      <w:r w:rsidRPr="00C438E4">
        <w:t>Raspravljanje o završnom računu stečajnog upravitelja</w:t>
      </w:r>
    </w:p>
    <w:p w:rsidRDefault="002B1A94" w:rsidP="002B1A94" w:rsidR="002B1A94" w:rsidRPr="00C438E4">
      <w:pPr>
        <w:numPr>
          <w:ilvl w:val="0"/>
          <w:numId w:val="11"/>
        </w:numPr>
        <w:jc w:val="both"/>
      </w:pPr>
      <w:r w:rsidRPr="00C438E4">
        <w:t>Podnošenje prigovora na završni diobeni popis.</w:t>
      </w:r>
    </w:p>
    <w:p w:rsidRDefault="002B1A94" w:rsidP="002B1A94" w:rsidR="002B1A94" w:rsidRPr="00C438E4">
      <w:pPr>
        <w:jc w:val="both"/>
      </w:pPr>
    </w:p>
    <w:p w:rsidRDefault="00BB2FD9" w:rsidP="002B1A94" w:rsidR="002B1A94" w:rsidRPr="00C438E4">
      <w:pPr>
        <w:jc w:val="both"/>
      </w:pPr>
      <w:r w:rsidRPr="00C438E4">
        <w:t>II.</w:t>
      </w:r>
      <w:r w:rsidR="002B1A94" w:rsidRPr="00C438E4">
        <w:t xml:space="preserve"> Ovo će se rješenje objaviti na oglasnoj ploči ovog suda i u Narodnim novinama. </w:t>
      </w:r>
    </w:p>
    <w:p w:rsidRDefault="00650259" w:rsidP="00650259" w:rsidR="00650259" w:rsidRPr="00C438E4">
      <w:pPr>
        <w:ind w:left="180"/>
        <w:jc w:val="both"/>
      </w:pPr>
      <w:r w:rsidRPr="00C438E4">
        <w:t xml:space="preserve"> </w:t>
      </w:r>
    </w:p>
    <w:p w:rsidRDefault="002B1A94" w:rsidP="00650259" w:rsidR="002B1A94" w:rsidRPr="00C438E4">
      <w:pPr>
        <w:ind w:left="180"/>
        <w:jc w:val="both"/>
      </w:pPr>
    </w:p>
    <w:p w:rsidRDefault="002B1A94" w:rsidP="00650259" w:rsidR="002B1A94" w:rsidRPr="00C438E4">
      <w:pPr>
        <w:ind w:left="180"/>
        <w:jc w:val="both"/>
      </w:pPr>
    </w:p>
    <w:p w:rsidRDefault="002B1A94" w:rsidP="00650259" w:rsidR="002B1A94" w:rsidRPr="00C438E4">
      <w:pPr>
        <w:ind w:left="180"/>
        <w:jc w:val="both"/>
      </w:pPr>
    </w:p>
    <w:p w:rsidRDefault="002B1A94" w:rsidP="00650259" w:rsidR="002B1A94" w:rsidRPr="00C438E4">
      <w:pPr>
        <w:ind w:left="180"/>
        <w:jc w:val="both"/>
      </w:pPr>
    </w:p>
    <w:p w:rsidRDefault="009C6295" w:rsidP="00650259" w:rsidR="009C6295" w:rsidRPr="00C438E4">
      <w:pPr>
        <w:ind w:left="360"/>
        <w:jc w:val="center"/>
      </w:pPr>
      <w:r w:rsidRPr="00C438E4">
        <w:t>Obrazloženje</w:t>
      </w:r>
    </w:p>
    <w:p w:rsidRDefault="00FA57DC" w:rsidP="009C6295" w:rsidR="00FA57DC" w:rsidRPr="00C438E4">
      <w:pPr>
        <w:jc w:val="center"/>
      </w:pPr>
    </w:p>
    <w:p w:rsidRDefault="00650259" w:rsidP="00C81288" w:rsidR="002B1A94" w:rsidRPr="00C438E4">
      <w:pPr>
        <w:ind w:firstLine="708"/>
        <w:jc w:val="both"/>
      </w:pPr>
      <w:r w:rsidRPr="00C438E4">
        <w:t>Temeljem odredbe čl. 19</w:t>
      </w:r>
      <w:r w:rsidR="002B1A94" w:rsidRPr="00C438E4">
        <w:t>3</w:t>
      </w:r>
      <w:r w:rsidRPr="00C438E4">
        <w:t>. Stečajnog zakona („Narodne novine“ broj 44/96, 29/99, 129/00, 197/03, 82/06, 123/06, 116/10, 133/12</w:t>
      </w:r>
      <w:r w:rsidR="00C438E4">
        <w:t>, 45/13</w:t>
      </w:r>
      <w:r w:rsidRPr="00C438E4">
        <w:t xml:space="preserve"> – dalje SZ) </w:t>
      </w:r>
      <w:r w:rsidR="002B1A94" w:rsidRPr="00C438E4">
        <w:t xml:space="preserve">riješeno je kao u izreci. </w:t>
      </w:r>
    </w:p>
    <w:p w:rsidRDefault="002B1A94" w:rsidP="00C81288" w:rsidR="002B1A94" w:rsidRPr="00C438E4">
      <w:pPr>
        <w:ind w:firstLine="708"/>
        <w:jc w:val="both"/>
      </w:pPr>
    </w:p>
    <w:p w:rsidRDefault="002B1A94" w:rsidP="00BA70DC" w:rsidR="00BA70DC" w:rsidRPr="00C438E4">
      <w:pPr>
        <w:tabs>
          <w:tab w:pos="1980" w:val="left"/>
        </w:tabs>
        <w:jc w:val="center"/>
      </w:pPr>
      <w:r w:rsidRPr="00C438E4">
        <w:t>U K</w:t>
      </w:r>
      <w:r w:rsidR="00BA70DC" w:rsidRPr="00C438E4">
        <w:t xml:space="preserve">arlovcu </w:t>
      </w:r>
      <w:r w:rsidR="00BB2FD9" w:rsidRPr="00C438E4">
        <w:t xml:space="preserve">24. srpnja 2015. </w:t>
      </w:r>
    </w:p>
    <w:p w:rsidRDefault="009C6295" w:rsidP="009C6295" w:rsidR="009C6295" w:rsidRPr="00C438E4">
      <w:pPr>
        <w:jc w:val="both"/>
      </w:pPr>
    </w:p>
    <w:p w:rsidRDefault="008E2E5F" w:rsidP="00EB27A4" w:rsidR="008E2E5F" w:rsidRPr="00C438E4">
      <w:pPr>
        <w:ind w:firstLine="708"/>
        <w:jc w:val="both"/>
      </w:pPr>
    </w:p>
    <w:p w:rsidRDefault="00650259" w:rsidP="00A276A6" w:rsidR="00A276A6" w:rsidRPr="00C438E4">
      <w:pPr>
        <w:jc w:val="right"/>
      </w:pPr>
      <w:r w:rsidRPr="00C438E4">
        <w:t>Stečajni sudac</w:t>
      </w:r>
      <w:r w:rsidR="00A276A6" w:rsidRPr="00C438E4">
        <w:t>:</w:t>
      </w:r>
    </w:p>
    <w:p w:rsidRDefault="00A276A6" w:rsidP="009F1FDD" w:rsidR="002B1A94">
      <w:pPr>
        <w:jc w:val="right"/>
      </w:pPr>
      <w:r w:rsidRPr="00C438E4">
        <w:t>Vesna Fundurulić Perišin</w:t>
      </w:r>
      <w:r w:rsidR="00005244">
        <w:t>, v.r.</w:t>
      </w:r>
    </w:p>
    <w:p w:rsidRDefault="00005244" w:rsidP="009F1FDD" w:rsidR="00005244">
      <w:pPr>
        <w:jc w:val="right"/>
      </w:pPr>
    </w:p>
    <w:p w:rsidRDefault="00005244" w:rsidP="009F1FDD" w:rsidR="00005244">
      <w:pPr>
        <w:jc w:val="right"/>
      </w:pPr>
      <w:r>
        <w:t>Za točnost otpravka:</w:t>
      </w:r>
    </w:p>
    <w:p w:rsidRDefault="00005244" w:rsidP="009F1FDD" w:rsidR="00005244" w:rsidRPr="00C438E4">
      <w:pPr>
        <w:jc w:val="right"/>
      </w:pPr>
      <w:r>
        <w:t>Gordana Grčić</w:t>
      </w:r>
    </w:p>
    <w:p w:rsidRDefault="00B76A53" w:rsidP="00B76A53" w:rsidR="00B76A53" w:rsidRPr="00C438E4">
      <w:pPr>
        <w:jc w:val="both"/>
      </w:pPr>
      <w:r w:rsidRPr="00C438E4">
        <w:t>Dna:</w:t>
      </w:r>
    </w:p>
    <w:p w:rsidRDefault="00A13FEB" w:rsidP="00B76A53" w:rsidR="00B76A53" w:rsidRPr="00C438E4">
      <w:pPr>
        <w:numPr>
          <w:ilvl w:val="1"/>
          <w:numId w:val="5"/>
        </w:numPr>
        <w:jc w:val="both"/>
      </w:pPr>
      <w:r w:rsidRPr="00C438E4">
        <w:t>Stečajni upravitelj</w:t>
      </w:r>
    </w:p>
    <w:p w:rsidRDefault="002B1A94" w:rsidP="00B76A53" w:rsidR="002B1A94" w:rsidRPr="00C438E4">
      <w:pPr>
        <w:numPr>
          <w:ilvl w:val="1"/>
          <w:numId w:val="5"/>
        </w:numPr>
        <w:jc w:val="both"/>
      </w:pPr>
      <w:r w:rsidRPr="00C438E4">
        <w:t>Oglasna ploča</w:t>
      </w:r>
    </w:p>
    <w:p w:rsidRDefault="00CA443E" w:rsidP="00B76A53" w:rsidR="00FB3F34" w:rsidRPr="00C438E4">
      <w:pPr>
        <w:numPr>
          <w:ilvl w:val="1"/>
          <w:numId w:val="5"/>
        </w:numPr>
        <w:jc w:val="both"/>
      </w:pPr>
      <w:r w:rsidRPr="00C438E4">
        <w:t xml:space="preserve"> </w:t>
      </w:r>
      <w:r w:rsidR="00D55817" w:rsidRPr="00C438E4">
        <w:t>spis</w:t>
      </w:r>
    </w:p>
    <w:sectPr w:rsidSect="00005244" w:rsidR="00FB3F34" w:rsidRPr="00C438E4">
      <w:pgSz w:h="16838" w:w="11906"/>
      <w:pgMar w:gutter="0" w:footer="709" w:header="709" w:left="1418" w:bottom="249" w:right="1418" w:top="1418"/>
      <w:paperSrc w:other="2" w:firs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B906CE"/>
    <w:multiLevelType w:val="hybridMultilevel"/>
    <w:tmpl w:val="7B7E0E10"/>
    <w:lvl w:tplc="96826978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6">
    <w:nsid w:val="5CD102FE"/>
    <w:multiLevelType w:val="hybridMultilevel"/>
    <w:tmpl w:val="1F72BCAC"/>
    <w:lvl w:tplc="E66C664E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09178E4"/>
    <w:multiLevelType w:val="hybridMultilevel"/>
    <w:tmpl w:val="3B3E0E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640B1F"/>
    <w:multiLevelType w:val="hybridMultilevel"/>
    <w:tmpl w:val="217A95CE"/>
    <w:lvl w:tplc="BF325138" w:ilvl="0">
      <w:start w:val="1"/>
      <w:numFmt w:val="upp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244"/>
    <w:rsid w:val="00005755"/>
    <w:rsid w:val="00005A44"/>
    <w:rsid w:val="00014729"/>
    <w:rsid w:val="0003098B"/>
    <w:rsid w:val="00035E40"/>
    <w:rsid w:val="000509EE"/>
    <w:rsid w:val="00050CD0"/>
    <w:rsid w:val="00061E45"/>
    <w:rsid w:val="00075C52"/>
    <w:rsid w:val="0007799E"/>
    <w:rsid w:val="00083372"/>
    <w:rsid w:val="00086F64"/>
    <w:rsid w:val="0008782D"/>
    <w:rsid w:val="00094560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84DAC"/>
    <w:rsid w:val="00192A40"/>
    <w:rsid w:val="00192F3A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C2CC8"/>
    <w:rsid w:val="001D5646"/>
    <w:rsid w:val="001E340C"/>
    <w:rsid w:val="002039A7"/>
    <w:rsid w:val="0020533C"/>
    <w:rsid w:val="002167FC"/>
    <w:rsid w:val="00216E78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430F"/>
    <w:rsid w:val="0026001F"/>
    <w:rsid w:val="00265B36"/>
    <w:rsid w:val="00294462"/>
    <w:rsid w:val="00297B81"/>
    <w:rsid w:val="002A16B3"/>
    <w:rsid w:val="002A4A60"/>
    <w:rsid w:val="002B1A94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2D69"/>
    <w:rsid w:val="00303DA6"/>
    <w:rsid w:val="00304278"/>
    <w:rsid w:val="00316310"/>
    <w:rsid w:val="0032188B"/>
    <w:rsid w:val="0032659B"/>
    <w:rsid w:val="003265DE"/>
    <w:rsid w:val="00337775"/>
    <w:rsid w:val="003472D2"/>
    <w:rsid w:val="00347906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C2E1C"/>
    <w:rsid w:val="003D0BC3"/>
    <w:rsid w:val="003D0D2D"/>
    <w:rsid w:val="003D3FE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43F1F"/>
    <w:rsid w:val="00451EBE"/>
    <w:rsid w:val="00455C18"/>
    <w:rsid w:val="00463FD7"/>
    <w:rsid w:val="00464ECE"/>
    <w:rsid w:val="0048235F"/>
    <w:rsid w:val="00483396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D2853"/>
    <w:rsid w:val="004D4303"/>
    <w:rsid w:val="004E2214"/>
    <w:rsid w:val="004E3A40"/>
    <w:rsid w:val="004E3C99"/>
    <w:rsid w:val="004E5D96"/>
    <w:rsid w:val="004E7FE8"/>
    <w:rsid w:val="004F334E"/>
    <w:rsid w:val="004F40B4"/>
    <w:rsid w:val="004F5F89"/>
    <w:rsid w:val="00503B74"/>
    <w:rsid w:val="00504EB4"/>
    <w:rsid w:val="00511632"/>
    <w:rsid w:val="0051712B"/>
    <w:rsid w:val="0051758A"/>
    <w:rsid w:val="00526654"/>
    <w:rsid w:val="00544EE1"/>
    <w:rsid w:val="00550B89"/>
    <w:rsid w:val="005527EA"/>
    <w:rsid w:val="00561BD2"/>
    <w:rsid w:val="00561C8A"/>
    <w:rsid w:val="00580970"/>
    <w:rsid w:val="00582C02"/>
    <w:rsid w:val="00596053"/>
    <w:rsid w:val="00597A14"/>
    <w:rsid w:val="00597E6F"/>
    <w:rsid w:val="005A5AE5"/>
    <w:rsid w:val="005C1BF6"/>
    <w:rsid w:val="005C3F72"/>
    <w:rsid w:val="005D1C20"/>
    <w:rsid w:val="005D22F4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47F1F"/>
    <w:rsid w:val="00650259"/>
    <w:rsid w:val="00652DB5"/>
    <w:rsid w:val="006616E3"/>
    <w:rsid w:val="00661BA2"/>
    <w:rsid w:val="006667AC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6AEC"/>
    <w:rsid w:val="007345BD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51D7"/>
    <w:rsid w:val="00777BC6"/>
    <w:rsid w:val="00790E31"/>
    <w:rsid w:val="00790E34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5BA2"/>
    <w:rsid w:val="008368D3"/>
    <w:rsid w:val="00836DF2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86EF1"/>
    <w:rsid w:val="00896E9B"/>
    <w:rsid w:val="008A2193"/>
    <w:rsid w:val="008D0B4A"/>
    <w:rsid w:val="008D653E"/>
    <w:rsid w:val="008D7217"/>
    <w:rsid w:val="008E2E5F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C6295"/>
    <w:rsid w:val="009D32E3"/>
    <w:rsid w:val="009D42BB"/>
    <w:rsid w:val="009D5F10"/>
    <w:rsid w:val="009F1FDD"/>
    <w:rsid w:val="009F2CE1"/>
    <w:rsid w:val="009F6127"/>
    <w:rsid w:val="00A00404"/>
    <w:rsid w:val="00A02FA0"/>
    <w:rsid w:val="00A054DB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A2023"/>
    <w:rsid w:val="00AB3267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53382"/>
    <w:rsid w:val="00B66130"/>
    <w:rsid w:val="00B66B98"/>
    <w:rsid w:val="00B72B07"/>
    <w:rsid w:val="00B74D6D"/>
    <w:rsid w:val="00B76A53"/>
    <w:rsid w:val="00B81753"/>
    <w:rsid w:val="00B842A3"/>
    <w:rsid w:val="00B9239E"/>
    <w:rsid w:val="00B96B9C"/>
    <w:rsid w:val="00BA57DA"/>
    <w:rsid w:val="00BA5D4F"/>
    <w:rsid w:val="00BA5F6B"/>
    <w:rsid w:val="00BA70DC"/>
    <w:rsid w:val="00BA7BF6"/>
    <w:rsid w:val="00BB2FD9"/>
    <w:rsid w:val="00BB43A3"/>
    <w:rsid w:val="00BB5348"/>
    <w:rsid w:val="00BB6F99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60FF"/>
    <w:rsid w:val="00C26D16"/>
    <w:rsid w:val="00C32E49"/>
    <w:rsid w:val="00C3444C"/>
    <w:rsid w:val="00C3495B"/>
    <w:rsid w:val="00C4134F"/>
    <w:rsid w:val="00C42404"/>
    <w:rsid w:val="00C438E4"/>
    <w:rsid w:val="00C55FDB"/>
    <w:rsid w:val="00C66282"/>
    <w:rsid w:val="00C713B3"/>
    <w:rsid w:val="00C81288"/>
    <w:rsid w:val="00C84A31"/>
    <w:rsid w:val="00C85079"/>
    <w:rsid w:val="00C95BFD"/>
    <w:rsid w:val="00C965EC"/>
    <w:rsid w:val="00CA1D8E"/>
    <w:rsid w:val="00CA443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5817"/>
    <w:rsid w:val="00D61BCC"/>
    <w:rsid w:val="00D67D71"/>
    <w:rsid w:val="00D72E7D"/>
    <w:rsid w:val="00D74A67"/>
    <w:rsid w:val="00D76F05"/>
    <w:rsid w:val="00D86EE2"/>
    <w:rsid w:val="00D979A1"/>
    <w:rsid w:val="00DA46A5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401F2"/>
    <w:rsid w:val="00E4462A"/>
    <w:rsid w:val="00E52481"/>
    <w:rsid w:val="00E54A4E"/>
    <w:rsid w:val="00E65A5D"/>
    <w:rsid w:val="00E65C1D"/>
    <w:rsid w:val="00E65F30"/>
    <w:rsid w:val="00E76821"/>
    <w:rsid w:val="00E77E77"/>
    <w:rsid w:val="00E910BD"/>
    <w:rsid w:val="00E95E8A"/>
    <w:rsid w:val="00EA6702"/>
    <w:rsid w:val="00EB27A4"/>
    <w:rsid w:val="00EC1E5A"/>
    <w:rsid w:val="00ED0D0B"/>
    <w:rsid w:val="00ED3B50"/>
    <w:rsid w:val="00ED3FA5"/>
    <w:rsid w:val="00EE1B54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761B8"/>
    <w:rsid w:val="00F922CA"/>
    <w:rsid w:val="00FA57DC"/>
    <w:rsid w:val="00FB1B8E"/>
    <w:rsid w:val="00FB3F34"/>
    <w:rsid w:val="00FB40D3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position w:val="16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02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position w:val="16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02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2015.</izvorni_sadrzaj>
    <derivirana_varijabla naziv="DomainObject.DatumDonosenjaOdluke_1">24.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steč.postupka</izvorni_sadrzaj>
    <derivirana_varijabla naziv="DomainObject.Predmet.Opis_1">Prijedlog za pokretanje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St-1642/2011</izvorni_sadrzaj>
    <derivirana_varijabla naziv="DomainObject.Predmet.OznakaBroj_1">St-1642/2011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GUMI-PAĐEN d.o.o. Duga Resa</izvorni_sadrzaj>
    <derivirana_varijabla naziv="DomainObject.Predmet.ProtustrankaFormated_1">  GUMI-PAĐEN d.o.o. Duga Resa</derivirana_varijabla>
  </DomainObject.Predmet.ProtustrankaFormated>
  <DomainObject.Predmet.ProtustrankaFormatedOIB>
    <izvorni_sadrzaj>  GUMI-PAĐEN d.o.o. Duga Resa, OIB 79114902440</izvorni_sadrzaj>
    <derivirana_varijabla naziv="DomainObject.Predmet.ProtustrankaFormatedOIB_1">  GUMI-PAĐEN d.o.o. Duga Resa, OIB 79114902440</derivirana_varijabla>
  </DomainObject.Predmet.ProtustrankaFormatedOIB>
  <DomainObject.Predmet.ProtustrankaFormatedWithAdress>
    <izvorni_sadrzaj> GUMI-PAĐEN d.o.o. Duga Resa, Gornje Mrzlo Polje 166, Duga Resa</izvorni_sadrzaj>
    <derivirana_varijabla naziv="DomainObject.Predmet.ProtustrankaFormatedWithAdress_1"> GUMI-PAĐEN d.o.o. Duga Resa, Gornje Mrzlo Polje 166, Duga Resa</derivirana_varijabla>
  </DomainObject.Predmet.ProtustrankaFormatedWithAdress>
  <DomainObject.Predmet.ProtustrankaFormatedWithAdressOIB>
    <izvorni_sadrzaj> GUMI-PAĐEN d.o.o. Duga Resa, OIB 79114902440, Gornje Mrzlo Polje 166, Duga Resa</izvorni_sadrzaj>
    <derivirana_varijabla naziv="DomainObject.Predmet.ProtustrankaFormatedWithAdressOIB_1"> GUMI-PAĐEN d.o.o. Duga Resa, OIB 79114902440, Gornje Mrzlo Polje 166, Duga Resa</derivirana_varijabla>
  </DomainObject.Predmet.ProtustrankaFormatedWithAdressOIB>
  <DomainObject.Predmet.ProtustrankaWithAdress>
    <izvorni_sadrzaj>GUMI-PAĐEN d.o.o. Duga Resa Gornje Mrzlo Polje 166, Duga Resa</izvorni_sadrzaj>
    <derivirana_varijabla naziv="DomainObject.Predmet.ProtustrankaWithAdress_1">GUMI-PAĐEN d.o.o. Duga Resa Gornje Mrzlo Polje 166, Duga Resa</derivirana_varijabla>
  </DomainObject.Predmet.ProtustrankaWithAdress>
  <DomainObject.Predmet.ProtustrankaWithAdressOIB>
    <izvorni_sadrzaj>GUMI-PAĐEN d.o.o. Duga Resa, OIB 79114902440, Gornje Mrzlo Polje 166, Duga Resa</izvorni_sadrzaj>
    <derivirana_varijabla naziv="DomainObject.Predmet.ProtustrankaWithAdressOIB_1">GUMI-PAĐEN d.o.o. Duga Resa, OIB 79114902440, Gornje Mrzlo Polje 166, Duga Resa</derivirana_varijabla>
  </DomainObject.Predmet.ProtustrankaWithAdressOIB>
  <DomainObject.Predmet.ProtustrankaNazivFormated>
    <izvorni_sadrzaj>GUMI-PAĐEN d.o.o. Duga Resa</izvorni_sadrzaj>
    <derivirana_varijabla naziv="DomainObject.Predmet.ProtustrankaNazivFormated_1">GUMI-PAĐEN d.o.o. Duga Resa</derivirana_varijabla>
  </DomainObject.Predmet.ProtustrankaNazivFormated>
  <DomainObject.Predmet.ProtustrankaNazivFormatedOIB>
    <izvorni_sadrzaj>GUMI-PAĐEN d.o.o. Duga Resa, OIB 79114902440</izvorni_sadrzaj>
    <derivirana_varijabla naziv="DomainObject.Predmet.ProtustrankaNazivFormatedOIB_1">GUMI-PAĐEN d.o.o. Duga Resa, OIB 79114902440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KARLOVAC zastupanog po punomoćniku ŽDO u Karlovcu; PNEUMATIK društvo s ograničenom odgovornošću za trgovinu i usluge; Hypo Alpe Adria Bank d.d.</izvorni_sadrzaj>
    <derivirana_varijabla naziv="DomainObject.Predmet.StrankaFormated_1">  MINISTARSTVO FINANCIJA,POREZNA UPRAVA KARLOVAC zastupanog po punomoćniku ŽDO u Karlovcu; PNEUMATIK društvo s ograničenom odgovornošću za trgovinu i usluge; Hypo Alpe Adria Bank d.d.</derivirana_varijabla>
  </DomainObject.Predmet.StrankaFormated>
  <DomainObject.Predmet.StrankaFormatedOIB>
    <izvorni_sadrzaj>  MINISTARSTVO FINANCIJA,POREZNA UPRAVA KARLOVAC, OIB 18683136487 zastupanog po punomoćniku ŽDO u Karlovcu; PNEUMATIK društvo s ograničenom odgovornošću za trgovinu i usluge, OIB 95346421520; Hypo Alpe Adria Bank d.d.</izvorni_sadrzaj>
    <derivirana_varijabla naziv="DomainObject.Predmet.StrankaFormatedOIB_1">  MINISTARSTVO FINANCIJA,POREZNA UPRAVA KARLOVAC, OIB 18683136487 zastupanog po punomoćniku ŽDO u Karlovcu; PNEUMATIK društvo s ograničenom odgovornošću za trgovinu i usluge, OIB 95346421520; Hypo Alpe Adria Bank d.d.</derivirana_varijabla>
  </DomainObject.Predmet.StrankaFormatedOIB>
  <DomainObject.Predmet.StrankaFormatedWithAdress>
    <izvorni_sadrzaj> MINISTARSTVO FINANCIJA,POREZNA UPRAVA KARLOVAC zastupanog po punomoćniku ŽDO u Karlovcu; PNEUMATIK društvo s ograničenom odgovornošću za trgovinu i usluge, Turanj 79, Karlovac; Hypo Alpe Adria Bank d.d.</izvorni_sadrzaj>
    <derivirana_varijabla naziv="DomainObject.Predmet.StrankaFormatedWithAdress_1"> MINISTARSTVO FINANCIJA,POREZNA UPRAVA KARLOVAC zastupanog po punomoćniku ŽDO u Karlovcu; PNEUMATIK društvo s ograničenom odgovornošću za trgovinu i usluge, Turanj 79, Karlovac; Hypo Alpe Adria Bank d.d.</derivirana_varijabla>
  </DomainObject.Predmet.StrankaFormatedWithAdress>
  <DomainObject.Predmet.StrankaFormatedWithAdressOIB>
    <izvorni_sadrzaj> MINISTARSTVO FINANCIJA,POREZNA UPRAVA KARLOVAC, OIB 18683136487 zastupanog po punomoćniku ŽDO u Karlovcu; PNEUMATIK društvo s ograničenom odgovornošću za trgovinu i usluge, OIB 95346421520, Turanj 79, Karlovac; Hypo Alpe Adria Bank d.d.</izvorni_sadrzaj>
    <derivirana_varijabla naziv="DomainObject.Predmet.StrankaFormatedWithAdressOIB_1"> MINISTARSTVO FINANCIJA,POREZNA UPRAVA KARLOVAC, OIB 18683136487 zastupanog po punomoćniku ŽDO u Karlovcu; PNEUMATIK društvo s ograničenom odgovornošću za trgovinu i usluge, OIB 95346421520, Turanj 79, Karlovac; Hypo Alpe Adria Bank d.d.</derivirana_varijabla>
  </DomainObject.Predmet.StrankaFormatedWithAdressOIB>
  <DomainObject.Predmet.StrankaWithAdress>
    <izvorni_sadrzaj>MINISTARSTVO FINANCIJA,POREZNA UPRAVA KARLOVAC ,PNEUMATIK društvo s ograničenom odgovornošću za trgovinu i usluge Turanj 79,Karlovac,Hypo Alpe Adria Bank d.d. </izvorni_sadrzaj>
    <derivirana_varijabla naziv="DomainObject.Predmet.StrankaWithAdress_1">MINISTARSTVO FINANCIJA,POREZNA UPRAVA KARLOVAC ,PNEUMATIK društvo s ograničenom odgovornošću za trgovinu i usluge Turanj 79,Karlovac,Hypo Alpe Adria Bank d.d. </derivirana_varijabla>
  </DomainObject.Predmet.StrankaWithAdress>
  <DomainObject.Predmet.StrankaWithAdressOIB>
    <izvorni_sadrzaj>MINISTARSTVO FINANCIJA,POREZNA UPRAVA KARLOVAC, OIB 18683136487,PNEUMATIK društvo s ograničenom odgovornošću za trgovinu i usluge, OIB 95346421520, Turanj 79,Karlovac,Hypo Alpe Adria Bank d.d.</izvorni_sadrzaj>
    <derivirana_varijabla naziv="DomainObject.Predmet.StrankaWithAdressOIB_1">MINISTARSTVO FINANCIJA,POREZNA UPRAVA KARLOVAC, OIB 18683136487,PNEUMATIK društvo s ograničenom odgovornošću za trgovinu i usluge, OIB 95346421520, Turanj 79,Karlovac,Hypo Alpe Adria Bank d.d.</derivirana_varijabla>
  </DomainObject.Predmet.StrankaWithAdressOIB>
  <DomainObject.Predmet.StrankaNazivFormated>
    <izvorni_sadrzaj>MINISTARSTVO FINANCIJA,POREZNA UPRAVA KARLOVAC,PNEUMATIK društvo s ograničenom odgovornošću za trgovinu i usluge,Hypo Alpe Adria Bank d.d.</izvorni_sadrzaj>
    <derivirana_varijabla naziv="DomainObject.Predmet.StrankaNazivFormated_1">MINISTARSTVO FINANCIJA,POREZNA UPRAVA KARLOVAC,PNEUMATIK društvo s ograničenom odgovornošću za trgovinu i usluge,Hypo Alpe Adria Bank d.d.</derivirana_varijabla>
  </DomainObject.Predmet.StrankaNazivFormated>
  <DomainObject.Predmet.StrankaNazivFormatedOIB>
    <izvorni_sadrzaj>MINISTARSTVO FINANCIJA,POREZNA UPRAVA KARLOVAC, OIB 18683136487,PNEUMATIK društvo s ograničenom odgovornošću za trgovinu i usluge, OIB 95346421520,Hypo Alpe Adria Bank d.d.</izvorni_sadrzaj>
    <derivirana_varijabla naziv="DomainObject.Predmet.StrankaNazivFormatedOIB_1">MINISTARSTVO FINANCIJA,POREZNA UPRAVA KARLOVAC, OIB 18683136487,PNEUMATIK društvo s ograničenom odgovornošću za trgovinu i usluge, OIB 95346421520,Hypo Alpe Adria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MINISTARSTVO FINANCIJA,POREZNA UPRAVA KARLOVAC zastupanog po punomoćniku ŽDO u Karlovcu</item>
      <item>PNEUMATIK društvo s ograničenom odgovornošću za trgovinu i usluge</item>
      <item>Hypo Alpe Adria Bank d.d.</item>
    </izvorni_sadrzaj>
    <derivirana_varijabla naziv="DomainObject.Predmet.StrankaListFormated_1">
      <item>MINISTARSTVO FINANCIJA,POREZNA UPRAVA KARLOVAC zastupanog po punomoćniku ŽDO u Karlovcu</item>
      <item>PNEUMATIK društvo s ograničenom odgovornošću za trgovinu i usluge</item>
      <item>Hypo Alpe Adria Bank d.d.</item>
    </derivirana_varijabla>
  </DomainObject.Predmet.StrankaListFormated>
  <DomainObject.Predmet.StrankaListFormatedOIB>
    <izvorni_sadrzaj>
      <item>MINISTARSTVO FINANCIJA,POREZNA UPRAVA KARLOVAC, OIB 18683136487 zastupanog po punomoćniku ŽDO u Karlovcu</item>
      <item>PNEUMATIK društvo s ograničenom odgovornošću za trgovinu i usluge, OIB 95346421520</item>
      <item>Hypo Alpe Adria Bank d.d.</item>
    </izvorni_sadrzaj>
    <derivirana_varijabla naziv="DomainObject.Predmet.StrankaListFormatedOIB_1">
      <item>MINISTARSTVO FINANCIJA,POREZNA UPRAVA KARLOVAC, OIB 18683136487 zastupanog po punomoćniku ŽDO u Karlovcu</item>
      <item>PNEUMATIK društvo s ograničenom odgovornošću za trgovinu i usluge, OIB 95346421520</item>
      <item>Hypo Alpe Adria Bank d.d.</item>
    </derivirana_varijabla>
  </DomainObject.Predmet.StrankaListFormatedOIB>
  <DomainObject.Predmet.StrankaListFormatedWithAdress>
    <izvorni_sadrzaj>
      <item>MINISTARSTVO FINANCIJA,POREZNA UPRAVA KARLOVAC zastupanog po punomoćniku ŽDO u Karlovcu</item>
      <item>PNEUMATIK društvo s ograničenom odgovornošću za trgovinu i usluge, Turanj 79, Karlovac</item>
      <item>Hypo Alpe Adria Bank d.d.</item>
    </izvorni_sadrzaj>
    <derivirana_varijabla naziv="DomainObject.Predmet.StrankaListFormatedWithAdress_1">
      <item>MINISTARSTVO FINANCIJA,POREZNA UPRAVA KARLOVAC zastupanog po punomoćniku ŽDO u Karlovcu</item>
      <item>PNEUMATIK društvo s ograničenom odgovornošću za trgovinu i usluge, Turanj 79, Karlovac</item>
      <item>Hypo Alpe Adria Bank d.d.</item>
    </derivirana_varijabla>
  </DomainObject.Predmet.StrankaListFormatedWithAdress>
  <DomainObject.Predmet.StrankaListFormatedWithAdressOIB>
    <izvorni_sadrzaj>
      <item>MINISTARSTVO FINANCIJA,POREZNA UPRAVA KARLOVAC, OIB 18683136487 zastupanog po punomoćniku ŽDO u Karlovcu</item>
      <item>PNEUMATIK društvo s ograničenom odgovornošću za trgovinu i usluge, OIB 95346421520, Turanj 79, Karlovac</item>
      <item>Hypo Alpe Adria Bank d.d.</item>
    </izvorni_sadrzaj>
    <derivirana_varijabla naziv="DomainObject.Predmet.StrankaListFormatedWithAdressOIB_1">
      <item>MINISTARSTVO FINANCIJA,POREZNA UPRAVA KARLOVAC, OIB 18683136487 zastupanog po punomoćniku ŽDO u Karlovcu</item>
      <item>PNEUMATIK društvo s ograničenom odgovornošću za trgovinu i usluge, OIB 95346421520, Turanj 79, Karlovac</item>
      <item>Hypo Alpe Adria Bank d.d.</item>
    </derivirana_varijabla>
  </DomainObject.Predmet.StrankaListFormatedWithAdressOIB>
  <DomainObject.Predmet.StrankaListNazivFormated>
    <izvorni_sadrzaj>
      <item>MINISTARSTVO FINANCIJA,POREZNA UPRAVA KARLOVAC</item>
      <item>PNEUMATIK društvo s ograničenom odgovornošću za trgovinu i usluge</item>
      <item>Hypo Alpe Adria Bank d.d.</item>
    </izvorni_sadrzaj>
    <derivirana_varijabla naziv="DomainObject.Predmet.StrankaListNazivFormated_1">
      <item>MINISTARSTVO FINANCIJA,POREZNA UPRAVA KARLOVAC</item>
      <item>PNEUMATIK društvo s ograničenom odgovornošću za trgovinu i usluge</item>
      <item>Hypo Alpe Adria Bank d.d.</item>
    </derivirana_varijabla>
  </DomainObject.Predmet.StrankaListNazivFormated>
  <DomainObject.Predmet.StrankaListNazivFormatedOIB>
    <izvorni_sadrzaj>
      <item>MINISTARSTVO FINANCIJA,POREZNA UPRAVA KARLOVAC, OIB 18683136487</item>
      <item>PNEUMATIK društvo s ograničenom odgovornošću za trgovinu i usluge, OIB 95346421520</item>
      <item>Hypo Alpe Adria Bank d.d.</item>
    </izvorni_sadrzaj>
    <derivirana_varijabla naziv="DomainObject.Predmet.StrankaListNazivFormatedOIB_1">
      <item>MINISTARSTVO FINANCIJA,POREZNA UPRAVA KARLOVAC, OIB 18683136487</item>
      <item>PNEUMATIK društvo s ograničenom odgovornošću za trgovinu i usluge, OIB 95346421520</item>
      <item>Hypo Alpe Adria Bank d.d.</item>
    </derivirana_varijabla>
  </DomainObject.Predmet.StrankaListNazivFormatedOIB>
  <DomainObject.Predmet.ProtuStrankaListFormated>
    <izvorni_sadrzaj>
      <item>GUMI-PAĐEN d.o.o. Duga Resa</item>
    </izvorni_sadrzaj>
    <derivirana_varijabla naziv="DomainObject.Predmet.ProtuStrankaListFormated_1">
      <item>GUMI-PAĐEN d.o.o. Duga Resa</item>
    </derivirana_varijabla>
  </DomainObject.Predmet.ProtuStrankaListFormated>
  <DomainObject.Predmet.ProtuStrankaListFormatedOIB>
    <izvorni_sadrzaj>
      <item>GUMI-PAĐEN d.o.o. Duga Resa, OIB 79114902440</item>
    </izvorni_sadrzaj>
    <derivirana_varijabla naziv="DomainObject.Predmet.ProtuStrankaListFormatedOIB_1">
      <item>GUMI-PAĐEN d.o.o. Duga Resa, OIB 79114902440</item>
    </derivirana_varijabla>
  </DomainObject.Predmet.ProtuStrankaListFormatedOIB>
  <DomainObject.Predmet.ProtuStrankaListFormatedWithAdress>
    <izvorni_sadrzaj>
      <item>GUMI-PAĐEN d.o.o. Duga Resa, Gornje Mrzlo Polje 166, Duga Resa</item>
    </izvorni_sadrzaj>
    <derivirana_varijabla naziv="DomainObject.Predmet.ProtuStrankaListFormatedWithAdress_1">
      <item>GUMI-PAĐEN d.o.o. Duga Resa, Gornje Mrzlo Polje 166, Duga Resa</item>
    </derivirana_varijabla>
  </DomainObject.Predmet.ProtuStrankaListFormatedWithAdress>
  <DomainObject.Predmet.ProtuStrankaListFormatedWithAdressOIB>
    <izvorni_sadrzaj>
      <item>GUMI-PAĐEN d.o.o. Duga Resa, OIB 79114902440, Gornje Mrzlo Polje 166, Duga Resa</item>
    </izvorni_sadrzaj>
    <derivirana_varijabla naziv="DomainObject.Predmet.ProtuStrankaListFormatedWithAdressOIB_1">
      <item>GUMI-PAĐEN d.o.o. Duga Resa, OIB 79114902440, Gornje Mrzlo Polje 166, Duga Resa</item>
    </derivirana_varijabla>
  </DomainObject.Predmet.ProtuStrankaListFormatedWithAdressOIB>
  <DomainObject.Predmet.ProtuStrankaListNazivFormated>
    <izvorni_sadrzaj>
      <item>GUMI-PAĐEN d.o.o. Duga Resa</item>
    </izvorni_sadrzaj>
    <derivirana_varijabla naziv="DomainObject.Predmet.ProtuStrankaListNazivFormated_1">
      <item>GUMI-PAĐEN d.o.o. Duga Resa</item>
    </derivirana_varijabla>
  </DomainObject.Predmet.ProtuStrankaListNazivFormated>
  <DomainObject.Predmet.ProtuStrankaListNazivFormatedOIB>
    <izvorni_sadrzaj>
      <item>GUMI-PAĐEN d.o.o. Duga Resa, OIB 79114902440</item>
    </izvorni_sadrzaj>
    <derivirana_varijabla naziv="DomainObject.Predmet.ProtuStrankaListNazivFormatedOIB_1">
      <item>GUMI-PAĐEN d.o.o. Duga Resa, OIB 79114902440</item>
    </derivirana_varijabla>
  </DomainObject.Predmet.ProtuStrankaListNazivFormatedOIB>
  <DomainObject.Predmet.OstaliListFormated>
    <izvorni_sadrzaj>
      <item>ŽDO u Karlovcu punomoćnik sudionika u postupku MINISTARSTVO FINANCIJA,POREZNA UPRAVA KARLOVAC</item>
      <item>Jasna Brajdić</item>
      <item>Hypo Alpe Adria Bank d.d.</item>
    </izvorni_sadrzaj>
    <derivirana_varijabla naziv="DomainObject.Predmet.OstaliListFormated_1">
      <item>ŽDO u Karlovcu punomoćnik sudionika u postupku MINISTARSTVO FINANCIJA,POREZNA UPRAVA KARLOVAC</item>
      <item>Jasna Brajdić</item>
      <item>Hypo Alpe Adria Bank d.d.</item>
    </derivirana_varijabla>
  </DomainObject.Predmet.OstaliListFormated>
  <DomainObject.Predmet.OstaliListFormatedOIB>
    <izvorni_sadrzaj>
      <item>ŽDO u Karlovcu, OIB 96351974803 punomoćnik sudionika u postupku MINISTARSTVO FINANCIJA,POREZNA UPRAVA KARLOVAC</item>
      <item>Jasna Brajdić, OIB 02189566674</item>
      <item>Hypo Alpe Adria Bank d.d.</item>
    </izvorni_sadrzaj>
    <derivirana_varijabla naziv="DomainObject.Predmet.OstaliListFormatedOIB_1">
      <item>ŽDO u Karlovcu, OIB 96351974803 punomoćnik sudionika u postupku MINISTARSTVO FINANCIJA,POREZNA UPRAVA KARLOVAC</item>
      <item>Jasna Brajdić, OIB 02189566674</item>
      <item>Hypo Alpe Adria Bank d.d.</item>
    </derivirana_varijabla>
  </DomainObject.Predmet.OstaliListFormatedOIB>
  <DomainObject.Predmet.OstaliListFormatedWithAdress>
    <izvorni_sadrzaj>
      <item>ŽDO u Karlovcu punomoćnik sudionika u postupku MINISTARSTVO FINANCIJA,POREZNA UPRAVA KARLOVAC</item>
      <item>Jasna Brajdić, Donje Mrzlo Polje 96, Duga Resa</item>
      <item>Hypo Alpe Adria Bank d.d.</item>
    </izvorni_sadrzaj>
    <derivirana_varijabla naziv="DomainObject.Predmet.OstaliListFormatedWithAdress_1">
      <item>ŽDO u Karlovcu punomoćnik sudionika u postupku MINISTARSTVO FINANCIJA,POREZNA UPRAVA KARLOVAC</item>
      <item>Jasna Brajdić, Donje Mrzlo Polje 96, Duga Resa</item>
      <item>Hypo Alpe Adria Bank d.d.</item>
    </derivirana_varijabla>
  </DomainObject.Predmet.OstaliListFormatedWithAdress>
  <DomainObject.Predmet.OstaliListFormatedWithAdressOIB>
    <izvorni_sadrzaj>
      <item>ŽDO u Karlovcu, OIB 96351974803 punomoćnik sudionika u postupku MINISTARSTVO FINANCIJA,POREZNA UPRAVA KARLOVAC</item>
      <item>Jasna Brajdić, OIB 02189566674, Donje Mrzlo Polje 96, Duga Resa</item>
      <item>Hypo Alpe Adria Bank d.d.</item>
    </izvorni_sadrzaj>
    <derivirana_varijabla naziv="DomainObject.Predmet.OstaliListFormatedWithAdressOIB_1">
      <item>ŽDO u Karlovcu, OIB 96351974803 punomoćnik sudionika u postupku MINISTARSTVO FINANCIJA,POREZNA UPRAVA KARLOVAC</item>
      <item>Jasna Brajdić, OIB 02189566674, Donje Mrzlo Polje 96, Duga Resa</item>
      <item>Hypo Alpe Adria Bank d.d.</item>
    </derivirana_varijabla>
  </DomainObject.Predmet.OstaliListFormatedWithAdressOIB>
  <DomainObject.Predmet.OstaliListNazivFormated>
    <izvorni_sadrzaj>
      <item>ŽDO u Karlovcu</item>
      <item>Jasna Brajdić</item>
      <item>Hypo Alpe Adria Bank d.d.</item>
    </izvorni_sadrzaj>
    <derivirana_varijabla naziv="DomainObject.Predmet.OstaliListNazivFormated_1">
      <item>ŽDO u Karlovcu</item>
      <item>Jasna Brajdić</item>
      <item>Hypo Alpe Adria Bank d.d.</item>
    </derivirana_varijabla>
  </DomainObject.Predmet.OstaliListNazivFormated>
  <DomainObject.Predmet.OstaliListNazivFormatedOIB>
    <izvorni_sadrzaj>
      <item>ŽDO u Karlovcu, OIB 96351974803</item>
      <item>Jasna Brajdić, OIB 02189566674</item>
      <item>Hypo Alpe Adria Bank d.d.</item>
    </izvorni_sadrzaj>
    <derivirana_varijabla naziv="DomainObject.Predmet.OstaliListNazivFormatedOIB_1">
      <item>ŽDO u Karlovcu, OIB 96351974803</item>
      <item>Jasna Brajdić, OIB 02189566674</item>
      <item>Hypo Alpe Adria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2015.</izvorni_sadrzaj>
    <derivirana_varijabla naziv="DomainObject.Datum_1">24.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 KARLOVAC i dr.</izvorni_sadrzaj>
    <derivirana_varijabla naziv="DomainObject.Predmet.StrankaIDrugi_1">MINISTARSTVO FINANCIJA,POREZNA UPRAVA KARLOVAC i dr.</derivirana_varijabla>
  </DomainObject.Predmet.StrankaIDrugi>
  <DomainObject.Predmet.ProtustrankaIDrugi>
    <izvorni_sadrzaj>GUMI-PAĐEN d.o.o. Duga Resa</izvorni_sadrzaj>
    <derivirana_varijabla naziv="DomainObject.Predmet.ProtustrankaIDrugi_1">GUMI-PAĐEN d.o.o. Duga Resa</derivirana_varijabla>
  </DomainObject.Predmet.ProtustrankaIDrugi>
  <DomainObject.Predmet.StrankaIDrugiAdressOIB>
    <izvorni_sadrzaj>MINISTARSTVO FINANCIJA,POREZNA UPRAVA KARLOVAC, OIB 18683136487 i dr.</izvorni_sadrzaj>
    <derivirana_varijabla naziv="DomainObject.Predmet.StrankaIDrugiAdressOIB_1">MINISTARSTVO FINANCIJA,POREZNA UPRAVA KARLOVAC, OIB 18683136487 i dr.</derivirana_varijabla>
  </DomainObject.Predmet.StrankaIDrugiAdressOIB>
  <DomainObject.Predmet.ProtustrankaIDrugiAdressOIB>
    <izvorni_sadrzaj>GUMI-PAĐEN d.o.o. Duga Resa, OIB 79114902440, Gornje Mrzlo Polje 166, Duga Resa</izvorni_sadrzaj>
    <derivirana_varijabla naziv="DomainObject.Predmet.ProtustrankaIDrugiAdressOIB_1">GUMI-PAĐEN d.o.o. Duga Resa, OIB 79114902440, Gornje Mrzlo Polje 166,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 KARLOVAC</item>
      <item>GUMI-PAĐEN d.o.o. Duga Resa</item>
      <item>PNEUMATIK društvo s ograničenom odgovornošću za trgovinu i usluge</item>
      <item>Hypo Alpe Adria Bank d.d.</item>
      <item>ŽDO u Karlovcu</item>
      <item>Jasna Brajdić</item>
      <item>Hypo Alpe Adria Bank d.d.</item>
    </izvorni_sadrzaj>
    <derivirana_varijabla naziv="DomainObject.Predmet.SudioniciListNaziv_1">
      <item>MINISTARSTVO FINANCIJA,POREZNA UPRAVA KARLOVAC</item>
      <item>GUMI-PAĐEN d.o.o. Duga Resa</item>
      <item>PNEUMATIK društvo s ograničenom odgovornošću za trgovinu i usluge</item>
      <item>Hypo Alpe Adria Bank d.d.</item>
      <item>ŽDO u Karlovcu</item>
      <item>Jasna Brajdić</item>
      <item>Hypo Alpe Adria Bank d.d.</item>
    </derivirana_varijabla>
  </DomainObject.Predmet.SudioniciListNaziv>
  <DomainObject.Predmet.SudioniciListAdressOIB>
    <izvorni_sadrzaj>
      <item>MINISTARSTVO FINANCIJA,POREZNA UPRAVA KARLOVAC, OIB 18683136487</item>
      <item>GUMI-PAĐEN d.o.o. Duga Resa, OIB 79114902440, Gornje Mrzlo Polje 166,Duga Resa</item>
      <item>PNEUMATIK društvo s ograničenom odgovornošću za trgovinu i usluge, OIB 95346421520, Turanj 79,Karlovac</item>
      <item>Hypo Alpe Adria Bank d.d.</item>
      <item>ŽDO u Karlovcu, OIB 96351974803</item>
      <item>Jasna Brajdić, OIB 02189566674, Donje Mrzlo Polje 96,Duga Resa</item>
      <item>Hypo Alpe Adria Bank d.d.</item>
    </izvorni_sadrzaj>
    <derivirana_varijabla naziv="DomainObject.Predmet.SudioniciListAdressOIB_1">
      <item>MINISTARSTVO FINANCIJA,POREZNA UPRAVA KARLOVAC, OIB 18683136487</item>
      <item>GUMI-PAĐEN d.o.o. Duga Resa, OIB 79114902440, Gornje Mrzlo Polje 166,Duga Resa</item>
      <item>PNEUMATIK društvo s ograničenom odgovornošću za trgovinu i usluge, OIB 95346421520, Turanj 79,Karlovac</item>
      <item>Hypo Alpe Adria Bank d.d.</item>
      <item>ŽDO u Karlovcu, OIB 96351974803</item>
      <item>Jasna Brajdić, OIB 02189566674, Donje Mrzlo Polje 96,Duga Resa</item>
      <item>Hypo Alpe Adria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79114902440</item>
      <item>, OIB 95346421520</item>
      <item>, OIB null</item>
      <item>, OIB 96351974803</item>
      <item>, OIB 02189566674</item>
      <item>, OIB null</item>
    </izvorni_sadrzaj>
    <derivirana_varijabla naziv="DomainObject.Predmet.SudioniciListNazivOIB_1">
      <item>, OIB 18683136487</item>
      <item>, OIB 79114902440</item>
      <item>, OIB 95346421520</item>
      <item>, OIB null</item>
      <item>, OIB 96351974803</item>
      <item>, OIB 02189566674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1156</properties:Characters>
  <properties:Lines>54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2015-07-24T10:23:00Z</dcterms:created>
  <dc:creator>Korisnik</dc:creator>
  <cp:lastModifiedBy>Gordana Grčić</cp:lastModifiedBy>
  <cp:lastPrinted>2015-07-24T11:23:00Z</cp:lastPrinted>
  <dcterms:modified xmlns:xsi="http://www.w3.org/2001/XMLSchema-instance" xsi:type="dcterms:W3CDTF">2015-07-24T11:33:00Z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