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ebaa" w14:paraId="a5eebaa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27449C">
        <w:rPr>
          <w:sz w:val="22"/>
          <w:szCs w:val="22"/>
        </w:rPr>
        <w:t>584/18</w:t>
      </w:r>
      <w:r w:rsidR="00DA0998">
        <w:rPr>
          <w:sz w:val="22"/>
          <w:szCs w:val="22"/>
        </w:rPr>
        <w:t>-</w:t>
      </w:r>
      <w:r w:rsidR="00C61FF7">
        <w:rPr>
          <w:sz w:val="22"/>
          <w:szCs w:val="22"/>
        </w:rPr>
        <w:t>3</w:t>
      </w:r>
      <w:r w:rsidR="00DA0998">
        <w:rPr>
          <w:sz w:val="22"/>
          <w:szCs w:val="22"/>
        </w:rPr>
        <w:t xml:space="preserve">             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C61FF7" w:rsidR="0001726C">
      <w:pPr>
        <w:pStyle w:val="Tijeloteksta"/>
        <w:ind w:firstLine="708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>banjskih žrtava 19</w:t>
      </w:r>
      <w:r w:rsidR="00D30229">
        <w:t xml:space="preserve">95. 1, Zagreb, OIB 85821130368, </w:t>
      </w:r>
      <w:r>
        <w:t xml:space="preserve">za otvaranje stečajnog postupka nad dužnikom </w:t>
      </w:r>
      <w:r w:rsidR="00FA4804" w:rsidRPr="00FA4804">
        <w:t>PETA AVENIJA MARKETING j.d.o.o</w:t>
      </w:r>
      <w:r w:rsidR="00FA4804">
        <w:t xml:space="preserve"> Krapina, </w:t>
      </w:r>
      <w:proofErr w:type="spellStart"/>
      <w:r w:rsidR="00FA4804">
        <w:t>Mihaljekov</w:t>
      </w:r>
      <w:proofErr w:type="spellEnd"/>
      <w:r w:rsidR="00FA4804">
        <w:t xml:space="preserve"> </w:t>
      </w:r>
      <w:proofErr w:type="spellStart"/>
      <w:r w:rsidR="00FA4804">
        <w:t>Jarek</w:t>
      </w:r>
      <w:proofErr w:type="spellEnd"/>
      <w:r w:rsidR="00FA4804">
        <w:t xml:space="preserve"> 67, OIB </w:t>
      </w:r>
      <w:r w:rsidR="00FA4804" w:rsidRPr="00FA4804">
        <w:t>33953925965</w:t>
      </w:r>
      <w:r w:rsidR="00FA4804">
        <w:t xml:space="preserve">, MBS </w:t>
      </w:r>
      <w:r w:rsidR="00FA4804" w:rsidRPr="00FA4804">
        <w:t>080880669</w:t>
      </w:r>
      <w:r w:rsidR="00FA4804">
        <w:t xml:space="preserve">, dana 31. srpnja 2018.                                           </w:t>
      </w:r>
      <w:r w:rsidR="00973723">
        <w:t xml:space="preserve">                         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D74B3F">
        <w:t xml:space="preserve">Josip Broz, OIB </w:t>
      </w:r>
      <w:r w:rsidR="00D74B3F" w:rsidRPr="00D74B3F">
        <w:t>21879215752</w:t>
      </w:r>
      <w:r w:rsidR="003E3F92">
        <w:t xml:space="preserve">, </w:t>
      </w:r>
      <w:proofErr w:type="spellStart"/>
      <w:r w:rsidR="003E3F92">
        <w:t>Rav</w:t>
      </w:r>
      <w:r w:rsidR="00D74B3F">
        <w:t>ninsko</w:t>
      </w:r>
      <w:proofErr w:type="spellEnd"/>
      <w:r w:rsidR="00D74B3F">
        <w:t xml:space="preserve">, </w:t>
      </w:r>
      <w:proofErr w:type="spellStart"/>
      <w:r w:rsidR="00D74B3F">
        <w:t>Ravninsko</w:t>
      </w:r>
      <w:proofErr w:type="spellEnd"/>
      <w:r w:rsidR="00D74B3F">
        <w:t xml:space="preserve"> 20</w:t>
      </w:r>
      <w:r>
        <w:t xml:space="preserve"> da u roku od 8 (osam) dana od dana primitka ovog rješenja uplati:</w:t>
      </w:r>
    </w:p>
    <w:p w:rsidRDefault="00EC26B5" w:rsidP="0001726C" w:rsidR="0001726C">
      <w:pPr>
        <w:pStyle w:val="Tijeloteksta"/>
        <w:numPr>
          <w:ilvl w:val="0"/>
          <w:numId w:val="14"/>
        </w:numPr>
      </w:pPr>
      <w:r>
        <w:t xml:space="preserve">razliku </w:t>
      </w:r>
      <w:r w:rsidR="0001726C">
        <w:t>preduj</w:t>
      </w:r>
      <w:r>
        <w:t>ma</w:t>
      </w:r>
      <w:r w:rsidR="004F7E28">
        <w:t xml:space="preserve"> </w:t>
      </w:r>
      <w:r w:rsidR="00740595">
        <w:t xml:space="preserve">za namirenje troškova stečajnog postupka </w:t>
      </w:r>
      <w:r>
        <w:t xml:space="preserve">u iznosu od </w:t>
      </w:r>
      <w:r w:rsidR="00D74B3F">
        <w:t>4.654,15</w:t>
      </w:r>
      <w:r w:rsidR="006D65FC">
        <w:t xml:space="preserve"> kn</w:t>
      </w:r>
      <w:r w:rsidR="0001726C">
        <w:t xml:space="preserve"> na žiro račun Trgovačkog suda u Osijeku broj HR</w:t>
      </w:r>
      <w:r w:rsidR="00676AEB">
        <w:t xml:space="preserve"> 3</w:t>
      </w:r>
      <w:r w:rsidR="0001726C">
        <w:t>1 2390 0011 3000 0020 0 s pozivom na  broj HR05 272-</w:t>
      </w:r>
      <w:r w:rsidR="00D74B3F">
        <w:t>584</w:t>
      </w:r>
      <w:r w:rsidR="00983BCA">
        <w:t>-18</w:t>
      </w:r>
      <w:r w:rsidR="008F79EC">
        <w:t xml:space="preserve">  </w:t>
      </w:r>
      <w:r w:rsidR="005F0ABC">
        <w:t xml:space="preserve">  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</w:t>
      </w:r>
      <w:r w:rsidR="00956208">
        <w:t xml:space="preserve">a novčani iznos od </w:t>
      </w:r>
      <w:r w:rsidR="00D74B3F">
        <w:t>4.654,15</w:t>
      </w:r>
      <w:r w:rsidR="00740595">
        <w:t xml:space="preserve"> kn</w:t>
      </w:r>
      <w:r w:rsidR="00956208">
        <w:t>,</w:t>
      </w:r>
      <w:r>
        <w:t xml:space="preserve"> za koji je određena ovrha, zaplijeni i prenese na žiro račun Trgovačkog suda u Osijeku broj HR31 2390 0011 3000 0020 0 s pozivom na  broj HR05 272-</w:t>
      </w:r>
      <w:r w:rsidR="00AD63FC">
        <w:t>584</w:t>
      </w:r>
      <w:r w:rsidR="00983BCA"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BA0D86" w:rsidP="00847D9A" w:rsidR="00BA0D86"/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5619CB" w:rsidP="00BB7092" w:rsidR="00847D9A" w:rsidRPr="00847D9A">
      <w:pPr>
        <w:pStyle w:val="Tijeloteksta"/>
        <w:ind w:firstLine="708"/>
      </w:pPr>
      <w:r w:rsidRPr="00847D9A">
        <w:t xml:space="preserve">FINA Regionalni centar Zagreb je </w:t>
      </w:r>
      <w:r w:rsidR="00AD63FC">
        <w:t>24. kolovoza</w:t>
      </w:r>
      <w:r w:rsidR="00983BCA">
        <w:t>2</w:t>
      </w:r>
      <w:r w:rsidR="00AD63FC">
        <w:t xml:space="preserve"> </w:t>
      </w:r>
      <w:r w:rsidRPr="00847D9A">
        <w:t xml:space="preserve">017. dostavila Trgovačkom sudu u Zagrebu prijedlog za otvaranje stečajnog postupka nad dužnikom </w:t>
      </w:r>
      <w:r w:rsidR="00AD63FC">
        <w:t xml:space="preserve">PETA AVENIJA </w:t>
      </w:r>
      <w:r w:rsidR="00AD63FC">
        <w:lastRenderedPageBreak/>
        <w:t xml:space="preserve">MARKETING j.d.o.o Krapina, </w:t>
      </w:r>
      <w:proofErr w:type="spellStart"/>
      <w:r w:rsidR="00AD63FC">
        <w:t>Mihaljekov</w:t>
      </w:r>
      <w:proofErr w:type="spellEnd"/>
      <w:r w:rsidR="00AD63FC">
        <w:t xml:space="preserve"> </w:t>
      </w:r>
      <w:proofErr w:type="spellStart"/>
      <w:r w:rsidR="00AD63FC">
        <w:t>Jarek</w:t>
      </w:r>
      <w:proofErr w:type="spellEnd"/>
      <w:r w:rsidR="00AD63FC">
        <w:t xml:space="preserve"> 67, OIB 33953925965, MBS 080880669</w:t>
      </w:r>
      <w:r w:rsidR="00240F4A">
        <w:t xml:space="preserve">, </w:t>
      </w:r>
      <w:r w:rsidRPr="00847D9A">
        <w:t xml:space="preserve">Klasa: 110-07/17-01/04, </w:t>
      </w:r>
      <w:proofErr w:type="spellStart"/>
      <w:r w:rsidRPr="00847D9A">
        <w:t>Ur.broj</w:t>
      </w:r>
      <w:proofErr w:type="spellEnd"/>
      <w:r w:rsidRPr="00847D9A">
        <w:t>: 04-06-17-</w:t>
      </w:r>
      <w:r w:rsidR="00AD63FC">
        <w:t>4274</w:t>
      </w:r>
      <w:r w:rsidR="00847D9A" w:rsidRPr="00847D9A">
        <w:t xml:space="preserve"> jer na dan </w:t>
      </w:r>
      <w:r w:rsidR="005D0407">
        <w:t>2</w:t>
      </w:r>
      <w:r w:rsidR="006055BB">
        <w:t>1</w:t>
      </w:r>
      <w:r w:rsidR="005D0407">
        <w:t>. kolovoza 2</w:t>
      </w:r>
      <w:r w:rsidR="00FF5BB5">
        <w:t xml:space="preserve">017. </w:t>
      </w:r>
      <w:r w:rsidR="00847D9A" w:rsidRPr="00847D9A">
        <w:t xml:space="preserve"> ima evidentirane neizvršene osnove za plaćanje u neprekinutom razdoblju od 120 dana u ukupnom iznosu od </w:t>
      </w:r>
      <w:r w:rsidR="005D0407">
        <w:t>65.122,54</w:t>
      </w:r>
      <w:r w:rsidR="00847D9A" w:rsidRPr="00847D9A">
        <w:t xml:space="preserve"> kn. </w:t>
      </w:r>
    </w:p>
    <w:p w:rsidRDefault="005619CB" w:rsidP="00847D9A" w:rsidR="005619CB" w:rsidRPr="00847D9A">
      <w:pPr>
        <w:jc w:val="both"/>
      </w:pPr>
    </w:p>
    <w:p w:rsidRDefault="005619CB" w:rsidP="005619CB" w:rsidR="005619CB" w:rsidRPr="00847D9A">
      <w:pPr>
        <w:ind w:firstLine="720"/>
        <w:jc w:val="both"/>
      </w:pPr>
      <w:r w:rsidRPr="00847D9A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24AA4" w:rsidP="0001726C" w:rsidR="00C24AA4" w:rsidRPr="00847D9A">
      <w:pPr>
        <w:pStyle w:val="Tijeloteksta"/>
      </w:pPr>
    </w:p>
    <w:p w:rsidRDefault="00C24AA4" w:rsidP="009D4F4C" w:rsidR="00597AE0">
      <w:pPr>
        <w:pStyle w:val="Tijeloteksta"/>
      </w:pPr>
      <w:r w:rsidRPr="00847D9A"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 w:rsidRPr="00847D9A">
        <w:t xml:space="preserve"> </w:t>
      </w:r>
      <w:r w:rsidRPr="00847D9A">
        <w:t>stav 1. SZ dužna</w:t>
      </w:r>
      <w:r w:rsidR="007625F1" w:rsidRPr="00847D9A">
        <w:t xml:space="preserve"> </w:t>
      </w:r>
      <w:r w:rsidRPr="00847D9A">
        <w:t xml:space="preserve">platiti predujam za namirenje troškova stečajnog postupka i to iznos predujma od 1.000,00 kn u </w:t>
      </w:r>
      <w:r w:rsidR="009E207F" w:rsidRPr="00847D9A">
        <w:t>F</w:t>
      </w:r>
      <w:r w:rsidRPr="00847D9A">
        <w:t xml:space="preserve">ond za namirenje  </w:t>
      </w:r>
      <w:r w:rsidR="009D4F4C" w:rsidRPr="00847D9A">
        <w:t>troškova stečajnog postupka</w:t>
      </w:r>
      <w:r w:rsidR="009E207F" w:rsidRPr="00847D9A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6C48CC" w:rsidP="009D4F4C" w:rsidR="006C48CC">
      <w:pPr>
        <w:pStyle w:val="Tijeloteksta"/>
      </w:pPr>
    </w:p>
    <w:p w:rsidRDefault="006C48CC" w:rsidP="009D4F4C" w:rsidR="006C48CC" w:rsidRPr="00847D9A">
      <w:pPr>
        <w:pStyle w:val="Tijeloteksta"/>
      </w:pPr>
      <w:r>
        <w:tab/>
        <w:t xml:space="preserve">FINA je sukladno čl. 112. st.5 SZ-a </w:t>
      </w:r>
      <w:r w:rsidR="001A46BA">
        <w:t>zaplijenila</w:t>
      </w:r>
      <w:r>
        <w:t xml:space="preserve"> novčana sredstva u iznosu</w:t>
      </w:r>
      <w:r w:rsidR="001A46BA">
        <w:t xml:space="preserve"> </w:t>
      </w:r>
      <w:r>
        <w:t>od</w:t>
      </w:r>
      <w:r w:rsidR="005D0407">
        <w:t xml:space="preserve"> 345,85 </w:t>
      </w:r>
      <w:r>
        <w:t xml:space="preserve">kn na ime predujma za namirenje troškova stečajnog postupka slijedom čega </w:t>
      </w:r>
      <w:r w:rsidR="001A46BA">
        <w:t xml:space="preserve">je valjalo pozvati dužnika na uplatu razlike predujma u iznosu od 4.971,93 kn. </w:t>
      </w:r>
    </w:p>
    <w:p w:rsidRDefault="009E207F" w:rsidP="009D4F4C" w:rsidR="009E207F" w:rsidRPr="00847D9A">
      <w:pPr>
        <w:pStyle w:val="Tijeloteksta"/>
      </w:pPr>
    </w:p>
    <w:p w:rsidRDefault="009E207F" w:rsidP="009D4F4C" w:rsidR="009E207F" w:rsidRPr="00847D9A">
      <w:pPr>
        <w:pStyle w:val="Tijeloteksta"/>
      </w:pPr>
      <w:r w:rsidRPr="00847D9A"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 w:rsidRPr="00847D9A">
        <w:t xml:space="preserve">sredstvima. </w:t>
      </w:r>
    </w:p>
    <w:p w:rsidRDefault="009E207F" w:rsidP="009D4F4C" w:rsidR="009E207F" w:rsidRPr="00847D9A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832751">
      <w:pPr>
        <w:tabs>
          <w:tab w:pos="4392" w:val="center"/>
          <w:tab w:pos="6390" w:val="left"/>
        </w:tabs>
      </w:pPr>
      <w:r>
        <w:tab/>
        <w:t xml:space="preserve">U Osijeku </w:t>
      </w:r>
      <w:r w:rsidR="00C61FF7">
        <w:t>3</w:t>
      </w:r>
      <w:r w:rsidR="005D0407">
        <w:t>1</w:t>
      </w:r>
      <w:r w:rsidR="00C61FF7">
        <w:t xml:space="preserve">. </w:t>
      </w:r>
      <w:r w:rsidR="00217E66">
        <w:t xml:space="preserve">srpnja 2018.                    </w:t>
      </w:r>
    </w:p>
    <w:p w:rsidRDefault="006055BB" w:rsidP="006055BB" w:rsidR="006055BB"/>
    <w:p w:rsidRDefault="006055BB" w:rsidP="00832751" w:rsidR="006055BB"/>
    <w:p w:rsidRDefault="006055BB" w:rsidP="00832751" w:rsidR="006055BB"/>
    <w:p w:rsidRDefault="00D30229" w:rsidP="00D30229" w:rsidR="00D30229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D30229" w:rsidP="00D30229" w:rsidR="00D30229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D30229" w:rsidP="00D30229" w:rsidR="00D30229"/>
    <w:p w:rsidRDefault="00D30229" w:rsidP="00D30229" w:rsidR="00D30229">
      <w:pPr>
        <w:ind w:firstLine="720" w:left="5760"/>
      </w:pPr>
    </w:p>
    <w:p w:rsidRDefault="00D30229" w:rsidP="00D30229" w:rsidR="00D30229">
      <w:pPr>
        <w:jc w:val="both"/>
      </w:pPr>
      <w:r>
        <w:t xml:space="preserve">NAPUTAK  O PRAVNOM LIJEKU </w:t>
      </w:r>
    </w:p>
    <w:p w:rsidRDefault="00D30229" w:rsidP="00D30229" w:rsidR="00D30229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30229" w:rsidP="00D30229" w:rsidR="00D30229">
      <w:pPr>
        <w:jc w:val="both"/>
      </w:pPr>
    </w:p>
    <w:p w:rsidRDefault="00D30229" w:rsidP="00D30229" w:rsidR="00D30229">
      <w:pPr>
        <w:jc w:val="both"/>
      </w:pPr>
    </w:p>
    <w:p w:rsidRDefault="00D30229" w:rsidP="00D30229" w:rsidR="00D30229">
      <w:pPr>
        <w:jc w:val="both"/>
      </w:pPr>
    </w:p>
    <w:p w:rsidRDefault="00D30229" w:rsidP="00D30229" w:rsidR="00D30229">
      <w:pPr>
        <w:tabs>
          <w:tab w:pos="6075" w:val="left"/>
        </w:tabs>
      </w:pPr>
      <w:r>
        <w:t>DNA</w:t>
      </w:r>
      <w:r>
        <w:tab/>
      </w:r>
    </w:p>
    <w:p w:rsidRDefault="00D30229" w:rsidP="00D30229" w:rsidR="00D30229">
      <w:pPr>
        <w:numPr>
          <w:ilvl w:val="0"/>
          <w:numId w:val="13"/>
        </w:numPr>
      </w:pPr>
      <w:r>
        <w:t xml:space="preserve"> </w:t>
      </w:r>
      <w:proofErr w:type="spellStart"/>
      <w:r>
        <w:t>z.z</w:t>
      </w:r>
      <w:proofErr w:type="spellEnd"/>
      <w:r>
        <w:t xml:space="preserve">. dužnika </w:t>
      </w:r>
    </w:p>
    <w:p w:rsidRDefault="00D30229" w:rsidP="00D30229" w:rsidR="00D30229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D30229" w:rsidP="00D30229" w:rsidR="00D30229">
      <w:pPr>
        <w:numPr>
          <w:ilvl w:val="0"/>
          <w:numId w:val="13"/>
        </w:numPr>
      </w:pPr>
      <w:r>
        <w:t>FINA po pravomoćnosti</w:t>
      </w:r>
    </w:p>
    <w:p w:rsidRDefault="00D30229" w:rsidP="00D30229" w:rsidR="00D30229">
      <w:pPr>
        <w:numPr>
          <w:ilvl w:val="0"/>
          <w:numId w:val="13"/>
        </w:numPr>
      </w:pPr>
      <w:r>
        <w:t>31.8.</w:t>
      </w:r>
    </w:p>
    <w:p w:rsidRDefault="00D30229" w:rsidP="00D30229" w:rsidR="00D30229"/>
    <w:p w:rsidRDefault="00D30229" w:rsidP="00832751" w:rsidR="00D30229"/>
    <w:p w:rsidRDefault="007E6D1A" w:rsidP="007E6D1A" w:rsidR="007E6D1A">
      <w:pPr>
        <w:ind w:left="5580"/>
      </w:pPr>
    </w:p>
    <w:sectPr w:rsidSect="00547DC7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D21" w:rsidP="00547DC7" w:rsidR="00547DC7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  3 St-</w:t>
    </w:r>
    <w:r w:rsidR="000F0530">
      <w:t>584</w:t>
    </w:r>
    <w:r w:rsidR="00D30229">
      <w:t>/18-3</w:t>
    </w:r>
    <w:r w:rsidR="00BB7092">
      <w:t xml:space="preserve">     </w:t>
    </w:r>
  </w:p>
  <w:p w:rsidRDefault="00432124" w:rsidP="00547DC7" w:rsidR="00432124">
    <w:pPr>
      <w:pStyle w:val="Zaglavlje"/>
      <w:tabs>
        <w:tab w:pos="4536" w:val="clear"/>
        <w:tab w:pos="9072" w:val="clear"/>
        <w:tab w:pos="-3828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553D"/>
    <w:rsid w:val="000D2130"/>
    <w:rsid w:val="000D2ABF"/>
    <w:rsid w:val="000D3099"/>
    <w:rsid w:val="000E762A"/>
    <w:rsid w:val="000F0530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532E"/>
    <w:rsid w:val="001A46BA"/>
    <w:rsid w:val="001A70D8"/>
    <w:rsid w:val="001C1D50"/>
    <w:rsid w:val="001C73F4"/>
    <w:rsid w:val="001C7F1E"/>
    <w:rsid w:val="001E375C"/>
    <w:rsid w:val="001F430D"/>
    <w:rsid w:val="00200C6A"/>
    <w:rsid w:val="002042D7"/>
    <w:rsid w:val="00217E66"/>
    <w:rsid w:val="00240E3F"/>
    <w:rsid w:val="00240F4A"/>
    <w:rsid w:val="00252153"/>
    <w:rsid w:val="002614FD"/>
    <w:rsid w:val="002621F6"/>
    <w:rsid w:val="00267D26"/>
    <w:rsid w:val="0027449C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24AF"/>
    <w:rsid w:val="003D02B1"/>
    <w:rsid w:val="003D43B8"/>
    <w:rsid w:val="003D770E"/>
    <w:rsid w:val="003E3F92"/>
    <w:rsid w:val="003F2E92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90757"/>
    <w:rsid w:val="00592781"/>
    <w:rsid w:val="005931E7"/>
    <w:rsid w:val="00595609"/>
    <w:rsid w:val="005976AC"/>
    <w:rsid w:val="00597AE0"/>
    <w:rsid w:val="005B59B6"/>
    <w:rsid w:val="005D0407"/>
    <w:rsid w:val="005D7EC1"/>
    <w:rsid w:val="005E0CFB"/>
    <w:rsid w:val="005F0ABC"/>
    <w:rsid w:val="005F3B49"/>
    <w:rsid w:val="006055BB"/>
    <w:rsid w:val="00632865"/>
    <w:rsid w:val="00643311"/>
    <w:rsid w:val="00652724"/>
    <w:rsid w:val="00676AEB"/>
    <w:rsid w:val="006941F4"/>
    <w:rsid w:val="0069656A"/>
    <w:rsid w:val="00697A8C"/>
    <w:rsid w:val="006C48CC"/>
    <w:rsid w:val="006D65FC"/>
    <w:rsid w:val="006E1F0C"/>
    <w:rsid w:val="006E210F"/>
    <w:rsid w:val="006E66B3"/>
    <w:rsid w:val="006F3982"/>
    <w:rsid w:val="006F44D8"/>
    <w:rsid w:val="007218C3"/>
    <w:rsid w:val="00723D92"/>
    <w:rsid w:val="0073010A"/>
    <w:rsid w:val="007310CC"/>
    <w:rsid w:val="00735CAE"/>
    <w:rsid w:val="00740595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0642D"/>
    <w:rsid w:val="00814537"/>
    <w:rsid w:val="00817C66"/>
    <w:rsid w:val="00826384"/>
    <w:rsid w:val="00832751"/>
    <w:rsid w:val="008409A8"/>
    <w:rsid w:val="00847D9A"/>
    <w:rsid w:val="00860129"/>
    <w:rsid w:val="00870D21"/>
    <w:rsid w:val="00875548"/>
    <w:rsid w:val="008A17A7"/>
    <w:rsid w:val="008A66B9"/>
    <w:rsid w:val="008D3E2B"/>
    <w:rsid w:val="008F79EC"/>
    <w:rsid w:val="00901EF5"/>
    <w:rsid w:val="00911AC2"/>
    <w:rsid w:val="00937840"/>
    <w:rsid w:val="00954F64"/>
    <w:rsid w:val="00956208"/>
    <w:rsid w:val="00956241"/>
    <w:rsid w:val="00971FD9"/>
    <w:rsid w:val="00973723"/>
    <w:rsid w:val="0097499F"/>
    <w:rsid w:val="00977559"/>
    <w:rsid w:val="00980E4D"/>
    <w:rsid w:val="00983BCA"/>
    <w:rsid w:val="009A14C7"/>
    <w:rsid w:val="009A412B"/>
    <w:rsid w:val="009B40D7"/>
    <w:rsid w:val="009B46D8"/>
    <w:rsid w:val="009C670C"/>
    <w:rsid w:val="009D1D08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3FC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B37BB"/>
    <w:rsid w:val="00BB7092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61FF7"/>
    <w:rsid w:val="00C81C0A"/>
    <w:rsid w:val="00CA01EF"/>
    <w:rsid w:val="00CA39E6"/>
    <w:rsid w:val="00CE4CFB"/>
    <w:rsid w:val="00D022CE"/>
    <w:rsid w:val="00D231AE"/>
    <w:rsid w:val="00D24D2F"/>
    <w:rsid w:val="00D30229"/>
    <w:rsid w:val="00D74B3F"/>
    <w:rsid w:val="00D97782"/>
    <w:rsid w:val="00DA0998"/>
    <w:rsid w:val="00DA4636"/>
    <w:rsid w:val="00DA6482"/>
    <w:rsid w:val="00DD39C0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C26B5"/>
    <w:rsid w:val="00ED4C16"/>
    <w:rsid w:val="00EE473C"/>
    <w:rsid w:val="00EF2C43"/>
    <w:rsid w:val="00EF2EAE"/>
    <w:rsid w:val="00F135E1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A4804"/>
    <w:rsid w:val="00FC153F"/>
    <w:rsid w:val="00FC5EFA"/>
    <w:rsid w:val="00FC6F35"/>
    <w:rsid w:val="00FF5BB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0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D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D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D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D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0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D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D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D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D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998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230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St-584/2018</izvorni_sadrzaj>
    <derivirana_varijabla naziv="DomainObject.Predmet.OznakaBroj_1">St-584/2018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PETA AVENIJA MARKETING j.d.o.o.</izvorni_sadrzaj>
    <derivirana_varijabla naziv="DomainObject.Predmet.ProtustrankaFormated_1">  PETA AVENIJA MARKETING j.d.o.o.</derivirana_varijabla>
  </DomainObject.Predmet.ProtustrankaFormated>
  <DomainObject.Predmet.ProtustrankaFormatedOIB>
    <izvorni_sadrzaj>  PETA AVENIJA MARKETING j.d.o.o., OIB 33953925965</izvorni_sadrzaj>
    <derivirana_varijabla naziv="DomainObject.Predmet.ProtustrankaFormatedOIB_1">  PETA AVENIJA MARKETING j.d.o.o., OIB 33953925965</derivirana_varijabla>
  </DomainObject.Predmet.ProtustrankaFormatedOIB>
  <DomainObject.Predmet.ProtustrankaFormatedWithAdress>
    <izvorni_sadrzaj> PETA AVENIJA MARKETING j.d.o.o., Mihaljekov Jarek 67, 49000 Krapina</izvorni_sadrzaj>
    <derivirana_varijabla naziv="DomainObject.Predmet.ProtustrankaFormatedWithAdress_1"> PETA AVENIJA MARKETING j.d.o.o., Mihaljekov Jarek 67, 49000 Krapina</derivirana_varijabla>
  </DomainObject.Predmet.ProtustrankaFormatedWithAdress>
  <DomainObject.Predmet.ProtustrankaFormatedWithAdressOIB>
    <izvorni_sadrzaj> PETA AVENIJA MARKETING j.d.o.o., OIB 33953925965, Mihaljekov Jarek 67, 49000 Krapina</izvorni_sadrzaj>
    <derivirana_varijabla naziv="DomainObject.Predmet.ProtustrankaFormatedWithAdressOIB_1"> PETA AVENIJA MARKETING j.d.o.o., OIB 33953925965, Mihaljekov Jarek 67, 49000 Krapina</derivirana_varijabla>
  </DomainObject.Predmet.ProtustrankaFormatedWithAdressOIB>
  <DomainObject.Predmet.ProtustrankaWithAdress>
    <izvorni_sadrzaj>PETA AVENIJA MARKETING j.d.o.o. Mihaljekov Jarek 67, 49000 Krapina</izvorni_sadrzaj>
    <derivirana_varijabla naziv="DomainObject.Predmet.ProtustrankaWithAdress_1">PETA AVENIJA MARKETING j.d.o.o. Mihaljekov Jarek 67, 49000 Krapina</derivirana_varijabla>
  </DomainObject.Predmet.ProtustrankaWithAdress>
  <DomainObject.Predmet.ProtustrankaWithAdressOIB>
    <izvorni_sadrzaj>PETA AVENIJA MARKETING j.d.o.o., OIB 33953925965, Mihaljekov Jarek 67, 49000 Krapina</izvorni_sadrzaj>
    <derivirana_varijabla naziv="DomainObject.Predmet.ProtustrankaWithAdressOIB_1">PETA AVENIJA MARKETING j.d.o.o., OIB 33953925965, Mihaljekov Jarek 67, 49000 Krapina</derivirana_varijabla>
  </DomainObject.Predmet.ProtustrankaWithAdressOIB>
  <DomainObject.Predmet.ProtustrankaNazivFormated>
    <izvorni_sadrzaj>PETA AVENIJA MARKETING j.d.o.o.</izvorni_sadrzaj>
    <derivirana_varijabla naziv="DomainObject.Predmet.ProtustrankaNazivFormated_1">PETA AVENIJA MARKETING j.d.o.o.</derivirana_varijabla>
  </DomainObject.Predmet.ProtustrankaNazivFormated>
  <DomainObject.Predmet.ProtustrankaNazivFormatedOIB>
    <izvorni_sadrzaj>PETA AVENIJA MARKETING j.d.o.o., OIB 33953925965</izvorni_sadrzaj>
    <derivirana_varijabla naziv="DomainObject.Predmet.ProtustrankaNazivFormatedOIB_1">PETA AVENIJA MARKETING j.d.o.o., OIB 33953925965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PETA AVENIJA MARKETING j.d.o.o.</item>
    </izvorni_sadrzaj>
    <derivirana_varijabla naziv="DomainObject.Predmet.ProtuStrankaListFormated_1">
      <item>PETA AVENIJA MARKETING j.d.o.o.</item>
    </derivirana_varijabla>
  </DomainObject.Predmet.ProtuStrankaListFormated>
  <DomainObject.Predmet.ProtuStrankaListFormatedOIB>
    <izvorni_sadrzaj>
      <item>PETA AVENIJA MARKETING j.d.o.o., OIB 33953925965</item>
    </izvorni_sadrzaj>
    <derivirana_varijabla naziv="DomainObject.Predmet.ProtuStrankaListFormatedOIB_1">
      <item>PETA AVENIJA MARKETING j.d.o.o., OIB 33953925965</item>
    </derivirana_varijabla>
  </DomainObject.Predmet.ProtuStrankaListFormatedOIB>
  <DomainObject.Predmet.ProtuStrankaListFormatedWithAdress>
    <izvorni_sadrzaj>
      <item>PETA AVENIJA MARKETING j.d.o.o., Mihaljekov Jarek 67, 49000 Krapina</item>
    </izvorni_sadrzaj>
    <derivirana_varijabla naziv="DomainObject.Predmet.ProtuStrankaListFormatedWithAdress_1">
      <item>PETA AVENIJA MARKETING j.d.o.o., Mihaljekov Jarek 67, 49000 Krapina</item>
    </derivirana_varijabla>
  </DomainObject.Predmet.ProtuStrankaListFormatedWithAdress>
  <DomainObject.Predmet.ProtuStrankaListFormatedWithAdressOIB>
    <izvorni_sadrzaj>
      <item>PETA AVENIJA MARKETING j.d.o.o., OIB 33953925965, Mihaljekov Jarek 67, 49000 Krapina</item>
    </izvorni_sadrzaj>
    <derivirana_varijabla naziv="DomainObject.Predmet.ProtuStrankaListFormatedWithAdressOIB_1">
      <item>PETA AVENIJA MARKETING j.d.o.o., OIB 33953925965, Mihaljekov Jarek 67, 49000 Krapina</item>
    </derivirana_varijabla>
  </DomainObject.Predmet.ProtuStrankaListFormatedWithAdressOIB>
  <DomainObject.Predmet.ProtuStrankaListNazivFormated>
    <izvorni_sadrzaj>
      <item>PETA AVENIJA MARKETING j.d.o.o.</item>
    </izvorni_sadrzaj>
    <derivirana_varijabla naziv="DomainObject.Predmet.ProtuStrankaListNazivFormated_1">
      <item>PETA AVENIJA MARKETING j.d.o.o.</item>
    </derivirana_varijabla>
  </DomainObject.Predmet.ProtuStrankaListNazivFormated>
  <DomainObject.Predmet.ProtuStrankaListNazivFormatedOIB>
    <izvorni_sadrzaj>
      <item>PETA AVENIJA MARKETING j.d.o.o., OIB 33953925965</item>
    </izvorni_sadrzaj>
    <derivirana_varijabla naziv="DomainObject.Predmet.ProtuStrankaListNazivFormatedOIB_1">
      <item>PETA AVENIJA MARKETING j.d.o.o., OIB 33953925965</item>
    </derivirana_varijabla>
  </DomainObject.Predmet.ProtuStrankaListNazivFormatedOIB>
  <DomainObject.Predmet.OstaliListFormated>
    <izvorni_sadrzaj>
      <item>Josip Broz</item>
    </izvorni_sadrzaj>
    <derivirana_varijabla naziv="DomainObject.Predmet.OstaliListFormated_1">
      <item>Josip Broz</item>
    </derivirana_varijabla>
  </DomainObject.Predmet.OstaliListFormated>
  <DomainObject.Predmet.OstaliListFormatedOIB>
    <izvorni_sadrzaj>
      <item>Josip Broz, OIB 21879215752</item>
    </izvorni_sadrzaj>
    <derivirana_varijabla naziv="DomainObject.Predmet.OstaliListFormatedOIB_1">
      <item>Josip Broz, OIB 21879215752</item>
    </derivirana_varijabla>
  </DomainObject.Predmet.OstaliListFormatedOIB>
  <DomainObject.Predmet.OstaliListFormatedWithAdress>
    <izvorni_sadrzaj>
      <item>Josip Broz, Ravninsko 20, 49225 Ravninsko</item>
    </izvorni_sadrzaj>
    <derivirana_varijabla naziv="DomainObject.Predmet.OstaliListFormatedWithAdress_1">
      <item>Josip Broz, Ravninsko 20, 49225 Ravninsko</item>
    </derivirana_varijabla>
  </DomainObject.Predmet.OstaliListFormatedWithAdress>
  <DomainObject.Predmet.OstaliListFormatedWithAdressOIB>
    <izvorni_sadrzaj>
      <item>Josip Broz, OIB 21879215752, Ravninsko 20, 49225 Ravninsko</item>
    </izvorni_sadrzaj>
    <derivirana_varijabla naziv="DomainObject.Predmet.OstaliListFormatedWithAdressOIB_1">
      <item>Josip Broz, OIB 21879215752, Ravninsko 20, 49225 Ravninsko</item>
    </derivirana_varijabla>
  </DomainObject.Predmet.OstaliListFormatedWithAdressOIB>
  <DomainObject.Predmet.OstaliListNazivFormated>
    <izvorni_sadrzaj>
      <item>Josip Broz</item>
    </izvorni_sadrzaj>
    <derivirana_varijabla naziv="DomainObject.Predmet.OstaliListNazivFormated_1">
      <item>Josip Broz</item>
    </derivirana_varijabla>
  </DomainObject.Predmet.OstaliListNazivFormated>
  <DomainObject.Predmet.OstaliListNazivFormatedOIB>
    <izvorni_sadrzaj>
      <item>Josip Broz, OIB 21879215752</item>
    </izvorni_sadrzaj>
    <derivirana_varijabla naziv="DomainObject.Predmet.OstaliListNazivFormatedOIB_1">
      <item>Josip Broz, OIB 21879215752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PETA AVENIJA MARKETING j.d.o.o.</izvorni_sadrzaj>
    <derivirana_varijabla naziv="DomainObject.Predmet.ProtustrankaIDrugi_1">PETA AVENIJA MARKETING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PETA AVENIJA MARKETING j.d.o.o., OIB 33953925965, Mihaljekov Jarek 67, 49000 Krapina</izvorni_sadrzaj>
    <derivirana_varijabla naziv="DomainObject.Predmet.ProtustrankaIDrugiAdressOIB_1">PETA AVENIJA MARKETING j.d.o.o., OIB 33953925965, Mihaljekov Jarek 67,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PETA AVENIJA MARKETING j.d.o.o.</item>
      <item>FINA Regionalni centar Zagreb</item>
      <item>Josip Broz</item>
    </izvorni_sadrzaj>
    <derivirana_varijabla naziv="DomainObject.Predmet.SudioniciListNaziv_1">
      <item>PETA AVENIJA MARKETING j.d.o.o.</item>
      <item>FINA Regionalni centar Zagreb</item>
      <item>Josip Broz</item>
    </derivirana_varijabla>
  </DomainObject.Predmet.SudioniciListNaziv>
  <DomainObject.Predmet.SudioniciListAdressOIB>
    <izvorni_sadrzaj>
      <item>PETA AVENIJA MARKETING j.d.o.o., OIB 33953925965, Mihaljekov Jarek 67,49000 Krapina</item>
      <item>FINA Regionalni centar Zagreb, OIB 85821130368, Trg svibanjskih žrtava 1995. 1,10000 Zagreb</item>
      <item>Josip Broz, OIB 21879215752, Ravninsko 20,49225 Ravninsko</item>
    </izvorni_sadrzaj>
    <derivirana_varijabla naziv="DomainObject.Predmet.SudioniciListAdressOIB_1">
      <item>PETA AVENIJA MARKETING j.d.o.o., OIB 33953925965, Mihaljekov Jarek 67,49000 Krapina</item>
      <item>FINA Regionalni centar Zagreb, OIB 85821130368, Trg svibanjskih žrtava 1995. 1,10000 Zagreb</item>
      <item>Josip Broz, OIB 21879215752, Ravninsko 20,49225 Ravninsko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33953925965</item>
      <item>, OIB 85821130368</item>
      <item>, OIB 21879215752</item>
    </izvorni_sadrzaj>
    <derivirana_varijabla naziv="DomainObject.Predmet.SudioniciListNazivOIB_1">
      <item>, OIB 33953925965</item>
      <item>, OIB 85821130368</item>
      <item>, OIB 21879215752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B140D-717A-4C91-A795-CBD143523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3385</properties:Characters>
  <properties:Lines>99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2018-07-31T07:48:00Z</dcterms:created>
  <dc:creator>Korisnik</dc:creator>
  <cp:lastModifiedBy>Sanja Ban</cp:lastModifiedBy>
  <cp:lastPrinted>2018-07-31T07:47:00Z</cp:lastPrinted>
  <dcterms:modified xmlns:xsi="http://www.w3.org/2001/XMLSchema-instance" xsi:type="dcterms:W3CDTF">2018-07-31T07:49:00Z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(St-584-18 PETA AVENIJA MARKETING Rješenje - rzalika za  trošak prethodg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