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eabe" w14:paraId="ea1eab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15935">
        <w:t>886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15935">
        <w:t>ALGA-ZADAR, d.o.o. ''u likvidaciji'' Zadar, Put Murata 3/b, Zadar,</w:t>
      </w:r>
      <w:r w:rsidR="00CD36E8">
        <w:t xml:space="preserve"> OIB:</w:t>
      </w:r>
      <w:r w:rsidR="00615935">
        <w:t>64432883137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15935">
        <w:t>08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15935">
        <w:t>ALGA-ZADAR, d.o.o. ''u likvidaciji'' Zadar, Put Murata 3/b, Zadar, OIB:64432883137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615935">
        <w:t>159,88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15935">
        <w:t>a</w:t>
      </w:r>
      <w:r>
        <w:t xml:space="preserve"> ovlašten</w:t>
      </w:r>
      <w:r w:rsidR="0061593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615935">
        <w:t>Ante Mađarić, Pašman, Pašman 193,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15935">
        <w:t>886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615935" w:rsidP="00615935" w:rsidR="00615935">
      <w:pPr>
        <w:jc w:val="right"/>
      </w:pPr>
      <w:r>
        <w:t>Sutkinja</w:t>
      </w:r>
    </w:p>
    <w:p w:rsidRDefault="00615935" w:rsidP="00615935" w:rsidR="00615935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403E">
      <w:rPr>
        <w:noProof/>
      </w:rPr>
      <w:t>2</w:t>
    </w:r>
    <w:r>
      <w:fldChar w:fldCharType="end"/>
    </w:r>
  </w:p>
  <w:p w:rsidRDefault="00E4403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4403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15935">
      <w:t>886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15935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4403E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159.88</izvorni_sadrzaj>
    <derivirana_varijabla naziv="DomainObject.Predmet.InicijalnaVrijednost_1">159.88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ALGA-ZADAR, društvo s ograničenom odgovornošću za trgovinu, turizam i usluge "u likvidaciji"</izvorni_sadrzaj>
    <derivirana_varijabla naziv="DomainObject.Predmet.ProtustrankaFormated_1">  ALGA-ZADAR, društvo s ograničenom odgovornošću za trgovinu, turizam i usluge "u likvidaciji"</derivirana_varijabla>
  </DomainObject.Predmet.ProtustrankaFormated>
  <DomainObject.Predmet.ProtustrankaFormatedOIB>
    <izvorni_sadrzaj>  ALGA-ZADAR, društvo s ograničenom odgovornošću za trgovinu, turizam i usluge "u likvidaciji", OIB 64432883137</izvorni_sadrzaj>
    <derivirana_varijabla naziv="DomainObject.Predmet.ProtustrankaFormatedOIB_1">  ALGA-ZADAR, društvo s ograničenom odgovornošću za trgovinu, turizam i usluge "u likvidaciji", OIB 64432883137</derivirana_varijabla>
  </DomainObject.Predmet.ProtustrankaFormatedOIB>
  <DomainObject.Predmet.ProtustrankaFormatedWithAdress>
    <izvorni_sadrzaj> ALGA-ZADAR, društvo s ograničenom odgovornošću za trgovinu, turizam i usluge "u likvidaciji", Put Murata 3b, 23000 Zadar</izvorni_sadrzaj>
    <derivirana_varijabla naziv="DomainObject.Predmet.ProtustrankaFormatedWithAdress_1"> ALGA-ZADAR, društvo s ograničenom odgovornošću za trgovinu, turizam i usluge "u likvidaciji", Put Murata 3b, 23000 Zadar</derivirana_varijabla>
  </DomainObject.Predmet.ProtustrankaFormatedWithAdress>
  <DomainObject.Predmet.ProtustrankaFormatedWithAdressOIB>
    <izvorni_sadrzaj> ALGA-ZADAR, društvo s ograničenom odgovornošću za trgovinu, turizam i usluge "u likvidaciji", OIB 64432883137, Put Murata 3b, 23000 Zadar</izvorni_sadrzaj>
    <derivirana_varijabla naziv="DomainObject.Predmet.ProtustrankaFormatedWithAdressOIB_1"> ALGA-ZADAR, društvo s ograničenom odgovornošću za trgovinu, turizam i usluge "u likvidaciji", OIB 64432883137, Put Murata 3b, 23000 Zadar</derivirana_varijabla>
  </DomainObject.Predmet.ProtustrankaFormatedWithAdressOIB>
  <DomainObject.Predmet.ProtustrankaWithAdress>
    <izvorni_sadrzaj>ALGA-ZADAR, društvo s ograničenom odgovornošću za trgovinu, turizam i usluge "u likvidaciji" Put Murata 3b, 23000 Zadar</izvorni_sadrzaj>
    <derivirana_varijabla naziv="DomainObject.Predmet.ProtustrankaWithAdress_1">ALGA-ZADAR, društvo s ograničenom odgovornošću za trgovinu, turizam i usluge "u likvidaciji" Put Murata 3b, 23000 Zadar</derivirana_varijabla>
  </DomainObject.Predmet.ProtustrankaWithAdress>
  <DomainObject.Predmet.ProtustrankaWithAdressOIB>
    <izvorni_sadrzaj>ALGA-ZADAR, društvo s ograničenom odgovornošću za trgovinu, turizam i usluge "u likvidaciji", OIB 64432883137, Put Murata 3b, 23000 Zadar</izvorni_sadrzaj>
    <derivirana_varijabla naziv="DomainObject.Predmet.ProtustrankaWithAdressOIB_1">ALGA-ZADAR, društvo s ograničenom odgovornošću za trgovinu, turizam i usluge "u likvidaciji", OIB 64432883137, Put Murata 3b, 23000 Zadar</derivirana_varijabla>
  </DomainObject.Predmet.ProtustrankaWithAdressOIB>
  <DomainObject.Predmet.ProtustrankaNazivFormated>
    <izvorni_sadrzaj>ALGA-ZADAR, društvo s ograničenom odgovornošću za trgovinu, turizam i usluge "u likvidaciji"</izvorni_sadrzaj>
    <derivirana_varijabla naziv="DomainObject.Predmet.ProtustrankaNazivFormated_1">ALGA-ZADAR, društvo s ograničenom odgovornošću za trgovinu, turizam i usluge "u likvidaciji"</derivirana_varijabla>
  </DomainObject.Predmet.ProtustrankaNazivFormated>
  <DomainObject.Predmet.ProtustrankaNazivFormatedOIB>
    <izvorni_sadrzaj>ALGA-ZADAR, društvo s ograničenom odgovornošću za trgovinu, turizam i usluge "u likvidaciji", OIB 64432883137</izvorni_sadrzaj>
    <derivirana_varijabla naziv="DomainObject.Predmet.ProtustrankaNazivFormatedOIB_1">ALGA-ZADAR, društvo s ograničenom odgovornošću za trgovinu, turizam i usluge "u likvidaciji", OIB 64432883137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ALGA-ZADAR, društvo s ograničenom odgovornošću za trgovinu, turizam i usluge "u likvidaciji"</item>
    </izvorni_sadrzaj>
    <derivirana_varijabla naziv="DomainObject.Predmet.ProtuStrankaListFormated_1">
      <item>ALGA-ZADAR, društvo s ograničenom odgovornošću za trgovinu, turizam i usluge "u likvidaciji"</item>
    </derivirana_varijabla>
  </DomainObject.Predmet.ProtuStrankaListFormated>
  <DomainObject.Predmet.ProtuStrankaListFormatedOIB>
    <izvorni_sadrzaj>
      <item>ALGA-ZADAR, društvo s ograničenom odgovornošću za trgovinu, turizam i usluge "u likvidaciji", OIB 64432883137</item>
    </izvorni_sadrzaj>
    <derivirana_varijabla naziv="DomainObject.Predmet.ProtuStrankaListFormatedOIB_1">
      <item>ALGA-ZADAR, društvo s ograničenom odgovornošću za trgovinu, turizam i usluge "u likvidaciji", OIB 64432883137</item>
    </derivirana_varijabla>
  </DomainObject.Predmet.ProtuStrankaListFormatedOIB>
  <DomainObject.Predmet.ProtuStrankaListFormatedWithAdress>
    <izvorni_sadrzaj>
      <item>ALGA-ZADAR, društvo s ograničenom odgovornošću za trgovinu, turizam i usluge "u likvidaciji", Put Murata 3b, 23000 Zadar</item>
    </izvorni_sadrzaj>
    <derivirana_varijabla naziv="DomainObject.Predmet.ProtuStrankaListFormatedWithAdress_1">
      <item>ALGA-ZADAR, društvo s ograničenom odgovornošću za trgovinu, turizam i usluge "u likvidaciji", Put Murata 3b, 23000 Zadar</item>
    </derivirana_varijabla>
  </DomainObject.Predmet.ProtuStrankaListFormatedWithAdress>
  <DomainObject.Predmet.ProtuStrankaListFormatedWithAdressOIB>
    <izvorni_sadrzaj>
      <item>ALGA-ZADAR, društvo s ograničenom odgovornošću za trgovinu, turizam i usluge "u likvidaciji", OIB 64432883137, Put Murata 3b, 23000 Zadar</item>
    </izvorni_sadrzaj>
    <derivirana_varijabla naziv="DomainObject.Predmet.ProtuStrankaListFormatedWithAdressOIB_1">
      <item>ALGA-ZADAR, društvo s ograničenom odgovornošću za trgovinu, turizam i usluge "u likvidaciji", OIB 64432883137, Put Murata 3b, 23000 Zadar</item>
    </derivirana_varijabla>
  </DomainObject.Predmet.ProtuStrankaListFormatedWithAdressOIB>
  <DomainObject.Predmet.ProtuStrankaListNazivFormated>
    <izvorni_sadrzaj>
      <item>ALGA-ZADAR, društvo s ograničenom odgovornošću za trgovinu, turizam i usluge "u likvidaciji"</item>
    </izvorni_sadrzaj>
    <derivirana_varijabla naziv="DomainObject.Predmet.ProtuStrankaListNazivFormated_1">
      <item>ALGA-ZADAR, društvo s ograničenom odgovornošću za trgovinu, turizam i usluge "u likvidaciji"</item>
    </derivirana_varijabla>
  </DomainObject.Predmet.ProtuStrankaListNazivFormated>
  <DomainObject.Predmet.ProtuStrankaListNazivFormatedOIB>
    <izvorni_sadrzaj>
      <item>ALGA-ZADAR, društvo s ograničenom odgovornošću za trgovinu, turizam i usluge "u likvidaciji", OIB 64432883137</item>
    </izvorni_sadrzaj>
    <derivirana_varijabla naziv="DomainObject.Predmet.ProtuStrankaListNazivFormatedOIB_1">
      <item>ALGA-ZADAR, društvo s ograničenom odgovornošću za trgovinu, turizam i usluge "u likvidaciji", OIB 64432883137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ALGA-ZADAR, društvo s ograničenom odgovornošću za trgovinu, turizam i usluge "u likvidaciji"</izvorni_sadrzaj>
    <derivirana_varijabla naziv="DomainObject.Predmet.ProtustrankaIDrugi_1">ALGA-ZADAR, društvo s ograničenom odgovornošću za trgovinu, turizam i usluge "u likvidaciji"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ALGA-ZADAR, društvo s ograničenom odgovornošću za trgovinu, turizam i usluge "u likvidaciji", OIB 64432883137, Put Murata 3b, 23000 Zadar</izvorni_sadrzaj>
    <derivirana_varijabla naziv="DomainObject.Predmet.ProtustrankaIDrugiAdressOIB_1">ALGA-ZADAR, društvo s ograničenom odgovornošću za trgovinu, turizam i usluge "u likvidaciji", OIB 64432883137, Put Murata 3b,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ALGA-ZADAR, društvo s ograničenom odgovornošću za trgovinu, turizam i usluge "u likvidaciji"</item>
    </izvorni_sadrzaj>
    <derivirana_varijabla naziv="DomainObject.Predmet.SudioniciListNaziv_1">
      <item>FINA</item>
      <item>ALGA-ZADAR, društvo s ograničenom odgovornošću za trgovinu, turizam i usluge "u likvidaciji"</item>
    </derivirana_varijabla>
  </DomainObject.Predmet.SudioniciListNaziv>
  <DomainObject.Predmet.SudioniciListAdressOIB>
    <izvorni_sadrzaj>
      <item>FINA, OIB 85821130368</item>
      <item>ALGA-ZADAR, društvo s ograničenom odgovornošću za trgovinu, turizam i usluge "u likvidaciji", OIB 64432883137, Put Murata 3b,23000 Zadar</item>
    </izvorni_sadrzaj>
    <derivirana_varijabla naziv="DomainObject.Predmet.SudioniciListAdressOIB_1">
      <item>FINA, OIB 85821130368</item>
      <item>ALGA-ZADAR, društvo s ograničenom odgovornošću za trgovinu, turizam i usluge "u likvidaciji", OIB 64432883137, Put Murata 3b,23000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64432883137</item>
    </izvorni_sadrzaj>
    <derivirana_varijabla naziv="DomainObject.Predmet.SudioniciListNazivOIB_1">
      <item>, OIB 85821130368</item>
      <item>, OIB 64432883137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2060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2016-01-27T09:38:00Z</dcterms:created>
  <dc:creator>Tina Grgas</dc:creator>
  <cp:lastModifiedBy>Nena Mužanović</cp:lastModifiedBy>
  <cp:lastPrinted>2016-01-27T09:34:00Z</cp:lastPrinted>
  <dcterms:modified xmlns:xsi="http://www.w3.org/2001/XMLSchema-instance" xsi:type="dcterms:W3CDTF">2016-01-27T09:40:00Z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