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9df0" w14:paraId="8ec9df0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193A3F" w:rsidRPr="00193A3F">
        <w:t>VIBOR UVOZ IZVOZ d.o.o.</w:t>
      </w:r>
      <w:r w:rsidR="009745DD">
        <w:t xml:space="preserve">, </w:t>
      </w:r>
      <w:r w:rsidR="00193A3F" w:rsidRPr="00193A3F">
        <w:t>Zagreb</w:t>
      </w:r>
      <w:r w:rsidR="009745DD">
        <w:t xml:space="preserve">, </w:t>
      </w:r>
      <w:r w:rsidR="00193A3F" w:rsidRPr="00193A3F">
        <w:t>Vrlička 16</w:t>
      </w:r>
      <w:r w:rsidR="009745DD">
        <w:t xml:space="preserve">, MBS: </w:t>
      </w:r>
      <w:r w:rsidR="00193A3F" w:rsidRPr="00193A3F">
        <w:t>080411299</w:t>
      </w:r>
      <w:r w:rsidR="009745DD">
        <w:t xml:space="preserve">, OIB: </w:t>
      </w:r>
      <w:r w:rsidR="00193A3F" w:rsidRPr="00193A3F">
        <w:t>72096014212</w:t>
      </w:r>
      <w:r w:rsidRPr="00B37760">
        <w:rPr>
          <w:color w:val="000000"/>
        </w:rPr>
        <w:t xml:space="preserve">, dana </w:t>
      </w:r>
      <w:r w:rsidR="002A6DF4">
        <w:rPr>
          <w:color w:val="000000"/>
        </w:rPr>
        <w:t>8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ED3487" w:rsidRPr="00193A3F">
        <w:t>VIBOR UVOZ IZVOZ d.o.o.</w:t>
      </w:r>
      <w:r w:rsidR="00ED3487">
        <w:t xml:space="preserve">, </w:t>
      </w:r>
      <w:r w:rsidR="00ED3487" w:rsidRPr="00193A3F">
        <w:t>Zagreb</w:t>
      </w:r>
      <w:r w:rsidR="00ED3487">
        <w:t xml:space="preserve">, </w:t>
      </w:r>
      <w:r w:rsidR="00ED3487" w:rsidRPr="00193A3F">
        <w:t>Vrlička 16</w:t>
      </w:r>
      <w:r w:rsidR="00ED3487">
        <w:t xml:space="preserve">, MBS: </w:t>
      </w:r>
      <w:r w:rsidR="00ED3487" w:rsidRPr="00193A3F">
        <w:t>080411299</w:t>
      </w:r>
      <w:r w:rsidR="00ED3487">
        <w:t xml:space="preserve">, OIB: </w:t>
      </w:r>
      <w:r w:rsidR="00ED3487" w:rsidRPr="00193A3F">
        <w:t>72096014212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492689" w:rsidRPr="0098190C">
        <w:t>Nada Gagro sa sjedištem i poslovnom adresom u Vinkovcima, Glagoljaška 52 i adresom prebivališta u Vinkovcima, Josipa Juraja Strossmayera 3, OIB: 04212100945</w:t>
      </w:r>
      <w:r w:rsidR="00ED6F97" w:rsidRPr="00B37760">
        <w:t xml:space="preserve">, </w:t>
      </w:r>
      <w:r w:rsidR="001F564E">
        <w:t>izabran</w:t>
      </w:r>
      <w:r w:rsidR="00656EF4">
        <w:t>a</w:t>
      </w:r>
      <w:r w:rsidR="001F564E">
        <w:t xml:space="preserve">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9B6015" w:rsidRPr="00193A3F">
        <w:t>VIBOR UVOZ IZVOZ d.o.o.</w:t>
      </w:r>
      <w:r w:rsidR="009B6015">
        <w:t xml:space="preserve">, </w:t>
      </w:r>
      <w:r w:rsidR="009B6015" w:rsidRPr="00193A3F">
        <w:t>Zagreb</w:t>
      </w:r>
      <w:r w:rsidR="009B6015">
        <w:t xml:space="preserve">, </w:t>
      </w:r>
      <w:r w:rsidR="009B6015" w:rsidRPr="00193A3F">
        <w:t>Vrlička 16</w:t>
      </w:r>
      <w:r w:rsidR="009B6015">
        <w:t xml:space="preserve">, MBS: </w:t>
      </w:r>
      <w:r w:rsidR="009B6015" w:rsidRPr="00193A3F">
        <w:t>080411299</w:t>
      </w:r>
      <w:r w:rsidR="009B6015">
        <w:t xml:space="preserve">, OIB: </w:t>
      </w:r>
      <w:r w:rsidR="009B6015" w:rsidRPr="00193A3F">
        <w:t>72096014212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</w:t>
      </w:r>
      <w:r w:rsidR="00DB48D4">
        <w:rPr>
          <w:b/>
          <w:color w:val="000000"/>
        </w:rPr>
        <w:t>0</w:t>
      </w:r>
      <w:r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B48D4">
        <w:rPr>
          <w:b/>
          <w:color w:val="000000"/>
        </w:rPr>
        <w:t>9</w:t>
      </w:r>
      <w:r w:rsidR="005D0309">
        <w:rPr>
          <w:b/>
          <w:color w:val="000000"/>
        </w:rPr>
        <w:t>,</w:t>
      </w:r>
      <w:r w:rsidR="00782176">
        <w:rPr>
          <w:b/>
          <w:color w:val="000000"/>
        </w:rPr>
        <w:t>30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611080">
        <w:t>24</w:t>
      </w:r>
      <w:r>
        <w:t xml:space="preserve">. travnja 2017. godine Trgovačkom sudu u Zagrebu zahtjev za provedbu stečajnog postupka nad dužnikom </w:t>
      </w:r>
      <w:r w:rsidR="00611080">
        <w:t>VIBOR UVOZ IZVOZ d.o.o., Zagreb, Vrlička 16, MBS: 080411299, OIB: 72096014212</w:t>
      </w:r>
      <w:r w:rsidR="00C47BAD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C47BAD">
        <w:t>1</w:t>
      </w:r>
      <w:r w:rsidR="00611080">
        <w:t>9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611080">
        <w:t>20.757,66</w:t>
      </w:r>
      <w:r w:rsidR="006E732E">
        <w:t xml:space="preserve"> kn, u koji iznos je uračunata kamata i naknada FINE za provedbu ovrhe na novčanim sredstvima dužnika. Navodi da dužnik ima </w:t>
      </w:r>
      <w:r w:rsidR="00C47BAD">
        <w:t>1</w:t>
      </w:r>
      <w:r w:rsidR="006E732E">
        <w:t xml:space="preserve"> zaposlen</w:t>
      </w:r>
      <w:r w:rsidR="00C47BAD">
        <w:t>og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222832">
        <w:t>1</w:t>
      </w:r>
      <w:r w:rsidR="00393297">
        <w:t>9</w:t>
      </w:r>
      <w:r w:rsidR="002B277C">
        <w:t>. travnja 2017.</w:t>
      </w:r>
      <w:r w:rsidR="006E732E">
        <w:t xml:space="preserve"> te u svom podnesku od </w:t>
      </w:r>
      <w:r w:rsidR="00393297">
        <w:t>20</w:t>
      </w:r>
      <w:r w:rsidR="002B277C">
        <w:t>. travnja 2017.</w:t>
      </w:r>
      <w:r w:rsidR="006E732E">
        <w:t xml:space="preserve"> navodi da dužnik na dan </w:t>
      </w:r>
      <w:r w:rsidR="00222832">
        <w:t>1</w:t>
      </w:r>
      <w:r w:rsidR="00393297">
        <w:t>9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393297">
        <w:t xml:space="preserve">HR8425000091101344114 </w:t>
      </w:r>
      <w:proofErr w:type="spellStart"/>
      <w:r w:rsidR="00393297">
        <w:t>Addiko</w:t>
      </w:r>
      <w:proofErr w:type="spellEnd"/>
      <w:r w:rsidR="00393297">
        <w:t xml:space="preserve"> Bank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6311FA">
        <w:t>1</w:t>
      </w:r>
      <w:r w:rsidR="000D1EE7">
        <w:t>9</w:t>
      </w:r>
      <w:r w:rsidR="0014118E">
        <w:t>. travnja 2017.</w:t>
      </w:r>
      <w:r w:rsidR="006E732E">
        <w:t xml:space="preserve"> godine na ime predujma za namirenje troškova stečajnog postupka </w:t>
      </w:r>
      <w:r w:rsidR="000D1EE7">
        <w:t>i</w:t>
      </w:r>
      <w:r w:rsidR="0014118E">
        <w:t>ma</w:t>
      </w:r>
      <w:r w:rsidR="006E732E">
        <w:t xml:space="preserve"> zaplijenjena novčana sredstva</w:t>
      </w:r>
      <w:r w:rsidR="000D1EE7">
        <w:t xml:space="preserve"> u iznosu od 25,00 kn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624A09">
        <w:t>8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F42F1C" w:rsidP="00F42F1C" w:rsidR="00F42F1C" w:rsidRPr="00F42F1C">
      <w:pPr>
        <w:jc w:val="both"/>
        <w:rPr>
          <w:color w:val="000000"/>
        </w:rPr>
      </w:pPr>
      <w:r w:rsidRPr="00F42F1C">
        <w:rPr>
          <w:color w:val="000000"/>
        </w:rPr>
        <w:t xml:space="preserve">-privremenom </w:t>
      </w:r>
      <w:proofErr w:type="spellStart"/>
      <w:r w:rsidRPr="00F42F1C">
        <w:rPr>
          <w:color w:val="000000"/>
        </w:rPr>
        <w:t>steč</w:t>
      </w:r>
      <w:proofErr w:type="spellEnd"/>
      <w:r w:rsidRPr="00F42F1C">
        <w:rPr>
          <w:color w:val="000000"/>
        </w:rPr>
        <w:t xml:space="preserve">. upravitelju </w:t>
      </w:r>
      <w:r w:rsidR="001B2AD1">
        <w:t xml:space="preserve">Nadi Gagro u Vinkovcima, Glagoljaška 52 </w:t>
      </w:r>
      <w:r w:rsidRPr="00F42F1C">
        <w:rPr>
          <w:color w:val="000000"/>
        </w:rPr>
        <w:t>uz presliku lista 1,2</w:t>
      </w:r>
    </w:p>
    <w:p w:rsidRDefault="00F42F1C" w:rsidP="00F42F1C" w:rsidR="00F42F1C" w:rsidRPr="00F42F1C">
      <w:pPr>
        <w:jc w:val="both"/>
        <w:rPr>
          <w:color w:val="000000"/>
        </w:rPr>
      </w:pPr>
      <w:r w:rsidRPr="00F42F1C">
        <w:rPr>
          <w:color w:val="000000"/>
        </w:rPr>
        <w:t>-dužniku</w:t>
      </w:r>
      <w:r w:rsidR="001B2AD1" w:rsidRPr="001B2AD1">
        <w:t xml:space="preserve"> </w:t>
      </w:r>
      <w:r w:rsidR="001B2AD1" w:rsidRPr="00193A3F">
        <w:t>VIBOR UVOZ IZVOZ d.o.o.</w:t>
      </w:r>
      <w:r w:rsidR="001B2AD1">
        <w:t xml:space="preserve">, </w:t>
      </w:r>
      <w:r w:rsidR="001B2AD1" w:rsidRPr="00193A3F">
        <w:t>Zagreb</w:t>
      </w:r>
      <w:r w:rsidR="001B2AD1">
        <w:t xml:space="preserve">, </w:t>
      </w:r>
      <w:r w:rsidR="001B2AD1" w:rsidRPr="00193A3F">
        <w:t>Vrlička 16</w:t>
      </w:r>
    </w:p>
    <w:p w:rsidRDefault="00F42F1C" w:rsidP="00F42F1C" w:rsidR="00F42F1C" w:rsidRPr="00F42F1C">
      <w:pPr>
        <w:jc w:val="both"/>
        <w:rPr>
          <w:color w:val="000000"/>
        </w:rPr>
      </w:pPr>
      <w:r w:rsidRPr="00F42F1C">
        <w:rPr>
          <w:color w:val="000000"/>
        </w:rPr>
        <w:t>-</w:t>
      </w:r>
      <w:proofErr w:type="spellStart"/>
      <w:r w:rsidRPr="00F42F1C">
        <w:rPr>
          <w:color w:val="000000"/>
        </w:rPr>
        <w:t>zz</w:t>
      </w:r>
      <w:proofErr w:type="spellEnd"/>
      <w:r w:rsidRPr="00F42F1C">
        <w:rPr>
          <w:color w:val="000000"/>
        </w:rPr>
        <w:t xml:space="preserve"> dužnika</w:t>
      </w:r>
      <w:r w:rsidR="001B2AD1">
        <w:rPr>
          <w:color w:val="000000"/>
        </w:rPr>
        <w:t xml:space="preserve"> </w:t>
      </w:r>
      <w:r w:rsidR="001B2AD1" w:rsidRPr="00A457FD">
        <w:t xml:space="preserve">Anto </w:t>
      </w:r>
      <w:proofErr w:type="spellStart"/>
      <w:r w:rsidR="001B2AD1" w:rsidRPr="00A457FD">
        <w:t>Janjik</w:t>
      </w:r>
      <w:proofErr w:type="spellEnd"/>
      <w:r w:rsidR="001B2AD1" w:rsidRPr="00A457FD">
        <w:t>, OIB: 63301435665</w:t>
      </w:r>
      <w:r w:rsidR="001B2AD1" w:rsidRPr="00047B69">
        <w:t xml:space="preserve">, </w:t>
      </w:r>
      <w:r w:rsidR="001B2AD1" w:rsidRPr="00A457FD">
        <w:t>Zagreb, Vrlička 16</w:t>
      </w:r>
    </w:p>
    <w:p w:rsidRDefault="00F42F1C" w:rsidP="00F42F1C" w:rsidR="00F42F1C" w:rsidRPr="00F42F1C">
      <w:pPr>
        <w:jc w:val="both"/>
        <w:rPr>
          <w:color w:val="000000"/>
        </w:rPr>
      </w:pPr>
      <w:r w:rsidRPr="00F42F1C">
        <w:rPr>
          <w:color w:val="000000"/>
        </w:rPr>
        <w:t xml:space="preserve">-FINA </w:t>
      </w:r>
      <w:proofErr w:type="spellStart"/>
      <w:r w:rsidRPr="00F42F1C">
        <w:rPr>
          <w:color w:val="000000"/>
        </w:rPr>
        <w:t>Zg</w:t>
      </w:r>
      <w:proofErr w:type="spellEnd"/>
    </w:p>
    <w:p w:rsidRDefault="00F42F1C" w:rsidP="00F42F1C" w:rsidR="00F42F1C" w:rsidRPr="00F42F1C">
      <w:pPr>
        <w:jc w:val="both"/>
        <w:rPr>
          <w:color w:val="000000"/>
        </w:rPr>
      </w:pPr>
      <w:r w:rsidRPr="00F42F1C">
        <w:rPr>
          <w:color w:val="000000"/>
        </w:rPr>
        <w:t>-Ministarstvu pravosuđa RH, Zagreb, Ulica Grada Vukovara 49, elektroničkom poštom</w:t>
      </w:r>
    </w:p>
    <w:p w:rsidRDefault="00F42F1C" w:rsidP="00F42F1C" w:rsidR="00F42F1C" w:rsidRPr="00F42F1C">
      <w:pPr>
        <w:jc w:val="both"/>
        <w:rPr>
          <w:color w:val="000000"/>
        </w:rPr>
      </w:pPr>
      <w:r w:rsidRPr="00F42F1C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F42F1C">
        <w:rPr>
          <w:color w:val="000000"/>
        </w:rPr>
        <w:t>Ogl</w:t>
      </w:r>
      <w:proofErr w:type="spellEnd"/>
      <w:r w:rsidRPr="00F42F1C">
        <w:rPr>
          <w:color w:val="000000"/>
        </w:rPr>
        <w:t>. ploča uz prijedlog</w:t>
      </w:r>
    </w:p>
    <w:p w:rsidRDefault="00F42F1C" w:rsidP="00F42F1C" w:rsidR="00F42F1C" w:rsidRPr="00F42F1C">
      <w:pPr>
        <w:jc w:val="both"/>
        <w:rPr>
          <w:color w:val="000000"/>
        </w:rPr>
      </w:pPr>
      <w:r w:rsidRPr="00F42F1C">
        <w:rPr>
          <w:color w:val="000000"/>
        </w:rPr>
        <w:t>- R 20.2.18. u 9,30h</w:t>
      </w:r>
    </w:p>
    <w:p w:rsidRDefault="00F42F1C" w:rsidP="00F42F1C" w:rsidR="002C5792" w:rsidRPr="00B37760">
      <w:pPr>
        <w:jc w:val="both"/>
      </w:pPr>
      <w:r w:rsidRPr="00F42F1C">
        <w:rPr>
          <w:color w:val="000000"/>
        </w:rPr>
        <w:t>-kal. 29.1.18.</w:t>
      </w: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78F" w:rsidR="00DB078F">
      <w:r>
        <w:separator/>
      </w:r>
    </w:p>
  </w:endnote>
  <w:endnote w:id="0" w:type="continuationSeparator">
    <w:p w:rsidRDefault="00DB078F" w:rsidR="00DB0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78F" w:rsidR="00DB078F">
      <w:r>
        <w:separator/>
      </w:r>
    </w:p>
  </w:footnote>
  <w:footnote w:id="0" w:type="continuationSeparator">
    <w:p w:rsidRDefault="00DB078F" w:rsidR="00DB0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7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02289" w:rsidR="0000228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02289">
      <w:t>7 St-1287/17-4</w:t>
    </w:r>
  </w:p>
  <w:p w:rsidRDefault="006F3974" w:rsidP="006F3974" w:rsidR="006F3974">
    <w:pPr>
      <w:jc w:val="right"/>
    </w:pP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128</w:t>
    </w:r>
    <w:r w:rsidR="00002289">
      <w:t>7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289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1EE7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A3F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2AD1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297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2689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1080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72F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176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601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078F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3487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2F1C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0228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7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0272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272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72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72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0228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7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0272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272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72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72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St-1287/2017</izvorni_sadrzaj>
    <derivirana_varijabla naziv="DomainObject.Predmet.OznakaBroj_1">St-1287/2017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VIBOR UVOZ IZVOZ d.o.o.</izvorni_sadrzaj>
    <derivirana_varijabla naziv="DomainObject.Predmet.ProtustrankaFormated_1">  VIBOR UVOZ IZVOZ d.o.o.</derivirana_varijabla>
  </DomainObject.Predmet.ProtustrankaFormated>
  <DomainObject.Predmet.ProtustrankaFormatedOIB>
    <izvorni_sadrzaj>  VIBOR UVOZ IZVOZ d.o.o., OIB 72096014212</izvorni_sadrzaj>
    <derivirana_varijabla naziv="DomainObject.Predmet.ProtustrankaFormatedOIB_1">  VIBOR UVOZ IZVOZ d.o.o., OIB 72096014212</derivirana_varijabla>
  </DomainObject.Predmet.ProtustrankaFormatedOIB>
  <DomainObject.Predmet.ProtustrankaFormatedWithAdress>
    <izvorni_sadrzaj> VIBOR UVOZ IZVOZ d.o.o., Vrlička 16, 10000 Zagreb</izvorni_sadrzaj>
    <derivirana_varijabla naziv="DomainObject.Predmet.ProtustrankaFormatedWithAdress_1"> VIBOR UVOZ IZVOZ d.o.o., Vrlička 16, 10000 Zagreb</derivirana_varijabla>
  </DomainObject.Predmet.ProtustrankaFormatedWithAdress>
  <DomainObject.Predmet.ProtustrankaFormatedWithAdressOIB>
    <izvorni_sadrzaj> VIBOR UVOZ IZVOZ d.o.o., OIB 72096014212, Vrlička 16, 10000 Zagreb</izvorni_sadrzaj>
    <derivirana_varijabla naziv="DomainObject.Predmet.ProtustrankaFormatedWithAdressOIB_1"> VIBOR UVOZ IZVOZ d.o.o., OIB 72096014212, Vrlička 16, 10000 Zagreb</derivirana_varijabla>
  </DomainObject.Predmet.ProtustrankaFormatedWithAdressOIB>
  <DomainObject.Predmet.ProtustrankaWithAdress>
    <izvorni_sadrzaj>VIBOR UVOZ IZVOZ d.o.o. Vrlička 16, 10000 Zagreb</izvorni_sadrzaj>
    <derivirana_varijabla naziv="DomainObject.Predmet.ProtustrankaWithAdress_1">VIBOR UVOZ IZVOZ d.o.o. Vrlička 16, 10000 Zagreb</derivirana_varijabla>
  </DomainObject.Predmet.ProtustrankaWithAdress>
  <DomainObject.Predmet.ProtustrankaWithAdressOIB>
    <izvorni_sadrzaj>VIBOR UVOZ IZVOZ d.o.o., OIB 72096014212, Vrlička 16, 10000 Zagreb</izvorni_sadrzaj>
    <derivirana_varijabla naziv="DomainObject.Predmet.ProtustrankaWithAdressOIB_1">VIBOR UVOZ IZVOZ d.o.o., OIB 72096014212, Vrlička 16, 10000 Zagreb</derivirana_varijabla>
  </DomainObject.Predmet.ProtustrankaWithAdressOIB>
  <DomainObject.Predmet.ProtustrankaNazivFormated>
    <izvorni_sadrzaj>VIBOR UVOZ IZVOZ d.o.o.</izvorni_sadrzaj>
    <derivirana_varijabla naziv="DomainObject.Predmet.ProtustrankaNazivFormated_1">VIBOR UVOZ IZVOZ d.o.o.</derivirana_varijabla>
  </DomainObject.Predmet.ProtustrankaNazivFormated>
  <DomainObject.Predmet.ProtustrankaNazivFormatedOIB>
    <izvorni_sadrzaj>VIBOR UVOZ IZVOZ d.o.o., OIB 72096014212</izvorni_sadrzaj>
    <derivirana_varijabla naziv="DomainObject.Predmet.ProtustrankaNazivFormatedOIB_1">VIBOR UVOZ IZVOZ d.o.o., OIB 72096014212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VIBOR UVOZ IZVOZ d.o.o.</item>
    </izvorni_sadrzaj>
    <derivirana_varijabla naziv="DomainObject.Predmet.ProtuStrankaListFormated_1">
      <item>VIBOR UVOZ IZVOZ d.o.o.</item>
    </derivirana_varijabla>
  </DomainObject.Predmet.ProtuStrankaListFormated>
  <DomainObject.Predmet.ProtuStrankaListFormatedOIB>
    <izvorni_sadrzaj>
      <item>VIBOR UVOZ IZVOZ d.o.o., OIB 72096014212</item>
    </izvorni_sadrzaj>
    <derivirana_varijabla naziv="DomainObject.Predmet.ProtuStrankaListFormatedOIB_1">
      <item>VIBOR UVOZ IZVOZ d.o.o., OIB 72096014212</item>
    </derivirana_varijabla>
  </DomainObject.Predmet.ProtuStrankaListFormatedOIB>
  <DomainObject.Predmet.ProtuStrankaListFormatedWithAdress>
    <izvorni_sadrzaj>
      <item>VIBOR UVOZ IZVOZ d.o.o., Vrlička 16, 10000 Zagreb</item>
    </izvorni_sadrzaj>
    <derivirana_varijabla naziv="DomainObject.Predmet.ProtuStrankaListFormatedWithAdress_1">
      <item>VIBOR UVOZ IZVOZ d.o.o., Vrlička 16, 10000 Zagreb</item>
    </derivirana_varijabla>
  </DomainObject.Predmet.ProtuStrankaListFormatedWithAdress>
  <DomainObject.Predmet.ProtuStrankaListFormatedWithAdressOIB>
    <izvorni_sadrzaj>
      <item>VIBOR UVOZ IZVOZ d.o.o., OIB 72096014212, Vrlička 16, 10000 Zagreb</item>
    </izvorni_sadrzaj>
    <derivirana_varijabla naziv="DomainObject.Predmet.ProtuStrankaListFormatedWithAdressOIB_1">
      <item>VIBOR UVOZ IZVOZ d.o.o., OIB 72096014212, Vrlička 16, 10000 Zagreb</item>
    </derivirana_varijabla>
  </DomainObject.Predmet.ProtuStrankaListFormatedWithAdressOIB>
  <DomainObject.Predmet.ProtuStrankaListNazivFormated>
    <izvorni_sadrzaj>
      <item>VIBOR UVOZ IZVOZ d.o.o.</item>
    </izvorni_sadrzaj>
    <derivirana_varijabla naziv="DomainObject.Predmet.ProtuStrankaListNazivFormated_1">
      <item>VIBOR UVOZ IZVOZ d.o.o.</item>
    </derivirana_varijabla>
  </DomainObject.Predmet.ProtuStrankaListNazivFormated>
  <DomainObject.Predmet.ProtuStrankaListNazivFormatedOIB>
    <izvorni_sadrzaj>
      <item>VIBOR UVOZ IZVOZ d.o.o., OIB 72096014212</item>
    </izvorni_sadrzaj>
    <derivirana_varijabla naziv="DomainObject.Predmet.ProtuStrankaListNazivFormatedOIB_1">
      <item>VIBOR UVOZ IZVOZ d.o.o., OIB 72096014212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VIBOR UVOZ IZVOZ d.o.o.</izvorni_sadrzaj>
    <derivirana_varijabla naziv="DomainObject.Predmet.ProtustrankaIDrugi_1">VIBOR UVOZ IZVOZ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VIBOR UVOZ IZVOZ d.o.o., OIB 72096014212, Vrlička 16, 10000 Zagreb</izvorni_sadrzaj>
    <derivirana_varijabla naziv="DomainObject.Predmet.ProtustrankaIDrugiAdressOIB_1">VIBOR UVOZ IZVOZ d.o.o., OIB 72096014212, Vrlička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VIBOR UVOZ IZVOZ d.o.o.</item>
      <item>FINA Regionalni centar Zagreb</item>
    </izvorni_sadrzaj>
    <derivirana_varijabla naziv="DomainObject.Predmet.SudioniciListNaziv_1">
      <item>VIBOR UVOZ IZVOZ d.o.o.</item>
      <item>FINA Regionalni centar Zagreb</item>
    </derivirana_varijabla>
  </DomainObject.Predmet.SudioniciListNaziv>
  <DomainObject.Predmet.SudioniciListAdressOIB>
    <izvorni_sadrzaj>
      <item>VIBOR UVOZ IZVOZ d.o.o., OIB 72096014212, Vrlička 16,10000 Zagreb</item>
      <item>FINA Regionalni centar Zagreb, OIB 85821130368, Trg svibanjskih žrtava 1995. br. 1,10000 Zagreb</item>
    </izvorni_sadrzaj>
    <derivirana_varijabla naziv="DomainObject.Predmet.SudioniciListAdressOIB_1">
      <item>VIBOR UVOZ IZVOZ d.o.o., OIB 72096014212, Vrlička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72096014212</item>
      <item>, OIB 85821130368</item>
    </izvorni_sadrzaj>
    <derivirana_varijabla naziv="DomainObject.Predmet.SudioniciListNazivOIB_1">
      <item>, OIB 72096014212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CF69B-4C34-4937-8C4E-ECA86A3C3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4360</properties:Characters>
  <properties:Lines>135</properties:Lines>
  <properties:Paragraphs>38</properties:Paragraphs>
  <properties:TotalTime>480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2018-01-08T08:35:00Z</dcterms:modified>
  <cp:revision>377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