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ED1322" w:rsidRPr="00C61EDF">
        <w:trPr>
          <w:trHeight w:val="2231"/>
        </w:trPr>
        <w:tc>
          <w:tcPr>
            <w:tcW w:type="dxa" w:w="3369"/>
            <w:vAlign w:val="center"/>
          </w:tcPr>
          <w:p w:rsidRDefault="00ED1322" w:rsidP="00A66C00" w:rsidR="00ED1322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ED1322" w:rsidP="00A66C00" w:rsidR="00ED1322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ED1322" w:rsidP="00A66C00" w:rsidR="00ED1322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ED1322" w:rsidP="00DA5B9D" w:rsidR="00ED1322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both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</w:rPr>
            </w:pPr>
          </w:p>
          <w:p w:rsidRDefault="00ED1322" w:rsidP="00DA5B9D" w:rsidR="00ED1322">
            <w:pPr>
              <w:jc w:val="right"/>
              <w:rPr>
                <w:noProof/>
                <w:sz w:val="24"/>
              </w:rPr>
            </w:pPr>
          </w:p>
          <w:p w:rsidRDefault="00ED1322" w:rsidP="007D0BC0" w:rsidR="00ED1322" w:rsidRPr="00E003B6">
            <w:pPr>
              <w:jc w:val="righ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Poslovni broj: 11.St-</w:t>
            </w:r>
            <w:r w:rsidR="001D0CC5">
              <w:rPr>
                <w:noProof/>
                <w:sz w:val="24"/>
              </w:rPr>
              <w:t>29</w:t>
            </w:r>
            <w:r w:rsidR="0098194D">
              <w:rPr>
                <w:noProof/>
                <w:sz w:val="24"/>
              </w:rPr>
              <w:t>/2018</w:t>
            </w:r>
          </w:p>
        </w:tc>
      </w:tr>
    </w:tbl>
    <w:p w14:textId="fd4b5fc" w14:paraId="fd4b5fc" w:rsidRDefault="00B46C21" w:rsidP="00B46C21" w:rsidR="00B46C21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0D7B1A">
        <w:t>HENA d.o.o., OIB: 73916516615, Split, Hrvatskih iseljenika 26</w:t>
      </w:r>
      <w:r>
        <w:t xml:space="preserve">, </w:t>
      </w:r>
      <w:r w:rsidR="0098194D">
        <w:t>4. travnja 2018</w:t>
      </w:r>
      <w:r>
        <w:t>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0D7B1A" w:rsidRPr="000D7B1A">
        <w:t>HENA d.o.o., OIB: 73916516615, Split, Hrvatskih iseljenika 26</w:t>
      </w:r>
      <w:r w:rsidR="0098194D">
        <w:t xml:space="preserve">, </w:t>
      </w:r>
      <w:r>
        <w:t xml:space="preserve">na dan </w:t>
      </w:r>
      <w:r w:rsidR="00A52571">
        <w:t>3</w:t>
      </w:r>
      <w:r w:rsidR="007827E6">
        <w:t>. siječnja</w:t>
      </w:r>
      <w:r w:rsidR="00B554BD">
        <w:t xml:space="preserve"> </w:t>
      </w:r>
      <w:r w:rsidR="0098194D">
        <w:t>2018.</w:t>
      </w:r>
      <w:r>
        <w:t xml:space="preserve">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7827E6">
        <w:t>12</w:t>
      </w:r>
      <w:r w:rsidR="00F73D4A">
        <w:t>0</w:t>
      </w:r>
      <w:r>
        <w:t xml:space="preserve"> </w:t>
      </w:r>
      <w:r w:rsidRPr="008A558F">
        <w:t xml:space="preserve">dana, u ukupnom iznosu </w:t>
      </w:r>
      <w:r w:rsidR="007F39BC">
        <w:t xml:space="preserve">od </w:t>
      </w:r>
      <w:r w:rsidR="000D7B1A">
        <w:t>6.767,01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>U Splitu</w:t>
      </w:r>
      <w:r w:rsidR="00ED1322">
        <w:t xml:space="preserve"> </w:t>
      </w:r>
      <w:r w:rsidR="0098194D">
        <w:t>4. travnja 2018</w:t>
      </w:r>
      <w:r w:rsidR="00ED1322">
        <w:t>.</w:t>
      </w:r>
    </w:p>
    <w:p w:rsidRDefault="00781AFF" w:rsidP="00B46C21" w:rsidR="00B46C21">
      <w:pPr>
        <w:spacing w:before="200"/>
        <w:ind w:left="6480"/>
        <w:jc w:val="center"/>
      </w:pPr>
      <w:r>
        <w:t>Sutkinja</w:t>
      </w:r>
    </w:p>
    <w:p w:rsidRDefault="00781AFF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F31" w:rsidR="00EB1F31">
      <w:r>
        <w:separator/>
      </w:r>
    </w:p>
  </w:endnote>
  <w:endnote w:id="0" w:type="continuationSeparator">
    <w:p w:rsidRDefault="00EB1F31" w:rsidR="00EB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F31" w:rsidR="00EB1F31">
      <w:r>
        <w:separator/>
      </w:r>
    </w:p>
  </w:footnote>
  <w:footnote w:id="0" w:type="continuationSeparator">
    <w:p w:rsidRDefault="00EB1F31" w:rsidR="00EB1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A769D8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4A67"/>
    <w:rsid w:val="00085E7C"/>
    <w:rsid w:val="000B4D96"/>
    <w:rsid w:val="000D5416"/>
    <w:rsid w:val="000D7B1A"/>
    <w:rsid w:val="000E6D83"/>
    <w:rsid w:val="001700A0"/>
    <w:rsid w:val="001D0CC5"/>
    <w:rsid w:val="0026385E"/>
    <w:rsid w:val="00377C99"/>
    <w:rsid w:val="003C2F22"/>
    <w:rsid w:val="00417EA6"/>
    <w:rsid w:val="004A47C9"/>
    <w:rsid w:val="0060211C"/>
    <w:rsid w:val="00640CF4"/>
    <w:rsid w:val="0071519E"/>
    <w:rsid w:val="00751BA8"/>
    <w:rsid w:val="00781AFF"/>
    <w:rsid w:val="007827E6"/>
    <w:rsid w:val="007A6838"/>
    <w:rsid w:val="007B3B5F"/>
    <w:rsid w:val="007D0BC0"/>
    <w:rsid w:val="007F39BC"/>
    <w:rsid w:val="007F7A84"/>
    <w:rsid w:val="00814EDB"/>
    <w:rsid w:val="00815142"/>
    <w:rsid w:val="00853B3E"/>
    <w:rsid w:val="0098194D"/>
    <w:rsid w:val="00981D37"/>
    <w:rsid w:val="00987BA3"/>
    <w:rsid w:val="00A51DE9"/>
    <w:rsid w:val="00A52571"/>
    <w:rsid w:val="00A769D8"/>
    <w:rsid w:val="00B46C21"/>
    <w:rsid w:val="00B554BD"/>
    <w:rsid w:val="00B7506F"/>
    <w:rsid w:val="00C70344"/>
    <w:rsid w:val="00D8632A"/>
    <w:rsid w:val="00DC527E"/>
    <w:rsid w:val="00DD0D50"/>
    <w:rsid w:val="00E6798D"/>
    <w:rsid w:val="00EB1F31"/>
    <w:rsid w:val="00EB6A52"/>
    <w:rsid w:val="00ED1322"/>
    <w:rsid w:val="00F2599E"/>
    <w:rsid w:val="00F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9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69D8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69D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69D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ED132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D13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69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69D8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69D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69D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HENA d.o.o. za trgovinu i usluge frizerskih salona</izvorni_sadrzaj>
    <derivirana_varijabla naziv="DomainObject.Predmet.ProtustrankaFormated_1">  HENA d.o.o. za trgovinu i usluge frizerskih salona</derivirana_varijabla>
  </DomainObject.Predmet.ProtustrankaFormated>
  <DomainObject.Predmet.ProtustrankaFormatedOIB>
    <izvorni_sadrzaj>  HENA d.o.o. za trgovinu i usluge frizerskih salona, OIB 73916516615</izvorni_sadrzaj>
    <derivirana_varijabla naziv="DomainObject.Predmet.ProtustrankaFormatedOIB_1">  HENA d.o.o. za trgovinu i usluge frizerskih salona, OIB 73916516615</derivirana_varijabla>
  </DomainObject.Predmet.ProtustrankaFormatedOIB>
  <DomainObject.Predmet.ProtustrankaFormatedWithAdress>
    <izvorni_sadrzaj> HENA d.o.o. za trgovinu i usluge frizerskih salona, Hrvatskih iseljenika 26, 21000 Split</izvorni_sadrzaj>
    <derivirana_varijabla naziv="DomainObject.Predmet.ProtustrankaFormatedWithAdress_1"> HENA d.o.o. za trgovinu i usluge frizerskih salona, Hrvatskih iseljenika 26, 21000 Split</derivirana_varijabla>
  </DomainObject.Predmet.ProtustrankaFormatedWithAdress>
  <DomainObject.Predmet.ProtustrankaFormatedWithAdressOIB>
    <izvorni_sadrzaj> HENA d.o.o. za trgovinu i usluge frizerskih salona, OIB 73916516615, Hrvatskih iseljenika 26, 21000 Split</izvorni_sadrzaj>
    <derivirana_varijabla naziv="DomainObject.Predmet.ProtustrankaFormatedWithAdressOIB_1"> HENA d.o.o. za trgovinu i usluge frizerskih salona, OIB 73916516615, Hrvatskih iseljenika 26, 21000 Split</derivirana_varijabla>
  </DomainObject.Predmet.ProtustrankaFormatedWithAdressOIB>
  <DomainObject.Predmet.ProtustrankaWithAdress>
    <izvorni_sadrzaj>HENA d.o.o. za trgovinu i usluge frizerskih salona Hrvatskih iseljenika 26, 21000 Split</izvorni_sadrzaj>
    <derivirana_varijabla naziv="DomainObject.Predmet.ProtustrankaWithAdress_1">HENA d.o.o. za trgovinu i usluge frizerskih salona Hrvatskih iseljenika 26, 21000 Split</derivirana_varijabla>
  </DomainObject.Predmet.ProtustrankaWithAdress>
  <DomainObject.Predmet.ProtustrankaWithAdressOIB>
    <izvorni_sadrzaj>HENA d.o.o. za trgovinu i usluge frizerskih salona, OIB 73916516615, Hrvatskih iseljenika 26, 21000 Split</izvorni_sadrzaj>
    <derivirana_varijabla naziv="DomainObject.Predmet.ProtustrankaWithAdressOIB_1">HENA d.o.o. za trgovinu i usluge frizerskih salona, OIB 73916516615, Hrvatskih iseljenika 26, 21000 Split</derivirana_varijabla>
  </DomainObject.Predmet.ProtustrankaWithAdressOIB>
  <DomainObject.Predmet.ProtustrankaNazivFormated>
    <izvorni_sadrzaj>HENA d.o.o. za trgovinu i usluge frizerskih salona</izvorni_sadrzaj>
    <derivirana_varijabla naziv="DomainObject.Predmet.ProtustrankaNazivFormated_1">HENA d.o.o. za trgovinu i usluge frizerskih salona</derivirana_varijabla>
  </DomainObject.Predmet.ProtustrankaNazivFormated>
  <DomainObject.Predmet.ProtustrankaNazivFormatedOIB>
    <izvorni_sadrzaj>HENA d.o.o. za trgovinu i usluge frizerskih salona, OIB 73916516615</izvorni_sadrzaj>
    <derivirana_varijabla naziv="DomainObject.Predmet.ProtustrankaNazivFormatedOIB_1">HENA d.o.o. za trgovinu i usluge frizerskih salona, OIB 73916516615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6767.01</izvorni_sadrzaj>
    <derivirana_varijabla naziv="DomainObject.Predmet.TrenutnaVrijednost_1">6767.01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HENA d.o.o. za trgovinu i usluge frizerskih salona</item>
    </izvorni_sadrzaj>
    <derivirana_varijabla naziv="DomainObject.Predmet.ProtuStrankaListFormated_1">
      <item>HENA d.o.o. za trgovinu i usluge frizerskih salona</item>
    </derivirana_varijabla>
  </DomainObject.Predmet.ProtuStrankaListFormated>
  <DomainObject.Predmet.ProtuStrankaListFormatedOIB>
    <izvorni_sadrzaj>
      <item>HENA d.o.o. za trgovinu i usluge frizerskih salona, OIB 73916516615</item>
    </izvorni_sadrzaj>
    <derivirana_varijabla naziv="DomainObject.Predmet.ProtuStrankaListFormatedOIB_1">
      <item>HENA d.o.o. za trgovinu i usluge frizerskih salona, OIB 73916516615</item>
    </derivirana_varijabla>
  </DomainObject.Predmet.ProtuStrankaListFormatedOIB>
  <DomainObject.Predmet.ProtuStrankaListFormatedWithAdress>
    <izvorni_sadrzaj>
      <item>HENA d.o.o. za trgovinu i usluge frizerskih salona, Hrvatskih iseljenika 26, 21000 Split</item>
    </izvorni_sadrzaj>
    <derivirana_varijabla naziv="DomainObject.Predmet.ProtuStrankaListFormatedWithAdress_1">
      <item>HENA d.o.o. za trgovinu i usluge frizerskih salona, Hrvatskih iseljenika 26, 21000 Split</item>
    </derivirana_varijabla>
  </DomainObject.Predmet.ProtuStrankaListFormatedWithAdress>
  <DomainObject.Predmet.ProtuStrankaListFormatedWithAdressOIB>
    <izvorni_sadrzaj>
      <item>HENA d.o.o. za trgovinu i usluge frizerskih salona, OIB 73916516615, Hrvatskih iseljenika 26, 21000 Split</item>
    </izvorni_sadrzaj>
    <derivirana_varijabla naziv="DomainObject.Predmet.ProtuStrankaListFormatedWithAdressOIB_1">
      <item>HENA d.o.o. za trgovinu i usluge frizerskih salona, OIB 73916516615, Hrvatskih iseljenika 26, 21000 Split</item>
    </derivirana_varijabla>
  </DomainObject.Predmet.ProtuStrankaListFormatedWithAdressOIB>
  <DomainObject.Predmet.ProtuStrankaListNazivFormated>
    <izvorni_sadrzaj>
      <item>HENA d.o.o. za trgovinu i usluge frizerskih salona</item>
    </izvorni_sadrzaj>
    <derivirana_varijabla naziv="DomainObject.Predmet.ProtuStrankaListNazivFormated_1">
      <item>HENA d.o.o. za trgovinu i usluge frizerskih salona</item>
    </derivirana_varijabla>
  </DomainObject.Predmet.ProtuStrankaListNazivFormated>
  <DomainObject.Predmet.ProtuStrankaListNazivFormatedOIB>
    <izvorni_sadrzaj>
      <item>HENA d.o.o. za trgovinu i usluge frizerskih salona, OIB 73916516615</item>
    </izvorni_sadrzaj>
    <derivirana_varijabla naziv="DomainObject.Predmet.ProtuStrankaListNazivFormatedOIB_1">
      <item>HENA d.o.o. za trgovinu i usluge frizerskih salona, OIB 73916516615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HENA d.o.o. za trgovinu i usluge frizerskih salona</izvorni_sadrzaj>
    <derivirana_varijabla naziv="DomainObject.Predmet.ProtustrankaIDrugi_1">HENA d.o.o. za trgovinu i usluge frizerskih salona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HENA d.o.o. za trgovinu i usluge frizerskih salona, OIB 73916516615, Hrvatskih iseljenika 26, 21000 Split</izvorni_sadrzaj>
    <derivirana_varijabla naziv="DomainObject.Predmet.ProtustrankaIDrugiAdressOIB_1">HENA d.o.o. za trgovinu i usluge frizerskih salona, OIB 73916516615, Hrvatskih iseljenika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HENA d.o.o. za trgovinu i usluge frizerskih salona</item>
      <item>FINANCIJSKA AGENCIJA, RC SPLIT</item>
    </izvorni_sadrzaj>
    <derivirana_varijabla naziv="DomainObject.Predmet.SudioniciListNaziv_1">
      <item>HENA d.o.o. za trgovinu i usluge frizerskih salona</item>
      <item>FINANCIJSKA AGENCIJA, RC SPLIT</item>
    </derivirana_varijabla>
  </DomainObject.Predmet.SudioniciListNaziv>
  <DomainObject.Predmet.SudioniciListAdressOIB>
    <izvorni_sadrzaj>
      <item>HENA d.o.o. za trgovinu i usluge frizerskih salona, OIB 73916516615, Hrvatskih iseljenika 26,21000 Split</item>
      <item>FINANCIJSKA AGENCIJA, RC SPLIT, OIB 85821130368, Mažuranićevo šetalište 24 b,21000 Split</item>
    </izvorni_sadrzaj>
    <derivirana_varijabla naziv="DomainObject.Predmet.SudioniciListAdressOIB_1">
      <item>HENA d.o.o. za trgovinu i usluge frizerskih salona, OIB 73916516615, Hrvatskih iseljenika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73916516615</item>
      <item>, OIB 85821130368</item>
    </izvorni_sadrzaj>
    <derivirana_varijabla naziv="DomainObject.Predmet.SudioniciListNazivOIB_1">
      <item>, OIB 73916516615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1806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2018-04-04T07:02:00Z</dcterms:created>
  <dc:creator>Katarina Mikulić</dc:creator>
  <cp:lastModifiedBy>Ana Golub Gruić</cp:lastModifiedBy>
  <cp:lastPrinted>2018-04-04T07:03:00Z</cp:lastPrinted>
  <dcterms:modified xmlns:xsi="http://www.w3.org/2001/XMLSchema-instance" xsi:type="dcterms:W3CDTF">2018-04-04T08:13:00Z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(St-29-2018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