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0b59" w14:paraId="10d0b59" w:rsidRDefault="000D2C54" w:rsidP="000D2C54" w:rsidR="000D2C54" w:rsidRPr="000D2C5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D2C54">
        <w:rPr>
          <w:bCs/>
          <w:snapToGrid w:val="false"/>
          <w:lang w:eastAsia="en-US"/>
        </w:rPr>
        <w:t xml:space="preserve">                     </w:t>
      </w:r>
      <w:r w:rsidRPr="000D2C5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>TRGOVAČKI SUD U VARAŽDINU</w:t>
      </w:r>
    </w:p>
    <w:p w:rsidRDefault="000D2C54" w:rsidP="000D2C54" w:rsidR="000D2C54" w:rsidRPr="000D2C54">
      <w:pPr>
        <w:widowControl w:val="false"/>
        <w:rPr>
          <w:bCs/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           B. Radić 2</w:t>
      </w:r>
      <w:r w:rsidRPr="000D2C54">
        <w:rPr>
          <w:bCs/>
          <w:snapToGrid w:val="false"/>
          <w:lang w:eastAsia="en-US"/>
        </w:rPr>
        <w:t xml:space="preserve">                   </w:t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</w:p>
    <w:p w:rsidRDefault="00EC558E" w:rsidP="00067DCF" w:rsidR="005C6E12" w:rsidRPr="003D63C1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146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494DAF">
        <w:t>36</w:t>
      </w:r>
    </w:p>
    <w:p w:rsidRDefault="005C6E12" w:rsidP="00E8595B" w:rsidR="005C6E12" w:rsidRPr="003D63C1"/>
    <w:p w:rsidRDefault="00E8595B" w:rsidP="00E8595B" w:rsidR="00E8595B"/>
    <w:p w:rsidRDefault="000D2C54" w:rsidP="00E8595B" w:rsidR="000D2C54"/>
    <w:p w:rsidRDefault="000D2C54" w:rsidP="00E8595B" w:rsidR="000D2C54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0D2C54" w:rsidP="00E8595B" w:rsidR="000D2C54">
      <w:pPr>
        <w:jc w:val="center"/>
      </w:pP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7D0017" w:rsidRPr="007D0017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494DAF">
        <w:t>21</w:t>
      </w:r>
      <w:r w:rsidR="007D0017" w:rsidRPr="007D0017">
        <w:t xml:space="preserve">. </w:t>
      </w:r>
      <w:r w:rsidR="007331E6">
        <w:t>rujna</w:t>
      </w:r>
      <w:r w:rsidR="007D0017">
        <w:t xml:space="preserve"> </w:t>
      </w:r>
      <w:r w:rsidR="007D0017" w:rsidRPr="007D0017">
        <w:t>2015. godine</w:t>
      </w:r>
    </w:p>
    <w:p w:rsidRDefault="00F94566" w:rsidP="00F94566" w:rsidR="00F94566">
      <w:pPr>
        <w:jc w:val="both"/>
      </w:pPr>
    </w:p>
    <w:p w:rsidRDefault="000D2C54" w:rsidP="00F94566" w:rsidR="000D2C54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494DAF" w:rsidP="00E8595B" w:rsidR="00E8595B" w:rsidRPr="003D63C1">
      <w:pPr>
        <w:jc w:val="center"/>
      </w:pPr>
      <w:r>
        <w:t>TREĆA</w:t>
      </w:r>
      <w:r w:rsidR="00F94566">
        <w:t xml:space="preserve">  </w:t>
      </w:r>
      <w:r w:rsidR="00E8595B" w:rsidRPr="003D63C1">
        <w:t>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F94566" w:rsidR="00F94566">
      <w:pPr>
        <w:jc w:val="both"/>
        <w:rPr>
          <w:rFonts w:eastAsia="Calibri"/>
          <w:lang w:eastAsia="en-US"/>
        </w:rPr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B43F3B" w:rsidRPr="003D63C1">
        <w:rPr>
          <w:bCs/>
        </w:rPr>
        <w:t>Određuje se prodaj</w:t>
      </w:r>
      <w:r w:rsidR="00F94566">
        <w:rPr>
          <w:bCs/>
        </w:rPr>
        <w:t>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570D7C" w:rsidRPr="003D63C1">
        <w:rPr>
          <w:bCs/>
        </w:rPr>
        <w:t xml:space="preserve"> </w:t>
      </w:r>
      <w:r w:rsidR="00B43F3B" w:rsidRPr="003D63C1">
        <w:t>u stečaju, uz odgovarajuću primjenu pravila o ovrsi na nekretninama</w:t>
      </w:r>
      <w:r w:rsidR="003D63C1">
        <w:t>,</w:t>
      </w:r>
      <w:r w:rsidR="00B43F3B" w:rsidRPr="003D63C1">
        <w:t xml:space="preserve"> </w:t>
      </w:r>
      <w:r w:rsidR="00F94566" w:rsidRPr="00F94566">
        <w:rPr>
          <w:rFonts w:eastAsia="Calibri"/>
          <w:lang w:eastAsia="en-US"/>
        </w:rPr>
        <w:t>i to nekretnine upisane:</w:t>
      </w:r>
    </w:p>
    <w:p w:rsidRDefault="00F94566" w:rsidP="00F94566" w:rsidR="00F94566" w:rsidRPr="00F94566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</w:pPr>
      <w:r w:rsidRPr="007D0017">
        <w:rPr>
          <w:rFonts w:eastAsia="Calibri"/>
          <w:lang w:eastAsia="en-US"/>
        </w:rPr>
        <w:t>-u zk.ul.br. 996, k.o. Vinica, k.č.br. 692/7, oranica u Prečnici, površine 710 čhv,</w:t>
      </w:r>
      <w:r w:rsidRPr="007D0017">
        <w:t xml:space="preserve"> </w:t>
      </w:r>
      <w:r>
        <w:t>čija se vrijednost utvrđuje u iznosu od</w:t>
      </w:r>
      <w:r w:rsidRPr="00F94566">
        <w:t xml:space="preserve"> </w:t>
      </w:r>
      <w:r>
        <w:t>17.878,00 kn</w:t>
      </w:r>
      <w:r w:rsidR="00494DAF">
        <w:t>, a početna cijena za prodaju navedene nekretnine iznosi dvije trećine utvrđene vrijednosti, odnosno 11.918,67 kn</w:t>
      </w:r>
    </w:p>
    <w:p w:rsidRDefault="000121C9" w:rsidP="007D0017" w:rsidR="000121C9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 w:rsidRP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-u zk. ul. br. 998, k.o. Vinica, kčbr. 692/9, oranica u Grahovišću, površine 605 čhv</w:t>
      </w:r>
      <w:r>
        <w:rPr>
          <w:rFonts w:eastAsia="Calibri"/>
          <w:lang w:eastAsia="en-US"/>
        </w:rPr>
        <w:t>,</w:t>
      </w:r>
      <w:r w:rsidRPr="007D0017">
        <w:rPr>
          <w:rFonts w:eastAsia="Calibri"/>
          <w:lang w:eastAsia="en-US"/>
        </w:rPr>
        <w:t xml:space="preserve"> čija se vrijednost utvrđuje u iznosu od </w:t>
      </w:r>
      <w:r>
        <w:rPr>
          <w:rFonts w:eastAsia="Calibri"/>
          <w:lang w:eastAsia="en-US"/>
        </w:rPr>
        <w:t>16.232,00</w:t>
      </w:r>
      <w:r w:rsidRPr="007D0017">
        <w:rPr>
          <w:rFonts w:eastAsia="Calibri"/>
          <w:lang w:eastAsia="en-US"/>
        </w:rPr>
        <w:t xml:space="preserve"> kn</w:t>
      </w:r>
      <w:r w:rsidR="00494DAF">
        <w:rPr>
          <w:rFonts w:eastAsia="Calibri"/>
          <w:lang w:eastAsia="en-US"/>
        </w:rPr>
        <w:t xml:space="preserve">, </w:t>
      </w:r>
      <w:r w:rsidR="00494DAF">
        <w:t>a početna cijena za prodaju navedene nekretnine iznosi dvije trećine utvrđene vrijednosti, odnosno 10.821,33 kn</w:t>
      </w:r>
    </w:p>
    <w:p w:rsidRDefault="00E27789" w:rsidP="005467B9" w:rsidR="00E27789">
      <w:pPr>
        <w:jc w:val="both"/>
      </w:pPr>
    </w:p>
    <w:p w:rsidRDefault="009E298D" w:rsidP="007D0017" w:rsidR="007D0017" w:rsidRPr="007D0017">
      <w:pPr>
        <w:jc w:val="both"/>
        <w:rPr>
          <w:rFonts w:eastAsia="Calibri"/>
          <w:lang w:eastAsia="en-US"/>
        </w:rPr>
      </w:pPr>
      <w:r>
        <w:t>2.)</w:t>
      </w:r>
      <w:r w:rsidR="007D0017">
        <w:t xml:space="preserve"> </w:t>
      </w:r>
      <w:r w:rsidR="00F66C5B" w:rsidRPr="005568C9">
        <w:t xml:space="preserve">Na nekretninama </w:t>
      </w:r>
      <w:r w:rsidR="00F66C5B">
        <w:t>u vlasništvu dužnika</w:t>
      </w:r>
      <w:r w:rsidR="00F66C5B" w:rsidRPr="005568C9">
        <w:t xml:space="preserve"> </w:t>
      </w:r>
      <w:r w:rsidR="00F66C5B">
        <w:t xml:space="preserve">je upisano založno pravo u korist </w:t>
      </w:r>
      <w:r w:rsidR="00F66C5B" w:rsidRPr="005568C9">
        <w:t>razlučn</w:t>
      </w:r>
      <w:r w:rsidR="007D0017">
        <w:t>og</w:t>
      </w:r>
      <w:r w:rsidR="00F66C5B">
        <w:t xml:space="preserve"> vjerovnika </w:t>
      </w:r>
      <w:r w:rsidR="007D0017" w:rsidRPr="007D0017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>
      <w:pPr>
        <w:jc w:val="both"/>
      </w:pPr>
    </w:p>
    <w:p w:rsidRDefault="009E298D" w:rsidP="009E298D" w:rsidR="007773D5" w:rsidRPr="003D63C1">
      <w:pPr>
        <w:jc w:val="both"/>
      </w:pPr>
      <w:r>
        <w:t xml:space="preserve">3.) </w:t>
      </w:r>
      <w:r w:rsidR="007773D5" w:rsidRPr="003D63C1">
        <w:t xml:space="preserve">Početna cijena za nekretnine dužnika na </w:t>
      </w:r>
      <w:r w:rsidR="00494DAF">
        <w:t>trećem</w:t>
      </w:r>
      <w:r w:rsidR="007773D5" w:rsidRPr="003D63C1">
        <w:t xml:space="preserve"> ročištu za dražbu jednaka je</w:t>
      </w:r>
      <w:r w:rsidR="00494DAF">
        <w:t xml:space="preserve"> dvije trećine vrijednosti</w:t>
      </w:r>
      <w:r w:rsidR="007773D5" w:rsidRPr="003D63C1">
        <w:t xml:space="preserve"> </w:t>
      </w:r>
      <w:r w:rsidR="00CC4F27" w:rsidRPr="003D63C1">
        <w:t>utvrđe</w:t>
      </w:r>
      <w:r w:rsidR="00494DAF">
        <w:t>ne</w:t>
      </w:r>
      <w:r w:rsidR="007773D5" w:rsidRPr="003D63C1">
        <w:t xml:space="preserve"> vrijednosti nekretnina.</w:t>
      </w:r>
    </w:p>
    <w:p w:rsidRDefault="009E298D" w:rsidP="009E298D" w:rsidR="009E298D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9E298D" w:rsidP="009E298D" w:rsidR="002B0B02" w:rsidRPr="003D63C1">
      <w:pPr>
        <w:jc w:val="both"/>
      </w:pPr>
      <w:r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494DAF">
        <w:rPr>
          <w:bCs/>
        </w:rPr>
        <w:t>trećom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</w:t>
      </w:r>
      <w:r w:rsidR="00F94566">
        <w:rPr>
          <w:bCs/>
        </w:rPr>
        <w:t>221</w:t>
      </w:r>
      <w:r w:rsidRPr="003D63C1">
        <w:rPr>
          <w:bCs/>
        </w:rPr>
        <w:t xml:space="preserve">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494DAF" w:rsidP="00B43F3B" w:rsidR="00B43F3B" w:rsidRPr="007D001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12</w:t>
      </w:r>
      <w:r w:rsidR="00C9726D" w:rsidRPr="007D0017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listopada</w:t>
      </w:r>
      <w:r w:rsidR="00AD5C9D" w:rsidRPr="007D0017">
        <w:rPr>
          <w:b/>
          <w:bCs/>
          <w:u w:val="single"/>
        </w:rPr>
        <w:t xml:space="preserve"> 201</w:t>
      </w:r>
      <w:r w:rsidR="007D0017" w:rsidRPr="007D0017">
        <w:rPr>
          <w:b/>
          <w:bCs/>
          <w:u w:val="single"/>
        </w:rPr>
        <w:t>5</w:t>
      </w:r>
      <w:r w:rsidR="007773D5" w:rsidRPr="007D0017">
        <w:rPr>
          <w:b/>
          <w:bCs/>
          <w:u w:val="single"/>
        </w:rPr>
        <w:t>. godine</w:t>
      </w:r>
      <w:r w:rsidR="00B43F3B" w:rsidRPr="007D0017">
        <w:rPr>
          <w:b/>
          <w:bCs/>
          <w:u w:val="single"/>
        </w:rPr>
        <w:t xml:space="preserve"> u </w:t>
      </w:r>
      <w:r>
        <w:rPr>
          <w:b/>
          <w:bCs/>
          <w:u w:val="single"/>
        </w:rPr>
        <w:t>9</w:t>
      </w:r>
      <w:r w:rsidR="007773D5" w:rsidRPr="007D0017">
        <w:rPr>
          <w:b/>
          <w:bCs/>
          <w:u w:val="single"/>
        </w:rPr>
        <w:t xml:space="preserve">,00 </w:t>
      </w:r>
      <w:r w:rsidR="00B43F3B" w:rsidRPr="007D0017">
        <w:rPr>
          <w:b/>
          <w:bCs/>
          <w:u w:val="single"/>
        </w:rPr>
        <w:t>sati.</w:t>
      </w:r>
    </w:p>
    <w:p w:rsidRDefault="00B43F3B" w:rsidP="00570D7C" w:rsidR="00B43F3B" w:rsidRPr="007D0017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 xml:space="preserve">Ovaj zaključak objavit će se na stečajnoj </w:t>
      </w:r>
      <w:r w:rsidR="007D0017">
        <w:t>e</w:t>
      </w:r>
      <w:r w:rsidR="000121C9">
        <w:t>-</w:t>
      </w:r>
      <w:r w:rsidRPr="003D63C1">
        <w:t>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DD612E" w:rsidP="00DD612E" w:rsidR="00DD612E">
      <w:pPr>
        <w:jc w:val="both"/>
        <w:rPr>
          <w:color w:val="FF0000"/>
        </w:rPr>
      </w:pPr>
    </w:p>
    <w:p w:rsidRDefault="00F66C5B" w:rsidP="00DD612E" w:rsidR="00F94566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>Utvrđena vrijednost nekretnina</w:t>
      </w:r>
      <w:r w:rsidR="00F94566">
        <w:rPr>
          <w:color w:val="000000"/>
        </w:rPr>
        <w:t xml:space="preserve"> upisanih: </w:t>
      </w:r>
    </w:p>
    <w:p w:rsidRDefault="007D0017" w:rsidP="007D0017" w:rsidR="007D0017" w:rsidRPr="007D0017">
      <w:pPr>
        <w:jc w:val="both"/>
        <w:rPr>
          <w:color w:val="000000"/>
        </w:rPr>
      </w:pPr>
      <w:r w:rsidRPr="007D0017">
        <w:rPr>
          <w:color w:val="000000"/>
        </w:rPr>
        <w:t>-u zk.ul.br. 996, k.o. Vinica, k.č.br. 692/7, oranica u Prečnici, površine 710 čhv, čija se vrijednost utvrđuje u iznosu od 17.878,00 kn</w:t>
      </w:r>
      <w:r w:rsidR="00494DAF">
        <w:rPr>
          <w:color w:val="000000"/>
        </w:rPr>
        <w:t xml:space="preserve">, </w:t>
      </w:r>
      <w:r w:rsidR="00494DAF">
        <w:t>a početna cijena za prodaju navedene nekretnine iznosi dvije trećine utvrđene vrijednosti, odnosno 11.918,67 kn</w:t>
      </w:r>
    </w:p>
    <w:p w:rsidRDefault="007D0017" w:rsidP="007D0017" w:rsidR="00DD612E">
      <w:pPr>
        <w:jc w:val="both"/>
        <w:rPr>
          <w:color w:val="000000"/>
        </w:rPr>
      </w:pPr>
      <w:r w:rsidRPr="007D0017">
        <w:rPr>
          <w:color w:val="000000"/>
        </w:rPr>
        <w:t>-u zk. ul. br. 998, k.o. Vinica, kčbr. 692/9, oranica u Grahovišću, površine 605 čhv, čija se vrijednost utvrđuje u iznosu od 16.232,00 kn</w:t>
      </w:r>
      <w:r w:rsidR="00494DAF">
        <w:rPr>
          <w:color w:val="000000"/>
        </w:rPr>
        <w:t xml:space="preserve">, </w:t>
      </w:r>
      <w:r w:rsidR="00494DAF">
        <w:t>a početna cijena za prodaju navedene nekretnine iznosi dvije trećine utvrđene vrijednosti, odnosno 10.821,33 kn.</w:t>
      </w:r>
    </w:p>
    <w:p w:rsidRDefault="007D0017" w:rsidP="007D0017" w:rsidR="007D0017" w:rsidRPr="00DF19FB">
      <w:pPr>
        <w:jc w:val="both"/>
        <w:rPr>
          <w:color w:val="FF0000"/>
        </w:rPr>
      </w:pPr>
    </w:p>
    <w:p w:rsidRDefault="007B70EF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F66C5B">
        <w:rPr>
          <w:color w:val="000000"/>
        </w:rPr>
        <w:t>ekretnine</w:t>
      </w:r>
      <w:r w:rsidR="00024FE0" w:rsidRPr="004258CD">
        <w:rPr>
          <w:color w:val="000000"/>
        </w:rPr>
        <w:t xml:space="preserve"> se na I</w:t>
      </w:r>
      <w:r w:rsidR="00494DAF">
        <w:rPr>
          <w:color w:val="000000"/>
        </w:rPr>
        <w:t>I</w:t>
      </w:r>
      <w:r w:rsidR="007331E6">
        <w:rPr>
          <w:color w:val="000000"/>
        </w:rPr>
        <w:t>I</w:t>
      </w:r>
      <w:r w:rsidR="00024FE0" w:rsidRPr="004258CD">
        <w:rPr>
          <w:color w:val="000000"/>
        </w:rPr>
        <w:t>.</w:t>
      </w:r>
      <w:r w:rsidR="00F66C5B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C4F27" w:rsidRPr="004258CD">
        <w:rPr>
          <w:color w:val="000000"/>
        </w:rPr>
        <w:t xml:space="preserve">utvrđene </w:t>
      </w:r>
      <w:r w:rsidR="003E54A8" w:rsidRPr="004258CD">
        <w:rPr>
          <w:color w:val="000000"/>
        </w:rPr>
        <w:t>vrijednosti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9E298D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</w:t>
      </w:r>
      <w:r w:rsidR="00AD5C9D" w:rsidRPr="003D63C1">
        <w:t>ne</w:t>
      </w:r>
      <w:r w:rsidRPr="003D63C1">
        <w:t xml:space="preserve"> ne prodaju niti na </w:t>
      </w:r>
      <w:r w:rsidR="00494DAF">
        <w:t>trećem</w:t>
      </w:r>
      <w:r w:rsidRPr="003D63C1">
        <w:t xml:space="preserve"> ročištu za prodaju po utvrđenoj vrijednosti, na narednim roč</w:t>
      </w:r>
      <w:r w:rsidR="007D0017">
        <w:t xml:space="preserve">ištima za prodaju nekretnine </w:t>
      </w:r>
      <w:r w:rsidRPr="003D63C1">
        <w:t>mogu se prodavati za nižu vrijednost koju zaključkom odredi stečajni sudac.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>% od utvrđene vrij</w:t>
      </w:r>
      <w:r w:rsidR="004258CD">
        <w:t>ednosti nekretnina,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</w:t>
      </w:r>
      <w:r w:rsidR="00F66C5B">
        <w:t xml:space="preserve"> na poslovni broj spisa St-</w:t>
      </w:r>
      <w:r w:rsidR="007D0017">
        <w:t>146</w:t>
      </w:r>
      <w:r w:rsidR="00F94566">
        <w:t>/14</w:t>
      </w:r>
      <w:r w:rsidR="009473EC" w:rsidRPr="003D63C1">
        <w:t>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 w:rsidR="00F94566"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F94566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="00347FFD" w:rsidRPr="003D63C1">
        <w:t xml:space="preserve">dužan uplatiti razliku između uplaćene jamčevine i postignute kupoprodajne cijene u roku od </w:t>
      </w:r>
      <w:r w:rsidR="00347FFD" w:rsidRPr="002B268B">
        <w:t xml:space="preserve">30 </w:t>
      </w:r>
      <w:r w:rsidR="00347FFD" w:rsidRPr="003D63C1">
        <w:t>dana od dana zaključenja javne dražbe.</w:t>
      </w:r>
      <w:r w:rsidR="009E298D">
        <w:t xml:space="preserve"> </w:t>
      </w:r>
      <w:r w:rsidR="00347FFD" w:rsidRPr="003D63C1">
        <w:t>Ako kupac u tom roku ne položi kupovninu, sud će posebnim rješen</w:t>
      </w:r>
      <w:r>
        <w:t xml:space="preserve">jem odrediti prodaju nevažećom </w:t>
      </w:r>
      <w:r w:rsidR="00347FFD" w:rsidRPr="003D63C1">
        <w:t xml:space="preserve">i odrediti novu prodaju, </w:t>
      </w:r>
      <w:r w:rsidR="00347FFD" w:rsidRPr="003D63C1">
        <w:lastRenderedPageBreak/>
        <w:t>uz uvjete za prodaju koja je oglašena nevažećom, a</w:t>
      </w:r>
      <w:r>
        <w:t xml:space="preserve"> iz položene jamčevine namirit </w:t>
      </w:r>
      <w:r w:rsidR="00347FFD" w:rsidRPr="003D63C1">
        <w:t xml:space="preserve">će se troškovi nove prodaje  i namiriti razlika između kupovnine postignute na prijašnjoj prodaji i </w:t>
      </w:r>
      <w:r>
        <w:t xml:space="preserve">na </w:t>
      </w:r>
      <w:r w:rsidR="00347FFD" w:rsidRPr="003D63C1">
        <w:t>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3D63C1">
        <w:t xml:space="preserve">ože kupovninu u roku iz  točke </w:t>
      </w:r>
      <w:r w:rsidR="00494DAF">
        <w:t>5.</w:t>
      </w:r>
      <w:r w:rsidR="007331E6">
        <w:t>i)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>
      <w:pPr>
        <w:pStyle w:val="Odlomakpopisa"/>
      </w:pPr>
    </w:p>
    <w:p w:rsidRDefault="007D0017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</w:t>
      </w:r>
      <w:r w:rsidR="00347FFD" w:rsidRPr="003D63C1">
        <w:t>radi plaćanja kupovne cijene treba uzeti kredit, sud će na prijedlog kupca već u rješe</w:t>
      </w:r>
      <w:r>
        <w:t xml:space="preserve">nju o dosudi odrediti da će se </w:t>
      </w:r>
      <w:r w:rsidR="00347FFD" w:rsidRPr="003D63C1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7A4F65" w:rsidR="007A4F6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="00F80DA4">
        <w:t xml:space="preserve">, </w:t>
      </w:r>
      <w:r w:rsidRPr="00C25BED">
        <w:t>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7D0017">
        <w:t>Teom Gatternig</w:t>
      </w:r>
      <w:r w:rsidR="00333E78" w:rsidRPr="00C25BED">
        <w:t xml:space="preserve"> </w:t>
      </w:r>
      <w:r w:rsidRPr="00C25BED">
        <w:t xml:space="preserve">na broj telefona </w:t>
      </w:r>
      <w:r w:rsidR="007D0017">
        <w:t>091 595 9761</w:t>
      </w:r>
      <w:r w:rsidR="00F66C5B">
        <w:t>.</w:t>
      </w:r>
    </w:p>
    <w:p w:rsidRDefault="00347FFD" w:rsidP="003E54A8" w:rsidR="00347FFD" w:rsidRPr="00C25BED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494DAF">
        <w:t>21</w:t>
      </w:r>
      <w:r w:rsidR="00DF19FB">
        <w:t xml:space="preserve">. </w:t>
      </w:r>
      <w:r w:rsidR="007331E6">
        <w:t>rujna</w:t>
      </w:r>
      <w:r w:rsidRPr="003D63C1">
        <w:t xml:space="preserve"> 201</w:t>
      </w:r>
      <w:r w:rsidR="007D0017">
        <w:t>5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A82F37" w:rsidR="00024FE0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  <w:r w:rsidR="00D3632B">
        <w:t xml:space="preserve"> </w:t>
      </w:r>
    </w:p>
    <w:p w:rsidRDefault="000D2C54" w:rsidP="00024FE0" w:rsidR="000D2C54">
      <w:pPr>
        <w:jc w:val="both"/>
      </w:pPr>
    </w:p>
    <w:p w:rsidRDefault="000D2C54" w:rsidP="00024FE0" w:rsidR="000D2C54">
      <w:pPr>
        <w:jc w:val="both"/>
      </w:pPr>
    </w:p>
    <w:p w:rsidRDefault="000D2C54" w:rsidP="00024FE0" w:rsidR="000D2C54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D12D08" w:rsidP="00206ABB" w:rsid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B0237">
        <w:t>Stečajn</w:t>
      </w:r>
      <w:r w:rsidR="007D0017">
        <w:t>a</w:t>
      </w:r>
      <w:r w:rsidRPr="007B0237">
        <w:t xml:space="preserve"> upravitelj</w:t>
      </w:r>
      <w:r w:rsidR="007D0017">
        <w:t>ica</w:t>
      </w:r>
      <w:r w:rsidRPr="007B0237">
        <w:t xml:space="preserve">, </w:t>
      </w:r>
      <w:r w:rsidR="007D0017" w:rsidRPr="007D0017">
        <w:t>Tea Gatternig iz Varaždina, A. Šenoe 3</w:t>
      </w:r>
    </w:p>
    <w:p w:rsidRDefault="007D0017" w:rsidP="00206ABB" w:rsidR="007D0017" w:rsidRP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206ABB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891E21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</w:t>
      </w:r>
      <w:r w:rsidR="00206ABB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>o</w:t>
      </w:r>
      <w:r w:rsidR="00891E21" w:rsidRPr="00891E21">
        <w:rPr>
          <w:rFonts w:eastAsia="Calibri"/>
          <w:lang w:eastAsia="en-US"/>
        </w:rPr>
        <w:t xml:space="preserve">glasna ploča </w:t>
      </w:r>
    </w:p>
    <w:p w:rsidRDefault="00D12D08" w:rsidP="00024FE0" w:rsidR="00D12D08">
      <w:pPr>
        <w:jc w:val="both"/>
      </w:pPr>
    </w:p>
    <w:p w:rsidRDefault="00570D7C" w:rsidR="00570D7C" w:rsidRPr="003D63C1"/>
    <w:sectPr w:rsidSect="000D2C54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F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494DAF">
      <w:t>36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94DAF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42C1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64DEA"/>
    <w:rsid w:val="00A64E46"/>
    <w:rsid w:val="00A65332"/>
    <w:rsid w:val="00A82F37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3632B"/>
    <w:rsid w:val="00D43F73"/>
    <w:rsid w:val="00D54293"/>
    <w:rsid w:val="00D665D7"/>
    <w:rsid w:val="00D83CE4"/>
    <w:rsid w:val="00D86BAD"/>
    <w:rsid w:val="00D92727"/>
    <w:rsid w:val="00DC0F04"/>
    <w:rsid w:val="00DD612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8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F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2F3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2F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2F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A8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F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2F3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2F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2F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EF850-8CA2-4468-A0AD-92AD828A8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947</properties:Words>
  <properties:Characters>5312</properties:Characters>
  <properties:Lines>149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2015-09-21T10:20:00Z</dcterms:created>
  <dc:creator>Ursulin</dc:creator>
  <cp:lastModifiedBy>Nevenka Vuković</cp:lastModifiedBy>
  <cp:lastPrinted>2015-09-21T10:29:00Z</cp:lastPrinted>
  <dcterms:modified xmlns:xsi="http://www.w3.org/2001/XMLSchema-instance" xsi:type="dcterms:W3CDTF">2015-09-21T10:33:00Z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