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e60b" w14:paraId="eb5e60b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4B33CA">
        <w:t>29. ožujka 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DD5100">
        <w:t>HABITAT d.o.o.,</w:t>
      </w:r>
      <w:r w:rsidR="004B33CA">
        <w:t xml:space="preserve"> </w:t>
      </w:r>
      <w:r w:rsidR="00DD5100">
        <w:t>Šibenik</w:t>
      </w:r>
      <w:r w:rsidR="004B33CA">
        <w:t xml:space="preserve">, </w:t>
      </w:r>
      <w:r w:rsidR="00DD5100">
        <w:t xml:space="preserve">Bože </w:t>
      </w:r>
      <w:proofErr w:type="spellStart"/>
      <w:r w:rsidR="00DD5100">
        <w:t>Perinčića</w:t>
      </w:r>
      <w:proofErr w:type="spellEnd"/>
      <w:r w:rsidR="00DD5100">
        <w:t xml:space="preserve"> 26</w:t>
      </w:r>
      <w:r w:rsidR="004A1192">
        <w:t xml:space="preserve">, OIB </w:t>
      </w:r>
      <w:r w:rsidR="00DD5100">
        <w:t>26343225012</w:t>
      </w:r>
      <w:r w:rsidR="004B33CA">
        <w:t>,</w:t>
      </w:r>
      <w:r w:rsidR="00BB6DE5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B33C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E73A5D">
        <w:t>9</w:t>
      </w:r>
      <w:r w:rsidR="004B33CA">
        <w:t>,</w:t>
      </w:r>
      <w:r w:rsidR="00E73A5D">
        <w:t>10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4B33CA" w:rsidP="004B33CA" w:rsidR="004B33CA">
      <w:pPr>
        <w:pStyle w:val="Odlomakpopisa"/>
        <w:numPr>
          <w:ilvl w:val="0"/>
          <w:numId w:val="5"/>
        </w:numPr>
        <w:jc w:val="both"/>
      </w:pPr>
      <w:r w:rsidRPr="004B33CA">
        <w:t xml:space="preserve">za predlagatelja: </w:t>
      </w:r>
      <w:r w:rsidR="00500940">
        <w:t>nitko, uredno obaviješten</w:t>
      </w:r>
    </w:p>
    <w:p w:rsidRDefault="004B33CA" w:rsidP="00866AAF" w:rsidR="00500940">
      <w:pPr>
        <w:pStyle w:val="Odlomakpopisa"/>
        <w:numPr>
          <w:ilvl w:val="0"/>
          <w:numId w:val="5"/>
        </w:numPr>
        <w:jc w:val="both"/>
      </w:pPr>
      <w:r>
        <w:t xml:space="preserve">za dužnika: </w:t>
      </w:r>
      <w:r w:rsidR="00500940">
        <w:t>nitko, uredno obaviješten</w:t>
      </w:r>
    </w:p>
    <w:p w:rsidRDefault="00500940" w:rsidP="00500940" w:rsidR="00500940">
      <w:pPr>
        <w:jc w:val="both"/>
      </w:pPr>
    </w:p>
    <w:p w:rsidRDefault="00500940" w:rsidP="00500940" w:rsidR="00866AAF">
      <w:pPr>
        <w:jc w:val="both"/>
      </w:pPr>
      <w:r>
        <w:t xml:space="preserve">Utvrđuje se da je kod ovog suda dana 28. ožujka 2018. zaprimljen podnesak </w:t>
      </w:r>
      <w:r w:rsidR="00D53F1D">
        <w:t xml:space="preserve">punomoćnika dužnika odvjetnika Marka </w:t>
      </w:r>
      <w:proofErr w:type="spellStart"/>
      <w:r w:rsidR="00D53F1D">
        <w:t>Mijat</w:t>
      </w:r>
      <w:proofErr w:type="spellEnd"/>
      <w:r w:rsidR="00D53F1D">
        <w:t xml:space="preserve"> kojim moli odgodu ročišta zbog ranije zakazanih obveza</w:t>
      </w:r>
      <w:r w:rsidR="003B3270">
        <w:t>, te izbivanja zastupnika po zakonu dužnika iz RH.</w:t>
      </w:r>
    </w:p>
    <w:p w:rsidRDefault="004B33CA" w:rsidP="004B33CA" w:rsidR="00866AAF">
      <w:pPr>
        <w:ind w:firstLine="708" w:left="2124"/>
      </w:pPr>
      <w:r>
        <w:tab/>
      </w:r>
      <w:r>
        <w:tab/>
        <w:t xml:space="preserve">  </w:t>
      </w:r>
    </w:p>
    <w:p w:rsidRDefault="00BF11F3" w:rsidP="0020196C" w:rsidR="00BF11F3">
      <w:pPr>
        <w:jc w:val="both"/>
      </w:pPr>
    </w:p>
    <w:p w:rsidRDefault="00BF11F3" w:rsidP="00BF11F3" w:rsidR="00BF11F3" w:rsidRPr="00D53F1D">
      <w:pPr>
        <w:jc w:val="both"/>
      </w:pPr>
      <w:r w:rsidRPr="00D53F1D">
        <w:t xml:space="preserve">Sud donosi </w:t>
      </w:r>
    </w:p>
    <w:p w:rsidRDefault="00BF11F3" w:rsidP="00BF11F3" w:rsidR="00BF11F3" w:rsidRPr="00D53F1D">
      <w:pPr>
        <w:jc w:val="both"/>
      </w:pPr>
    </w:p>
    <w:p w:rsidRDefault="00BF11F3" w:rsidP="00BF11F3" w:rsidR="00BF11F3" w:rsidRPr="00D53F1D">
      <w:pPr>
        <w:jc w:val="center"/>
      </w:pPr>
      <w:r w:rsidRPr="00D53F1D">
        <w:t>r j e š e n</w:t>
      </w:r>
      <w:r w:rsidR="00D53F1D">
        <w:t xml:space="preserve"> </w:t>
      </w:r>
      <w:r w:rsidRPr="00D53F1D">
        <w:t xml:space="preserve">j e </w:t>
      </w:r>
    </w:p>
    <w:p w:rsidRDefault="00BF11F3" w:rsidP="00BF11F3" w:rsidR="00BF11F3" w:rsidRPr="004E4D4E">
      <w:pPr>
        <w:jc w:val="center"/>
      </w:pPr>
    </w:p>
    <w:p w:rsidRDefault="00BF11F3" w:rsidP="00BF11F3" w:rsidR="00BF11F3">
      <w:pPr>
        <w:jc w:val="both"/>
      </w:pPr>
      <w:r w:rsidRPr="004E4D4E">
        <w:t>Današnje ročište se odgađa</w:t>
      </w:r>
      <w:r>
        <w:t xml:space="preserve"> slijedeće se određuje za dan </w:t>
      </w:r>
      <w:r w:rsidR="003B3270">
        <w:t xml:space="preserve">25. travnja 2018. u 8,40 sati, sudnica 14/I, na koje će se ročište pozvati dužnik putem punomoćnika, </w:t>
      </w:r>
      <w:proofErr w:type="spellStart"/>
      <w:r w:rsidR="003B3270">
        <w:t>zz</w:t>
      </w:r>
      <w:proofErr w:type="spellEnd"/>
      <w:r w:rsidR="003B3270">
        <w:t xml:space="preserve"> dužnika i predlagatelj dostavom ovog ročišnog zapisnika.</w:t>
      </w:r>
    </w:p>
    <w:p w:rsidRDefault="00D53F1D" w:rsidP="00BF11F3" w:rsidR="00D53F1D" w:rsidRPr="004E4D4E">
      <w:pPr>
        <w:jc w:val="both"/>
      </w:pPr>
    </w:p>
    <w:p w:rsidRDefault="00BF11F3" w:rsidP="00BF11F3" w:rsidR="00BF11F3" w:rsidRPr="004E4D4E">
      <w:pPr>
        <w:jc w:val="center"/>
      </w:pPr>
      <w:r>
        <w:t xml:space="preserve">Dovršeno u </w:t>
      </w:r>
      <w:r w:rsidR="00D53F1D">
        <w:t>9,15</w:t>
      </w:r>
      <w:r w:rsidRPr="004E4D4E">
        <w:t xml:space="preserve"> sati</w:t>
      </w:r>
    </w:p>
    <w:p w:rsidRDefault="00BF11F3" w:rsidP="00BF11F3" w:rsidR="00BF11F3" w:rsidRPr="004E4D4E">
      <w:pPr>
        <w:jc w:val="both"/>
      </w:pPr>
    </w:p>
    <w:p w:rsidRDefault="00BF11F3" w:rsidP="00BF11F3" w:rsidR="00BF11F3" w:rsidRPr="004E4D4E">
      <w:pPr>
        <w:jc w:val="both"/>
      </w:pPr>
    </w:p>
    <w:p w:rsidRDefault="00D53F1D" w:rsidP="00D53F1D" w:rsidR="00D53F1D">
      <w:pPr>
        <w:ind w:firstLine="708" w:left="2832"/>
      </w:pPr>
      <w:r w:rsidRPr="004E4D4E">
        <w:t xml:space="preserve">       Sutkinja</w:t>
      </w:r>
    </w:p>
    <w:p w:rsidRDefault="00D53F1D" w:rsidP="00D53F1D" w:rsidR="00D53F1D">
      <w:pPr>
        <w:ind w:firstLine="708" w:left="2832"/>
      </w:pPr>
    </w:p>
    <w:p w:rsidRDefault="00D53F1D" w:rsidP="00D53F1D" w:rsidR="00D53F1D">
      <w:pPr>
        <w:ind w:firstLine="708" w:left="2832"/>
      </w:pPr>
    </w:p>
    <w:p w:rsidRDefault="00D53F1D" w:rsidP="00D53F1D" w:rsidR="00D53F1D" w:rsidRPr="004E4D4E">
      <w:pPr>
        <w:ind w:firstLine="708" w:left="2832"/>
      </w:pPr>
    </w:p>
    <w:p w:rsidRDefault="00D53F1D" w:rsidP="00BF11F3" w:rsidR="00D53F1D">
      <w:pPr>
        <w:ind w:firstLine="708" w:left="2832"/>
      </w:pPr>
      <w:r>
        <w:t xml:space="preserve">      </w:t>
      </w:r>
      <w:r w:rsidR="00BF11F3" w:rsidRPr="004E4D4E">
        <w:t>Zapisničar</w:t>
      </w:r>
      <w:r w:rsidR="00BF11F3" w:rsidRPr="004E4D4E">
        <w:tab/>
      </w:r>
      <w:r w:rsidR="00BF11F3" w:rsidRPr="004E4D4E">
        <w:tab/>
        <w:t xml:space="preserve">  </w:t>
      </w:r>
    </w:p>
    <w:p w:rsidRDefault="00D53F1D" w:rsidP="00BF11F3" w:rsidR="00D53F1D">
      <w:pPr>
        <w:ind w:firstLine="708" w:left="2832"/>
      </w:pPr>
    </w:p>
    <w:p w:rsidRDefault="00BF11F3" w:rsidP="00BF11F3" w:rsidR="00BF11F3"/>
    <w:p w:rsidRDefault="00BF11F3" w:rsidP="00BF11F3" w:rsidR="00BF11F3"/>
    <w:p w:rsidRDefault="00BF11F3" w:rsidP="00BF11F3" w:rsidR="00BF11F3"/>
    <w:p w:rsidRDefault="00BF11F3" w:rsidP="00BF11F3" w:rsidR="00BF11F3">
      <w:pPr>
        <w:tabs>
          <w:tab w:pos="6273" w:val="left"/>
        </w:tabs>
      </w:pPr>
      <w:r>
        <w:t xml:space="preserve">                                                                                 </w:t>
      </w:r>
    </w:p>
    <w:p w:rsidRDefault="00BF11F3" w:rsidP="00BF11F3" w:rsidR="00BF11F3"/>
    <w:p w:rsidRDefault="00BF11F3" w:rsidP="00BF11F3" w:rsidR="00BF11F3"/>
    <w:p w:rsidRDefault="00BF11F3" w:rsidP="00BF11F3" w:rsidR="00BF11F3"/>
    <w:p w:rsidRDefault="00BF11F3" w:rsidP="00BF11F3" w:rsidR="00BF11F3"/>
    <w:p w:rsidRDefault="003F2D68" w:rsidP="00EB0EB3" w:rsidR="003F2D68" w:rsidRPr="00C74552"/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E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100" w:rsidP="00DD5100" w:rsidR="00DD5100">
    <w:pPr>
      <w:pStyle w:val="Zaglavlje"/>
      <w:jc w:val="right"/>
    </w:pPr>
    <w:r>
      <w:t>Poslovni broj: 2 St-31/2018-11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DD5100">
      <w:t>31</w:t>
    </w:r>
    <w:r w:rsidR="004A1192">
      <w:t>/</w:t>
    </w:r>
    <w:r w:rsidR="008447FA">
      <w:t>201</w:t>
    </w:r>
    <w:r w:rsidR="002579CA">
      <w:t>8</w:t>
    </w:r>
    <w:r w:rsidR="004A1192">
      <w:t>-</w:t>
    </w:r>
    <w:r w:rsidR="002579CA">
      <w:t>1</w:t>
    </w:r>
    <w:r w:rsidR="00DD5100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7478"/>
    <w:rsid w:val="000D1E7C"/>
    <w:rsid w:val="000E634C"/>
    <w:rsid w:val="000F1206"/>
    <w:rsid w:val="000F2B4D"/>
    <w:rsid w:val="0012176C"/>
    <w:rsid w:val="001259A5"/>
    <w:rsid w:val="001406A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7FE"/>
    <w:rsid w:val="002E16F1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94F21"/>
    <w:rsid w:val="003A1F19"/>
    <w:rsid w:val="003B3270"/>
    <w:rsid w:val="003B66E1"/>
    <w:rsid w:val="003C0B04"/>
    <w:rsid w:val="003C2701"/>
    <w:rsid w:val="003C29A0"/>
    <w:rsid w:val="003C39C0"/>
    <w:rsid w:val="003C6D29"/>
    <w:rsid w:val="003D7E7A"/>
    <w:rsid w:val="003F2D68"/>
    <w:rsid w:val="003F6101"/>
    <w:rsid w:val="003F6389"/>
    <w:rsid w:val="0040725A"/>
    <w:rsid w:val="00413A8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B33CA"/>
    <w:rsid w:val="004D5D97"/>
    <w:rsid w:val="004E2232"/>
    <w:rsid w:val="004E3771"/>
    <w:rsid w:val="004E4D4E"/>
    <w:rsid w:val="004F1F7C"/>
    <w:rsid w:val="004F7CC1"/>
    <w:rsid w:val="00500940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73A5D"/>
    <w:rsid w:val="00E75A62"/>
    <w:rsid w:val="00E762B9"/>
    <w:rsid w:val="00E911EE"/>
    <w:rsid w:val="00E92187"/>
    <w:rsid w:val="00E96A45"/>
    <w:rsid w:val="00EA6AC4"/>
    <w:rsid w:val="00EB0EB3"/>
    <w:rsid w:val="00EC16B7"/>
    <w:rsid w:val="00EC65A5"/>
    <w:rsid w:val="00EE0084"/>
    <w:rsid w:val="00EE0CC0"/>
    <w:rsid w:val="00EE71D0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0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0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ožujka 2018.</izvorni_sadrzaj>
    <derivirana_varijabla naziv="DomainObject.PlaniraniZavrsetakDatum_1">29. ožujka 2018.</derivirana_varijabla>
  </DomainObject.PlaniraniZavrsetakDatum>
  <DomainObject.PlaniraniPocetakDatum>
    <izvorni_sadrzaj>29. ožujka 2018.</izvorni_sadrzaj>
    <derivirana_varijabla naziv="DomainObject.PlaniraniPocetakDatum_1">29.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ožujka 2018.</izvorni_sadrzaj>
    <derivirana_varijabla naziv="DomainObject.Zapisnik.DatumKreiranja_1">29.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St-31/2018-13</izvorni_sadrzaj>
    <derivirana_varijabla naziv="DomainObject.Zapisnik.Oznaka_1">St-31/2018-13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HABITAT d.o.o. za trgovinu</izvorni_sadrzaj>
    <derivirana_varijabla naziv="DomainObject.Predmet.ProtustrankaFormated_1">  HABITAT d.o.o. za trgovinu</derivirana_varijabla>
  </DomainObject.Predmet.ProtustrankaFormated>
  <DomainObject.Predmet.ProtustrankaFormatedOIB>
    <izvorni_sadrzaj>  HABITAT d.o.o. za trgovinu, OIB 26343225012</izvorni_sadrzaj>
    <derivirana_varijabla naziv="DomainObject.Predmet.ProtustrankaFormatedOIB_1">  HABITAT d.o.o. za trgovinu, OIB 26343225012</derivirana_varijabla>
  </DomainObject.Predmet.ProtustrankaFormatedOIB>
  <DomainObject.Predmet.ProtustrankaFormatedWithAdress>
    <izvorni_sadrzaj> HABITAT d.o.o. za trgovinu, Bože Peričića 26, 22000 Šibenik</izvorni_sadrzaj>
    <derivirana_varijabla naziv="DomainObject.Predmet.ProtustrankaFormatedWithAdress_1"> HABITAT d.o.o. za trgovinu, Bože Peričića 26, 22000 Šibenik</derivirana_varijabla>
  </DomainObject.Predmet.ProtustrankaFormatedWithAdress>
  <DomainObject.Predmet.ProtustrankaFormatedWithAdressOIB>
    <izvorni_sadrzaj> HABITAT d.o.o. za trgovinu, OIB 26343225012, Bože Peričića 26, 22000 Šibenik</izvorni_sadrzaj>
    <derivirana_varijabla naziv="DomainObject.Predmet.ProtustrankaFormatedWithAdressOIB_1"> HABITAT d.o.o. za trgovinu, OIB 26343225012, Bože Peričića 26, 22000 Šibenik</derivirana_varijabla>
  </DomainObject.Predmet.ProtustrankaFormatedWithAdressOIB>
  <DomainObject.Predmet.ProtustrankaWithAdress>
    <izvorni_sadrzaj>HABITAT d.o.o. za trgovinu Bože Peričića 26, 22000 Šibenik</izvorni_sadrzaj>
    <derivirana_varijabla naziv="DomainObject.Predmet.ProtustrankaWithAdress_1">HABITAT d.o.o. za trgovinu Bože Peričića 26, 22000 Šibenik</derivirana_varijabla>
  </DomainObject.Predmet.ProtustrankaWithAdress>
  <DomainObject.Predmet.ProtustrankaWithAdressOIB>
    <izvorni_sadrzaj>HABITAT d.o.o. za trgovinu, OIB 26343225012, Bože Peričića 26, 22000 Šibenik</izvorni_sadrzaj>
    <derivirana_varijabla naziv="DomainObject.Predmet.ProtustrankaWithAdressOIB_1">HABITAT d.o.o. za trgovinu, OIB 26343225012, Bože Peričića 26, 22000 Šibenik</derivirana_varijabla>
  </DomainObject.Predmet.ProtustrankaWithAdressOIB>
  <DomainObject.Predmet.ProtustrankaNazivFormated>
    <izvorni_sadrzaj>HABITAT d.o.o. za trgovinu</izvorni_sadrzaj>
    <derivirana_varijabla naziv="DomainObject.Predmet.ProtustrankaNazivFormated_1">HABITAT d.o.o. za trgovinu</derivirana_varijabla>
  </DomainObject.Predmet.ProtustrankaNazivFormated>
  <DomainObject.Predmet.ProtustrankaNazivFormatedOIB>
    <izvorni_sadrzaj>HABITAT d.o.o. za trgovinu, OIB 26343225012</izvorni_sadrzaj>
    <derivirana_varijabla naziv="DomainObject.Predmet.ProtustrankaNazivFormatedOIB_1">HABITAT d.o.o. za trgovinu, OIB 26343225012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HABITAT d.o.o. za trgovinu</item>
    </izvorni_sadrzaj>
    <derivirana_varijabla naziv="DomainObject.Predmet.ProtuStrankaListFormated_1">
      <item>HABITAT d.o.o. za trgovinu</item>
    </derivirana_varijabla>
  </DomainObject.Predmet.ProtuStrankaListFormated>
  <DomainObject.Predmet.ProtuStrankaListFormatedOIB>
    <izvorni_sadrzaj>
      <item>HABITAT d.o.o. za trgovinu, OIB 26343225012</item>
    </izvorni_sadrzaj>
    <derivirana_varijabla naziv="DomainObject.Predmet.ProtuStrankaListFormatedOIB_1">
      <item>HABITAT d.o.o. za trgovinu, OIB 26343225012</item>
    </derivirana_varijabla>
  </DomainObject.Predmet.ProtuStrankaListFormatedOIB>
  <DomainObject.Predmet.ProtuStrankaListFormatedWithAdress>
    <izvorni_sadrzaj>
      <item>HABITAT d.o.o. za trgovinu, Bože Peričića 26, 22000 Šibenik</item>
    </izvorni_sadrzaj>
    <derivirana_varijabla naziv="DomainObject.Predmet.ProtuStrankaListFormatedWithAdress_1">
      <item>HABITAT d.o.o. za trgovinu, Bože Peričića 26, 22000 Šibenik</item>
    </derivirana_varijabla>
  </DomainObject.Predmet.ProtuStrankaListFormatedWithAdress>
  <DomainObject.Predmet.ProtuStrankaListFormatedWithAdressOIB>
    <izvorni_sadrzaj>
      <item>HABITAT d.o.o. za trgovinu, OIB 26343225012, Bože Peričića 26, 22000 Šibenik</item>
    </izvorni_sadrzaj>
    <derivirana_varijabla naziv="DomainObject.Predmet.ProtuStrankaListFormatedWithAdressOIB_1">
      <item>HABITAT d.o.o. za trgovinu, OIB 26343225012, Bože Peričića 26, 22000 Šibenik</item>
    </derivirana_varijabla>
  </DomainObject.Predmet.ProtuStrankaListFormatedWithAdressOIB>
  <DomainObject.Predmet.ProtuStrankaListNazivFormated>
    <izvorni_sadrzaj>
      <item>HABITAT d.o.o. za trgovinu</item>
    </izvorni_sadrzaj>
    <derivirana_varijabla naziv="DomainObject.Predmet.ProtuStrankaListNazivFormated_1">
      <item>HABITAT d.o.o. za trgovinu</item>
    </derivirana_varijabla>
  </DomainObject.Predmet.ProtuStrankaListNazivFormated>
  <DomainObject.Predmet.ProtuStrankaListNazivFormatedOIB>
    <izvorni_sadrzaj>
      <item>HABITAT d.o.o. za trgovinu, OIB 26343225012</item>
    </izvorni_sadrzaj>
    <derivirana_varijabla naziv="DomainObject.Predmet.ProtuStrankaListNazivFormatedOIB_1">
      <item>HABITAT d.o.o. za trgovinu, OIB 26343225012</item>
    </derivirana_varijabla>
  </DomainObject.Predmet.ProtuStrankaListNazivFormatedOIB>
  <DomainObject.Predmet.OstaliListFormated>
    <izvorni_sadrzaj>
      <item>Marko Mijat</item>
      <item>Valter Kiš</item>
    </izvorni_sadrzaj>
    <derivirana_varijabla naziv="DomainObject.Predmet.OstaliListFormated_1">
      <item>Marko Mijat</item>
      <item>Valter Kiš</item>
    </derivirana_varijabla>
  </DomainObject.Predmet.OstaliListFormated>
  <DomainObject.Predmet.OstaliListFormatedOIB>
    <izvorni_sadrzaj>
      <item>Marko Mijat</item>
      <item>Valter Kiš, OIB 11660596820</item>
    </izvorni_sadrzaj>
    <derivirana_varijabla naziv="DomainObject.Predmet.OstaliListFormatedOIB_1">
      <item>Marko Mijat</item>
      <item>Valter Kiš, OIB 11660596820</item>
    </derivirana_varijabla>
  </DomainObject.Predmet.OstaliListFormatedOIB>
  <DomainObject.Predmet.OstaliListFormatedWithAdress>
    <izvorni_sadrzaj>
      <item>Marko Mijat, Obala I. J. Cote 27, 22211 Vodice</item>
      <item>Valter Kiš, Bukovačka 8, 22000 Šibenik</item>
    </izvorni_sadrzaj>
    <derivirana_varijabla naziv="DomainObject.Predmet.OstaliListFormatedWithAdress_1">
      <item>Marko Mijat, Obala I. J. Cote 27, 22211 Vodice</item>
      <item>Valter Kiš, Bukovačka 8, 22000 Šibenik</item>
    </derivirana_varijabla>
  </DomainObject.Predmet.OstaliListFormatedWithAdress>
  <DomainObject.Predmet.OstaliListFormatedWithAdressOIB>
    <izvorni_sadrzaj>
      <item>Marko Mijat, Obala I. J. Cote 27, 22211 Vodice</item>
      <item>Valter Kiš, OIB 11660596820, Bukovačka 8, 22000 Šibenik</item>
    </izvorni_sadrzaj>
    <derivirana_varijabla naziv="DomainObject.Predmet.OstaliListFormatedWithAdressOIB_1">
      <item>Marko Mijat, Obala I. J. Cote 27, 22211 Vodice</item>
      <item>Valter Kiš, OIB 11660596820, Bukovačka 8, 22000 Šibenik</item>
    </derivirana_varijabla>
  </DomainObject.Predmet.OstaliListFormatedWithAdressOIB>
  <DomainObject.Predmet.OstaliListNazivFormated>
    <izvorni_sadrzaj>
      <item>Marko Mijat</item>
      <item>Valter Kiš</item>
    </izvorni_sadrzaj>
    <derivirana_varijabla naziv="DomainObject.Predmet.OstaliListNazivFormated_1">
      <item>Marko Mijat</item>
      <item>Valter Kiš</item>
    </derivirana_varijabla>
  </DomainObject.Predmet.OstaliListNazivFormated>
  <DomainObject.Predmet.OstaliListNazivFormatedOIB>
    <izvorni_sadrzaj>
      <item>Marko Mijat</item>
      <item>Valter Kiš, OIB 11660596820</item>
    </izvorni_sadrzaj>
    <derivirana_varijabla naziv="DomainObject.Predmet.OstaliListNazivFormatedOIB_1">
      <item>Marko Mijat</item>
      <item>Valter Kiš, OIB 11660596820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St-31/2018-13</izvorni_sadrzaj>
    <derivirana_varijabla naziv="DomainObject.PoslovniBrojDokumenta_1">St-31/2018-13</derivirana_varijabla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HABITAT d.o.o. za trgovinu</izvorni_sadrzaj>
    <derivirana_varijabla naziv="DomainObject.Predmet.ProtustrankaIDrugi_1">HABITAT d.o.o. za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HABITAT d.o.o. za trgovinu, OIB 26343225012, Bože Peričića 26, 22000 Šibenik</izvorni_sadrzaj>
    <derivirana_varijabla naziv="DomainObject.Predmet.ProtustrankaIDrugiAdressOIB_1">HABITAT d.o.o. za trgovinu, OIB 26343225012,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FINA-Podružnica Šibenik</item>
      <item>Marko Mijat</item>
      <item>Valter Kiš</item>
    </izvorni_sadrzaj>
    <derivirana_varijabla naziv="DomainObject.Predmet.SudioniciListNaziv_1">
      <item>HABITAT d.o.o. za trgovinu</item>
      <item>FINA-Podružnica Šibenik</item>
      <item>Marko Mijat</item>
      <item>Valter Kiš</item>
    </derivirana_varijabla>
  </DomainObject.Predmet.SudioniciListNaziv>
  <DomainObject.Predmet.SudioniciListAdressOIB>
    <izvorni_sadrzaj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izvorni_sadrzaj>
    <derivirana_varijabla naziv="DomainObject.Predmet.SudioniciListAdressOIB_1">
      <item>HABITAT d.o.o. za trgovinu, OIB 26343225012, Bože Peričića 26,22000 Šibenik</item>
      <item>FINA-Podružnica Šibenik, OIB 85821130368, Perivoj L. Marune 1,22000 Šibenik</item>
      <item>Marko Mijat, Obala I. J. Cote 27,22211 Vodice</item>
      <item>Valter Kiš, OIB 11660596820, Bukovačka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85821130368</item>
      <item>, OIB null</item>
      <item>, OIB 11660596820</item>
    </izvorni_sadrzaj>
    <derivirana_varijabla naziv="DomainObject.Predmet.SudioniciListNazivOIB_1">
      <item>, OIB 26343225012</item>
      <item>, OIB 85821130368</item>
      <item>, OIB null</item>
      <item>, OIB 11660596820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B6044-EE8D-49B8-8370-EFB0CBE47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890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2018-03-28T12:38:00Z</dcterms:created>
  <dc:creator>Ardena Bajlo</dc:creator>
  <cp:lastModifiedBy>Vedrana Raspović</cp:lastModifiedBy>
  <cp:lastPrinted>2018-03-29T08:26:00Z</cp:lastPrinted>
  <dcterms:modified xmlns:xsi="http://www.w3.org/2001/XMLSchema-instance" xsi:type="dcterms:W3CDTF">2018-03-29T09:09:00Z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St-31/2018-13 / Zapisnik - Ročište radi izjašnjenja o prijedlogu za otvaranje steč.post (St-31-18 habitat.docx)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