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f3c9" w14:paraId="207f3c9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751D1" w:rsidP="005A3393" w:rsidR="007751D1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5A3393" w:rsidP="005A3393" w:rsidR="005A3393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751D1" w:rsidP="0065129A" w:rsidR="007751D1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160901">
        <w:t>IZIDA d.o.o., Kroz Smrdečac 31, Split, OIB: 16824332015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7751D1" w:rsidP="0065129A" w:rsidR="007751D1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160901">
        <w:t>IZIDA d.o.o., Kroz Smrdečac 31, Split, OIB: 16824332015</w:t>
      </w:r>
      <w:r>
        <w:t xml:space="preserve">, zaprimljen na ovom sudu </w:t>
      </w:r>
      <w:r w:rsidR="00160901">
        <w:t>23</w:t>
      </w:r>
      <w:r>
        <w:t>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7751D1" w:rsidP="00967806" w:rsidR="007751D1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160901">
        <w:t>23</w:t>
      </w:r>
      <w:r>
        <w:t xml:space="preserve">. rujna 2015. godine podnio zahtjev za provedbu skraćenog stečajnog postupka nad dužnikom </w:t>
      </w:r>
      <w:r w:rsidR="00160901">
        <w:t>IZIDA d.o.o., Kroz Smrdečac 31, Split, OIB: 16824332015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160901">
        <w:t>671</w:t>
      </w:r>
      <w:r>
        <w:t xml:space="preserve">-1 od </w:t>
      </w:r>
      <w:r w:rsidR="00160901">
        <w:t>08. svibnja</w:t>
      </w:r>
      <w:r>
        <w:t xml:space="preserve"> 2015. godine  pokrenut postupak brisanja po čl. 7</w:t>
      </w:r>
      <w:r w:rsidR="007751D1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7751D1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056" w:rsidR="001F1056">
      <w:r>
        <w:separator/>
      </w:r>
    </w:p>
  </w:endnote>
  <w:endnote w:id="0" w:type="continuationSeparator">
    <w:p w:rsidRDefault="001F1056" w:rsidR="001F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056" w:rsidR="001F1056">
      <w:r>
        <w:separator/>
      </w:r>
    </w:p>
  </w:footnote>
  <w:footnote w:id="0" w:type="continuationSeparator">
    <w:p w:rsidRDefault="001F1056" w:rsidR="001F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DC72FE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7605AA">
      <w:t>426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7605AA">
      <w:t>426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901"/>
    <w:rsid w:val="00160C6A"/>
    <w:rsid w:val="001C2F44"/>
    <w:rsid w:val="001D2072"/>
    <w:rsid w:val="001D2EB8"/>
    <w:rsid w:val="001F1056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1E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6A88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A3393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05AA"/>
    <w:rsid w:val="00772D95"/>
    <w:rsid w:val="007751D1"/>
    <w:rsid w:val="00776DE7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337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C72FE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9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St-426/2015</izvorni_sadrzaj>
    <derivirana_varijabla naziv="DomainObject.Predmet.OznakaBroj_1">St-426/2015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IZIDA d.o.o. za poljoprivrednu proizvodnju, trgovinu i usluge</izvorni_sadrzaj>
    <derivirana_varijabla naziv="DomainObject.Predmet.ProtustrankaFormated_1">  IZIDA d.o.o. za poljoprivrednu proizvodnju, trgovinu i usluge</derivirana_varijabla>
  </DomainObject.Predmet.ProtustrankaFormated>
  <DomainObject.Predmet.ProtustrankaFormatedOIB>
    <izvorni_sadrzaj>  IZIDA d.o.o. za poljoprivrednu proizvodnju, trgovinu i usluge, OIB 16824332015</izvorni_sadrzaj>
    <derivirana_varijabla naziv="DomainObject.Predmet.ProtustrankaFormatedOIB_1">  IZIDA d.o.o. za poljoprivrednu proizvodnju, trgovinu i usluge, OIB 16824332015</derivirana_varijabla>
  </DomainObject.Predmet.ProtustrankaFormatedOIB>
  <DomainObject.Predmet.ProtustrankaFormatedWithAdress>
    <izvorni_sadrzaj> IZIDA d.o.o. za poljoprivrednu proizvodnju, trgovinu i usluge, Kroz Smrdečac 31, 21000 Split</izvorni_sadrzaj>
    <derivirana_varijabla naziv="DomainObject.Predmet.ProtustrankaFormatedWithAdress_1"> IZIDA d.o.o. za poljoprivrednu proizvodnju, trgovinu i usluge, Kroz Smrdečac 31, 21000 Split</derivirana_varijabla>
  </DomainObject.Predmet.ProtustrankaFormatedWithAdress>
  <DomainObject.Predmet.ProtustrankaFormatedWithAdressOIB>
    <izvorni_sadrzaj> IZIDA d.o.o. za poljoprivrednu proizvodnju, trgovinu i usluge, OIB 16824332015, Kroz Smrdečac 31, 21000 Split</izvorni_sadrzaj>
    <derivirana_varijabla naziv="DomainObject.Predmet.ProtustrankaFormatedWithAdressOIB_1"> IZIDA d.o.o. za poljoprivrednu proizvodnju, trgovinu i usluge, OIB 16824332015, Kroz Smrdečac 31, 21000 Split</derivirana_varijabla>
  </DomainObject.Predmet.ProtustrankaFormatedWithAdressOIB>
  <DomainObject.Predmet.ProtustrankaWithAdress>
    <izvorni_sadrzaj>IZIDA d.o.o. za poljoprivrednu proizvodnju, trgovinu i usluge Kroz Smrdečac 31, 21000 Split</izvorni_sadrzaj>
    <derivirana_varijabla naziv="DomainObject.Predmet.ProtustrankaWithAdress_1">IZIDA d.o.o. za poljoprivrednu proizvodnju, trgovinu i usluge Kroz Smrdečac 31, 21000 Split</derivirana_varijabla>
  </DomainObject.Predmet.ProtustrankaWithAdress>
  <DomainObject.Predmet.ProtustrankaWithAdressOIB>
    <izvorni_sadrzaj>IZIDA d.o.o. za poljoprivrednu proizvodnju, trgovinu i usluge, OIB 16824332015, Kroz Smrdečac 31, 21000 Split</izvorni_sadrzaj>
    <derivirana_varijabla naziv="DomainObject.Predmet.ProtustrankaWithAdressOIB_1">IZIDA d.o.o. za poljoprivrednu proizvodnju, trgovinu i usluge, OIB 16824332015, Kroz Smrdečac 31, 21000 Split</derivirana_varijabla>
  </DomainObject.Predmet.ProtustrankaWithAdressOIB>
  <DomainObject.Predmet.ProtustrankaNazivFormated>
    <izvorni_sadrzaj>IZIDA d.o.o. za poljoprivrednu proizvodnju, trgovinu i usluge</izvorni_sadrzaj>
    <derivirana_varijabla naziv="DomainObject.Predmet.ProtustrankaNazivFormated_1">IZIDA d.o.o. za poljoprivrednu proizvodnju, trgovinu i usluge</derivirana_varijabla>
  </DomainObject.Predmet.ProtustrankaNazivFormated>
  <DomainObject.Predmet.ProtustrankaNazivFormatedOIB>
    <izvorni_sadrzaj>IZIDA d.o.o. za poljoprivrednu proizvodnju, trgovinu i usluge, OIB 16824332015</izvorni_sadrzaj>
    <derivirana_varijabla naziv="DomainObject.Predmet.ProtustrankaNazivFormatedOIB_1">IZIDA d.o.o. za poljoprivrednu proizvodnju, trgovinu i usluge, OIB 16824332015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466512.40</izvorni_sadrzaj>
    <derivirana_varijabla naziv="DomainObject.Predmet.TrenutnaVrijednost_1">466512.40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IZIDA d.o.o. za poljoprivrednu proizvodnju, trgovinu i usluge</item>
    </izvorni_sadrzaj>
    <derivirana_varijabla naziv="DomainObject.Predmet.ProtuStrankaListFormated_1">
      <item>IZIDA d.o.o. za poljoprivrednu proizvodnju, trgovinu i usluge</item>
    </derivirana_varijabla>
  </DomainObject.Predmet.ProtuStrankaListFormated>
  <DomainObject.Predmet.ProtuStrankaListFormatedOIB>
    <izvorni_sadrzaj>
      <item>IZIDA d.o.o. za poljoprivrednu proizvodnju, trgovinu i usluge, OIB 16824332015</item>
    </izvorni_sadrzaj>
    <derivirana_varijabla naziv="DomainObject.Predmet.ProtuStrankaListFormatedOIB_1">
      <item>IZIDA d.o.o. za poljoprivrednu proizvodnju, trgovinu i usluge, OIB 16824332015</item>
    </derivirana_varijabla>
  </DomainObject.Predmet.ProtuStrankaListFormatedOIB>
  <DomainObject.Predmet.ProtuStrankaListFormatedWithAdress>
    <izvorni_sadrzaj>
      <item>IZIDA d.o.o. za poljoprivrednu proizvodnju, trgovinu i usluge, Kroz Smrdečac 31, 21000 Split</item>
    </izvorni_sadrzaj>
    <derivirana_varijabla naziv="DomainObject.Predmet.ProtuStrankaListFormatedWithAdress_1">
      <item>IZIDA d.o.o. za poljoprivrednu proizvodnju, trgovinu i usluge, Kroz Smrdečac 31, 21000 Split</item>
    </derivirana_varijabla>
  </DomainObject.Predmet.ProtuStrankaListFormatedWithAdress>
  <DomainObject.Predmet.ProtuStrankaListFormatedWithAdressOIB>
    <izvorni_sadrzaj>
      <item>IZIDA d.o.o. za poljoprivrednu proizvodnju, trgovinu i usluge, OIB 16824332015, Kroz Smrdečac 31, 21000 Split</item>
    </izvorni_sadrzaj>
    <derivirana_varijabla naziv="DomainObject.Predmet.ProtuStrankaListFormatedWithAdressOIB_1">
      <item>IZIDA d.o.o. za poljoprivrednu proizvodnju, trgovinu i usluge, OIB 16824332015, Kroz Smrdečac 31, 21000 Split</item>
    </derivirana_varijabla>
  </DomainObject.Predmet.ProtuStrankaListFormatedWithAdressOIB>
  <DomainObject.Predmet.ProtuStrankaListNazivFormated>
    <izvorni_sadrzaj>
      <item>IZIDA d.o.o. za poljoprivrednu proizvodnju, trgovinu i usluge</item>
    </izvorni_sadrzaj>
    <derivirana_varijabla naziv="DomainObject.Predmet.ProtuStrankaListNazivFormated_1">
      <item>IZIDA d.o.o. za poljoprivrednu proizvodnju, trgovinu i usluge</item>
    </derivirana_varijabla>
  </DomainObject.Predmet.ProtuStrankaListNazivFormated>
  <DomainObject.Predmet.ProtuStrankaListNazivFormatedOIB>
    <izvorni_sadrzaj>
      <item>IZIDA d.o.o. za poljoprivrednu proizvodnju, trgovinu i usluge, OIB 16824332015</item>
    </izvorni_sadrzaj>
    <derivirana_varijabla naziv="DomainObject.Predmet.ProtuStrankaListNazivFormatedOIB_1">
      <item>IZIDA d.o.o. za poljoprivrednu proizvodnju, trgovinu i usluge, OIB 16824332015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IZIDA d.o.o. za poljoprivrednu proizvodnju, trgovinu i usluge</izvorni_sadrzaj>
    <derivirana_varijabla naziv="DomainObject.Predmet.ProtustrankaIDrugi_1">IZIDA d.o.o. za poljoprivrednu proizvodnju,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IZIDA d.o.o. za poljoprivrednu proizvodnju, trgovinu i usluge, OIB 16824332015, Kroz Smrdečac 31, 21000 Split</izvorni_sadrzaj>
    <derivirana_varijabla naziv="DomainObject.Predmet.ProtustrankaIDrugiAdressOIB_1">IZIDA d.o.o. za poljoprivrednu proizvodnju, trgovinu i usluge, OIB 16824332015, Kroz Smrdečac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IZIDA d.o.o. za poljoprivrednu proizvodnju, trgovinu i usluge</item>
    </izvorni_sadrzaj>
    <derivirana_varijabla naziv="DomainObject.Predmet.SudioniciListNaziv_1">
      <item>FINA SPLIT</item>
      <item>IZIDA d.o.o. za poljoprivrednu proizvodnju, trgovinu i usluge</item>
    </derivirana_varijabla>
  </DomainObject.Predmet.SudioniciListNaziv>
  <DomainObject.Predmet.SudioniciListAdressOIB>
    <izvorni_sadrzaj>
      <item>FINA SPLIT, Mažuranićevo šetalište 24 b,21000 Split</item>
      <item>IZIDA d.o.o. za poljoprivrednu proizvodnju, trgovinu i usluge, OIB 16824332015, Kroz Smrdečac 31,21000 Split</item>
    </izvorni_sadrzaj>
    <derivirana_varijabla naziv="DomainObject.Predmet.SudioniciListAdressOIB_1">
      <item>FINA SPLIT, Mažuranićevo šetalište 24 b,21000 Split</item>
      <item>IZIDA d.o.o. za poljoprivrednu proizvodnju, trgovinu i usluge, OIB 16824332015, Kroz Smrdečac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16824332015</item>
    </izvorni_sadrzaj>
    <derivirana_varijabla naziv="DomainObject.Predmet.SudioniciListNazivOIB_1">
      <item>, OIB null</item>
      <item>, OIB 16824332015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E88FFF-4A61-449E-86A5-05AE686889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334</properties:Words>
  <properties:Characters>1927</properties:Characters>
  <properties:Lines>60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2015-10-28T12:47:00Z</dcterms:created>
  <dc:creator>nmarkovic</dc:creator>
  <cp:lastModifiedBy>Katarina Mikulić</cp:lastModifiedBy>
  <cp:lastPrinted>2015-10-29T08:06:00Z</cp:lastPrinted>
  <dcterms:modified xmlns:xsi="http://www.w3.org/2001/XMLSchema-instance" xsi:type="dcterms:W3CDTF">2015-10-29T09:48:00Z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