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d0be" w14:paraId="2e2d0be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D62BBD" w:rsidR="00D62BBD">
      <w:pPr>
        <w:jc w:val="both"/>
      </w:pPr>
      <w:r>
        <w:tab/>
      </w:r>
      <w:r w:rsidR="00D62BBD">
        <w:t xml:space="preserve">Trgovački sud u Osijeku, po stečajnoj sutkinji Jadranki Pajur Vranješ, </w:t>
      </w:r>
      <w:r w:rsidR="00D62BBD" w:rsidRPr="00EC103F">
        <w:t xml:space="preserve">u stečajnom </w:t>
      </w:r>
      <w:r w:rsidR="00D62BBD">
        <w:t>postupku nad dužnikom: POPULUS PRODUKCIJA j.d.o.o. Dugo Selo, Ulica hrvatskih branitelja 1, OIB: 46841246872, MBS: 080982858, 12.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D62BBD">
        <w:t xml:space="preserve">POPULUS PRODUKCIJA j.d.o.o. Dugo Selo, Ulica hrvatskih branitelja 1, OIB: 46841246872, MBS: 080982858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D62BBD">
        <w:t>77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65331">
        <w:t>10</w:t>
      </w:r>
      <w:r w:rsidR="00991B4D">
        <w:t>.00</w:t>
      </w:r>
      <w:r w:rsidR="00E76C90">
        <w:t>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91B4D">
        <w:t>2</w:t>
      </w:r>
      <w:r w:rsidR="00365331">
        <w:t>6</w:t>
      </w:r>
      <w:r w:rsidR="00E76C90">
        <w:t>. listopada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365331">
        <w:t>POPULUS PRODUKCIJA j.d.o.o. Dugo Selo, Ulica hrvatskih branitelja 1, OIB: 46841246872, MBS: 080982858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365331" w:rsidR="00E55512">
      <w:pPr>
        <w:ind w:firstLine="720"/>
        <w:jc w:val="both"/>
      </w:pPr>
      <w:r>
        <w:t>Sukladno Izvješću privremen</w:t>
      </w:r>
      <w:r w:rsidR="00991B4D">
        <w:t>og</w:t>
      </w:r>
      <w:r>
        <w:t xml:space="preserve"> stečajn</w:t>
      </w:r>
      <w:r w:rsidR="00991B4D">
        <w:t>og</w:t>
      </w:r>
      <w:r>
        <w:t xml:space="preserve"> upravitelj</w:t>
      </w:r>
      <w:r w:rsidR="00991B4D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365331">
        <w:t>77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566A49">
        <w:t>znijela</w:t>
      </w:r>
      <w:r>
        <w:t xml:space="preserve"> na ročištu održanom </w:t>
      </w:r>
      <w:r w:rsidR="00F30E6A">
        <w:t>6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65331">
        <w:t>10</w:t>
      </w:r>
      <w:r w:rsidR="00991B4D">
        <w:t>.00</w:t>
      </w:r>
      <w:r w:rsidR="00566A49">
        <w:t>0,00</w:t>
      </w:r>
      <w:r w:rsidR="00293E3F" w:rsidRPr="00392E95">
        <w:t xml:space="preserve"> kn</w:t>
      </w:r>
      <w:r w:rsidR="000F62FC">
        <w:t>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365331">
        <w:t>.</w:t>
      </w:r>
    </w:p>
    <w:p w:rsidRDefault="00365331" w:rsidP="00365331" w:rsidR="00365331">
      <w:pPr>
        <w:ind w:firstLine="720"/>
        <w:jc w:val="both"/>
      </w:pPr>
    </w:p>
    <w:p w:rsidRDefault="00C43FA3" w:rsidP="002964D4" w:rsidR="00CE19FA">
      <w:pPr>
        <w:ind w:firstLine="708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D27D7D">
        <w:t>1</w:t>
      </w:r>
      <w:r w:rsidR="002964D4">
        <w:t>2</w:t>
      </w:r>
      <w:r w:rsidR="00362A3F">
        <w:t>. rujna 2018.</w:t>
      </w: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</w:t>
      </w:r>
      <w:r w:rsidR="00566A49">
        <w:t>7</w:t>
      </w:r>
      <w:r w:rsidR="008547C5">
        <w:t>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856" w:rsidR="00453856">
      <w:r>
        <w:separator/>
      </w:r>
    </w:p>
  </w:endnote>
  <w:endnote w:id="0" w:type="continuationSeparator">
    <w:p w:rsidRDefault="00453856" w:rsidR="00453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856" w:rsidR="00453856">
      <w:r>
        <w:separator/>
      </w:r>
    </w:p>
  </w:footnote>
  <w:footnote w:id="0" w:type="continuationSeparator">
    <w:p w:rsidRDefault="00453856" w:rsidR="00453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3856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0915CF">
      <w:t>677/18-6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5B4"/>
    <w:rsid w:val="000537DA"/>
    <w:rsid w:val="0005396D"/>
    <w:rsid w:val="0006404D"/>
    <w:rsid w:val="00064F47"/>
    <w:rsid w:val="00073DB9"/>
    <w:rsid w:val="00082D7E"/>
    <w:rsid w:val="00086232"/>
    <w:rsid w:val="00087609"/>
    <w:rsid w:val="000915CF"/>
    <w:rsid w:val="000C20F1"/>
    <w:rsid w:val="000C72EB"/>
    <w:rsid w:val="000C7F37"/>
    <w:rsid w:val="000E414B"/>
    <w:rsid w:val="000F22FF"/>
    <w:rsid w:val="000F55F6"/>
    <w:rsid w:val="000F62FC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4D4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5331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8C"/>
    <w:rsid w:val="004039B7"/>
    <w:rsid w:val="00403D39"/>
    <w:rsid w:val="00405B85"/>
    <w:rsid w:val="00406F14"/>
    <w:rsid w:val="004105B6"/>
    <w:rsid w:val="004113B6"/>
    <w:rsid w:val="00447752"/>
    <w:rsid w:val="00451DD6"/>
    <w:rsid w:val="0045385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66A49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1A3C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100D"/>
    <w:rsid w:val="00972281"/>
    <w:rsid w:val="009807E2"/>
    <w:rsid w:val="00991B4D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4632D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2336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2BBD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512"/>
    <w:rsid w:val="00E55AA4"/>
    <w:rsid w:val="00E73CF8"/>
    <w:rsid w:val="00E76C90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30E6A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10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710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10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0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0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10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710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10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0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0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St-677/2018</izvorni_sadrzaj>
    <derivirana_varijabla naziv="DomainObject.Predmet.OznakaBroj_1">St-677/2018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POPULUS PRODUKCIJA j.d.o.o.</izvorni_sadrzaj>
    <derivirana_varijabla naziv="DomainObject.Predmet.ProtustrankaFormated_1">  POPULUS PRODUKCIJA j.d.o.o.</derivirana_varijabla>
  </DomainObject.Predmet.ProtustrankaFormated>
  <DomainObject.Predmet.ProtustrankaFormatedOIB>
    <izvorni_sadrzaj>  POPULUS PRODUKCIJA j.d.o.o., OIB 46841246872</izvorni_sadrzaj>
    <derivirana_varijabla naziv="DomainObject.Predmet.ProtustrankaFormatedOIB_1">  POPULUS PRODUKCIJA j.d.o.o., OIB 46841246872</derivirana_varijabla>
  </DomainObject.Predmet.ProtustrankaFormatedOIB>
  <DomainObject.Predmet.ProtustrankaFormatedWithAdress>
    <izvorni_sadrzaj> POPULUS PRODUKCIJA j.d.o.o., Ulica hrvatskih branitelja 1, 10370 Dugo Selo</izvorni_sadrzaj>
    <derivirana_varijabla naziv="DomainObject.Predmet.ProtustrankaFormatedWithAdress_1"> POPULUS PRODUKCIJA j.d.o.o., Ulica hrvatskih branitelja 1, 10370 Dugo Selo</derivirana_varijabla>
  </DomainObject.Predmet.ProtustrankaFormatedWithAdress>
  <DomainObject.Predmet.ProtustrankaFormatedWithAdressOIB>
    <izvorni_sadrzaj> POPULUS PRODUKCIJA j.d.o.o., OIB 46841246872, Ulica hrvatskih branitelja 1, 10370 Dugo Selo</izvorni_sadrzaj>
    <derivirana_varijabla naziv="DomainObject.Predmet.ProtustrankaFormatedWithAdressOIB_1"> POPULUS PRODUKCIJA j.d.o.o., OIB 46841246872, Ulica hrvatskih branitelja 1, 10370 Dugo Selo</derivirana_varijabla>
  </DomainObject.Predmet.ProtustrankaFormatedWithAdressOIB>
  <DomainObject.Predmet.ProtustrankaWithAdress>
    <izvorni_sadrzaj>POPULUS PRODUKCIJA j.d.o.o. Ulica hrvatskih branitelja 1, 10370 Dugo Selo</izvorni_sadrzaj>
    <derivirana_varijabla naziv="DomainObject.Predmet.ProtustrankaWithAdress_1">POPULUS PRODUKCIJA j.d.o.o. Ulica hrvatskih branitelja 1, 10370 Dugo Selo</derivirana_varijabla>
  </DomainObject.Predmet.ProtustrankaWithAdress>
  <DomainObject.Predmet.ProtustrankaWithAdressOIB>
    <izvorni_sadrzaj>POPULUS PRODUKCIJA j.d.o.o., OIB 46841246872, Ulica hrvatskih branitelja 1, 10370 Dugo Selo</izvorni_sadrzaj>
    <derivirana_varijabla naziv="DomainObject.Predmet.ProtustrankaWithAdressOIB_1">POPULUS PRODUKCIJA j.d.o.o., OIB 46841246872, Ulica hrvatskih branitelja 1, 10370 Dugo Selo</derivirana_varijabla>
  </DomainObject.Predmet.ProtustrankaWithAdressOIB>
  <DomainObject.Predmet.ProtustrankaNazivFormated>
    <izvorni_sadrzaj>POPULUS PRODUKCIJA j.d.o.o.</izvorni_sadrzaj>
    <derivirana_varijabla naziv="DomainObject.Predmet.ProtustrankaNazivFormated_1">POPULUS PRODUKCIJA j.d.o.o.</derivirana_varijabla>
  </DomainObject.Predmet.ProtustrankaNazivFormated>
  <DomainObject.Predmet.ProtustrankaNazivFormatedOIB>
    <izvorni_sadrzaj>POPULUS PRODUKCIJA j.d.o.o., OIB 46841246872</izvorni_sadrzaj>
    <derivirana_varijabla naziv="DomainObject.Predmet.ProtustrankaNazivFormatedOIB_1">POPULUS PRODUKCIJA j.d.o.o., OIB 46841246872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POPULUS PRODUKCIJA j.d.o.o.</item>
    </izvorni_sadrzaj>
    <derivirana_varijabla naziv="DomainObject.Predmet.ProtuStrankaListFormated_1">
      <item>POPULUS PRODUKCIJA j.d.o.o.</item>
    </derivirana_varijabla>
  </DomainObject.Predmet.ProtuStrankaListFormated>
  <DomainObject.Predmet.ProtuStrankaListFormatedOIB>
    <izvorni_sadrzaj>
      <item>POPULUS PRODUKCIJA j.d.o.o., OIB 46841246872</item>
    </izvorni_sadrzaj>
    <derivirana_varijabla naziv="DomainObject.Predmet.ProtuStrankaListFormatedOIB_1">
      <item>POPULUS PRODUKCIJA j.d.o.o., OIB 46841246872</item>
    </derivirana_varijabla>
  </DomainObject.Predmet.ProtuStrankaListFormatedOIB>
  <DomainObject.Predmet.ProtuStrankaListFormatedWithAdress>
    <izvorni_sadrzaj>
      <item>POPULUS PRODUKCIJA j.d.o.o., Ulica hrvatskih branitelja 1, 10370 Dugo Selo</item>
    </izvorni_sadrzaj>
    <derivirana_varijabla naziv="DomainObject.Predmet.ProtuStrankaListFormatedWithAdress_1">
      <item>POPULUS PRODUKCIJA j.d.o.o., Ulica hrvatskih branitelja 1, 10370 Dugo Selo</item>
    </derivirana_varijabla>
  </DomainObject.Predmet.ProtuStrankaListFormatedWithAdress>
  <DomainObject.Predmet.ProtuStrankaListFormatedWithAdressOIB>
    <izvorni_sadrzaj>
      <item>POPULUS PRODUKCIJA j.d.o.o., OIB 46841246872, Ulica hrvatskih branitelja 1, 10370 Dugo Selo</item>
    </izvorni_sadrzaj>
    <derivirana_varijabla naziv="DomainObject.Predmet.ProtuStrankaListFormatedWithAdressOIB_1">
      <item>POPULUS PRODUKCIJA j.d.o.o., OIB 46841246872, Ulica hrvatskih branitelja 1, 10370 Dugo Selo</item>
    </derivirana_varijabla>
  </DomainObject.Predmet.ProtuStrankaListFormatedWithAdressOIB>
  <DomainObject.Predmet.ProtuStrankaListNazivFormated>
    <izvorni_sadrzaj>
      <item>POPULUS PRODUKCIJA j.d.o.o.</item>
    </izvorni_sadrzaj>
    <derivirana_varijabla naziv="DomainObject.Predmet.ProtuStrankaListNazivFormated_1">
      <item>POPULUS PRODUKCIJA j.d.o.o.</item>
    </derivirana_varijabla>
  </DomainObject.Predmet.ProtuStrankaListNazivFormated>
  <DomainObject.Predmet.ProtuStrankaListNazivFormatedOIB>
    <izvorni_sadrzaj>
      <item>POPULUS PRODUKCIJA j.d.o.o., OIB 46841246872</item>
    </izvorni_sadrzaj>
    <derivirana_varijabla naziv="DomainObject.Predmet.ProtuStrankaListNazivFormatedOIB_1">
      <item>POPULUS PRODUKCIJA j.d.o.o., OIB 46841246872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POPULUS PRODUKCIJA j.d.o.o.</izvorni_sadrzaj>
    <derivirana_varijabla naziv="DomainObject.Predmet.ProtustrankaIDrugi_1">POPULUS PRODUKCIJA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POPULUS PRODUKCIJA j.d.o.o., OIB 46841246872, Ulica hrvatskih branitelja 1, 10370 Dugo Selo</izvorni_sadrzaj>
    <derivirana_varijabla naziv="DomainObject.Predmet.ProtustrankaIDrugiAdressOIB_1">POPULUS PRODUKCIJA j.d.o.o., OIB 46841246872, Ulica hrvatskih branitelja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POPULUS PRODUKCIJA j.d.o.o.</item>
      <item>FINA Regionalni centar Zagreb</item>
    </izvorni_sadrzaj>
    <derivirana_varijabla naziv="DomainObject.Predmet.SudioniciListNaziv_1">
      <item>POPULUS PRODUKCIJA j.d.o.o.</item>
      <item>FINA Regionalni centar Zagreb</item>
    </derivirana_varijabla>
  </DomainObject.Predmet.SudioniciListNaziv>
  <DomainObject.Predmet.SudioniciListAdressOIB>
    <izvorni_sadrzaj>
      <item>POPULUS PRODUKCIJA j.d.o.o., OIB 46841246872, Ulica hrvatskih branitelja 1,10370 Dugo Selo</item>
      <item>FINA Regionalni centar Zagreb, OIB 85821130368, Trg svibanjskih žrtava 1995. 1,10000 Zagreb</item>
    </izvorni_sadrzaj>
    <derivirana_varijabla naziv="DomainObject.Predmet.SudioniciListAdressOIB_1">
      <item>POPULUS PRODUKCIJA j.d.o.o., OIB 46841246872, Ulica hrvatskih branitelja 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46841246872</item>
      <item>, OIB 85821130368</item>
    </izvorni_sadrzaj>
    <derivirana_varijabla naziv="DomainObject.Predmet.SudioniciListNazivOIB_1">
      <item>, OIB 46841246872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36A6D-6E24-4D85-B6C0-FF1199399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2390</properties:Characters>
  <properties:Lines>90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2018-09-12T09:23:00Z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2018-09-12T09:57:00Z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(St-677-18 -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