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df35" w14:paraId="8e9df35" w:rsidRDefault="000A448F" w:rsidP="0004726E" w:rsidR="000A448F">
      <w:pPr>
        <w:jc w:val="right"/>
        <w15:collapsed w:val="false"/>
      </w:pPr>
    </w:p>
    <w:p w:rsidRDefault="0004726E" w:rsidP="0004726E" w:rsidR="0004726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B87386" w:rsidR="0004726E">
      <w:r>
        <w:t xml:space="preserve">        </w:t>
      </w:r>
    </w:p>
    <w:p w:rsidRDefault="0004726E" w:rsidP="0004726E" w:rsidR="0004726E">
      <w:pPr>
        <w:jc w:val="center"/>
      </w:pPr>
      <w:r>
        <w:t>REPUBLIKA HRVATSKA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B87386" w:rsidP="0004726E" w:rsidR="00B87386"/>
    <w:p w:rsidRDefault="0004726E" w:rsidP="0004726E" w:rsidR="0004726E">
      <w:pPr>
        <w:ind w:firstLine="708"/>
        <w:jc w:val="both"/>
      </w:pPr>
      <w:r>
        <w:t xml:space="preserve">Trgovački sud u Osijeku, </w:t>
      </w:r>
      <w:r w:rsidR="00A3060D">
        <w:t>po stečajnoj sutkinji</w:t>
      </w:r>
      <w:r>
        <w:t xml:space="preserve"> Nad</w:t>
      </w:r>
      <w:r w:rsidR="00A3060D">
        <w:t>i Roso</w:t>
      </w:r>
      <w:r>
        <w:t>, u stečajnom postupku otvorenim nad stečajnim dužnikom</w:t>
      </w:r>
      <w:r w:rsidR="005C6E4D">
        <w:t xml:space="preserve"> </w:t>
      </w:r>
      <w:r w:rsidR="00EE1478">
        <w:t xml:space="preserve">stečajna masa iza  </w:t>
      </w:r>
      <w:r w:rsidR="00EE1478">
        <w:rPr>
          <w:b/>
        </w:rPr>
        <w:t>OSJEČKA TVORNICA KOŽA d.d. „u stečaju“ Osijek, OIB: 20067256944, MBS: 030188826</w:t>
      </w:r>
      <w:r>
        <w:t xml:space="preserve">, dana </w:t>
      </w:r>
      <w:r w:rsidR="00A3060D">
        <w:t>7. srpnja 2017. g.</w:t>
      </w:r>
    </w:p>
    <w:p w:rsidRDefault="0004726E" w:rsidP="0004726E" w:rsidR="0004726E">
      <w:pPr>
        <w:jc w:val="both"/>
      </w:pPr>
    </w:p>
    <w:p w:rsidRDefault="00B87386" w:rsidP="0004726E" w:rsidR="00B87386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B87386" w:rsidP="0004726E" w:rsidR="00B87386"/>
    <w:p w:rsidRDefault="0004726E" w:rsidP="000A448F" w:rsidR="0004726E" w:rsidRPr="00EE2692">
      <w:pPr>
        <w:pStyle w:val="Odlomakpopisa"/>
        <w:numPr>
          <w:ilvl w:val="0"/>
          <w:numId w:val="8"/>
        </w:numPr>
        <w:jc w:val="both"/>
        <w:rPr>
          <w:rFonts w:eastAsia="Calibri"/>
        </w:rPr>
      </w:pPr>
      <w:r>
        <w:t xml:space="preserve">Prihvaća se ponuda ponuditelja </w:t>
      </w:r>
      <w:r w:rsidR="00A3060D">
        <w:t xml:space="preserve">Urbani inženjering d.o.o. Osijek, Drinska 23, OIB: 03759552007 </w:t>
      </w:r>
      <w:r w:rsidR="00EE2692" w:rsidRPr="00EE2692">
        <w:rPr>
          <w:rFonts w:eastAsia="Calibri"/>
        </w:rPr>
        <w:t xml:space="preserve">za </w:t>
      </w:r>
      <w:r>
        <w:t>kupovinu nekretnin</w:t>
      </w:r>
      <w:r w:rsidR="00D42AD7">
        <w:t>e</w:t>
      </w:r>
      <w:r>
        <w:t xml:space="preserve"> u vlasništvu stečajnog dužnika </w:t>
      </w:r>
      <w:r w:rsidR="004C18B8">
        <w:t xml:space="preserve">stečajna masa iza  </w:t>
      </w:r>
      <w:r w:rsidR="004C18B8">
        <w:rPr>
          <w:b/>
        </w:rPr>
        <w:t xml:space="preserve">OSJEČKA TVORNICA KOŽA d.d. „u stečaju“ Osijek, OIB: 20067256944, MBS: 030188826 </w:t>
      </w:r>
      <w:r>
        <w:t>i to:</w:t>
      </w:r>
    </w:p>
    <w:p w:rsidRDefault="0004726E" w:rsidP="0004726E" w:rsidR="0004726E"/>
    <w:p w:rsidRDefault="007D7479" w:rsidP="00A3060D" w:rsidR="00D42AD7">
      <w:pPr>
        <w:ind w:firstLine="708"/>
      </w:pPr>
      <w:r>
        <w:t xml:space="preserve">- </w:t>
      </w:r>
      <w:r w:rsidR="00A3060D">
        <w:t xml:space="preserve">upisane u Općinskom sudu u Osijeku </w:t>
      </w:r>
      <w:proofErr w:type="spellStart"/>
      <w:r w:rsidR="00A3060D">
        <w:t>zk</w:t>
      </w:r>
      <w:proofErr w:type="spellEnd"/>
      <w:r w:rsidR="00A3060D">
        <w:t xml:space="preserve">. odjel Osijek </w:t>
      </w:r>
      <w:proofErr w:type="spellStart"/>
      <w:r w:rsidR="00A3060D">
        <w:t>zk</w:t>
      </w:r>
      <w:proofErr w:type="spellEnd"/>
      <w:r w:rsidR="00A3060D">
        <w:t xml:space="preserve">. ul. 103 k.o. Osijek </w:t>
      </w:r>
      <w:proofErr w:type="spellStart"/>
      <w:r w:rsidR="00A3060D">
        <w:t>kč</w:t>
      </w:r>
      <w:proofErr w:type="spellEnd"/>
      <w:r w:rsidR="00A3060D">
        <w:t xml:space="preserve">. br. 8143/1 u naravi 7 zgrada i dvor ul. M. </w:t>
      </w:r>
      <w:proofErr w:type="spellStart"/>
      <w:r w:rsidR="00A3060D">
        <w:t>Kišpatića</w:t>
      </w:r>
      <w:proofErr w:type="spellEnd"/>
      <w:r w:rsidR="00A3060D">
        <w:t xml:space="preserve"> 2, površine 9811 m2 i </w:t>
      </w:r>
      <w:proofErr w:type="spellStart"/>
      <w:r w:rsidR="00A3060D">
        <w:t>kč</w:t>
      </w:r>
      <w:proofErr w:type="spellEnd"/>
      <w:r w:rsidR="00A3060D">
        <w:t xml:space="preserve">. br. 8143/2 u naravi kuća broj 18 i dvor u ul. </w:t>
      </w:r>
      <w:proofErr w:type="spellStart"/>
      <w:r w:rsidR="00A3060D">
        <w:t>Kišpatića</w:t>
      </w:r>
      <w:proofErr w:type="spellEnd"/>
      <w:r w:rsidR="00A3060D">
        <w:t xml:space="preserve"> površine 1127 m2</w:t>
      </w:r>
      <w:r w:rsidR="00EE2692">
        <w:t xml:space="preserve"> </w:t>
      </w:r>
      <w:r w:rsidR="00D42AD7">
        <w:t xml:space="preserve">za iznos od </w:t>
      </w:r>
      <w:r w:rsidR="00A3060D" w:rsidRPr="00A3060D">
        <w:rPr>
          <w:b/>
        </w:rPr>
        <w:t>2.075.932,00 kn</w:t>
      </w:r>
      <w:r w:rsidR="00D42AD7">
        <w:rPr>
          <w:bCs/>
        </w:rPr>
        <w:t>,</w:t>
      </w:r>
      <w:r w:rsidR="00D42AD7">
        <w:t xml:space="preserve"> te </w:t>
      </w:r>
      <w:r w:rsidR="00EE2692">
        <w:t>mu se</w:t>
      </w:r>
      <w:r w:rsidR="00D42AD7">
        <w:t xml:space="preserve"> ujedno i dosuđuje imovina u vlasništvu stečajnog dužnika.</w:t>
      </w:r>
    </w:p>
    <w:p w:rsidRDefault="00D42AD7" w:rsidP="00D42AD7" w:rsidR="00D42AD7">
      <w:pPr>
        <w:jc w:val="both"/>
      </w:pPr>
    </w:p>
    <w:p w:rsidRDefault="00D42AD7" w:rsidP="000A448F" w:rsidR="00D42AD7">
      <w:pPr>
        <w:pStyle w:val="Odlomakpopisa"/>
        <w:numPr>
          <w:ilvl w:val="0"/>
          <w:numId w:val="8"/>
        </w:numPr>
        <w:jc w:val="both"/>
      </w:pPr>
      <w:r>
        <w:t>Nalaže se ponuditelj</w:t>
      </w:r>
      <w:r w:rsidR="000A448F">
        <w:t>u</w:t>
      </w:r>
      <w:r>
        <w:t xml:space="preserve"> uplata </w:t>
      </w:r>
      <w:proofErr w:type="spellStart"/>
      <w:r>
        <w:t>kupovnine</w:t>
      </w:r>
      <w:proofErr w:type="spellEnd"/>
      <w:r>
        <w:t xml:space="preserve">, umanjene za iznos položene jamčevine, u roku </w:t>
      </w:r>
      <w:r w:rsidR="000A448F">
        <w:t xml:space="preserve">od </w:t>
      </w:r>
      <w:r w:rsidR="00EE1478">
        <w:t>30</w:t>
      </w:r>
      <w:r>
        <w:t xml:space="preserve"> dana od dana pravomoćnosti rješenja o dosudi na žiro-račun Trgovačkog suda u Osijeku broj HR3123900011300000200 kod Hrvatske poštanske banke s pozivom na broj HR05 272-</w:t>
      </w:r>
      <w:r w:rsidR="007D7479">
        <w:t>31-00.</w:t>
      </w:r>
    </w:p>
    <w:p w:rsidRDefault="00D42AD7" w:rsidP="00D42AD7" w:rsidR="00D42AD7">
      <w:pPr>
        <w:ind w:left="1425"/>
        <w:jc w:val="both"/>
      </w:pPr>
    </w:p>
    <w:p w:rsidRDefault="00D42AD7" w:rsidP="000A448F" w:rsidR="00D42AD7">
      <w:pPr>
        <w:numPr>
          <w:ilvl w:val="0"/>
          <w:numId w:val="8"/>
        </w:numPr>
        <w:jc w:val="both"/>
      </w:pPr>
      <w:r>
        <w:t>Kup</w:t>
      </w:r>
      <w:r w:rsidR="000A448F">
        <w:t>ac</w:t>
      </w:r>
      <w:r w:rsidR="007D7479">
        <w:t xml:space="preserve"> </w:t>
      </w:r>
      <w:r w:rsidR="000A448F">
        <w:t>je dužan</w:t>
      </w:r>
      <w:r>
        <w:t xml:space="preserve"> platiti sve poreze, prireze, pristojbe, kao i ostale troškove vezane s prodajom i prijenosom vlasništva nekretnine iz točke 1. izreke ovoga rješenja na kupca.</w:t>
      </w:r>
    </w:p>
    <w:p w:rsidRDefault="00D42AD7" w:rsidP="00D42AD7" w:rsidR="00D42AD7">
      <w:pPr>
        <w:ind w:left="1425"/>
        <w:jc w:val="both"/>
      </w:pPr>
    </w:p>
    <w:p w:rsidRDefault="00D42AD7" w:rsidP="000A448F" w:rsidR="00D42AD7">
      <w:pPr>
        <w:numPr>
          <w:ilvl w:val="0"/>
          <w:numId w:val="8"/>
        </w:numPr>
        <w:jc w:val="both"/>
      </w:pPr>
      <w:r>
        <w:t>Nakon pravomoćnosti ovoga rješenja i nakon što kup</w:t>
      </w:r>
      <w:r w:rsidR="000A448F">
        <w:t>ac</w:t>
      </w:r>
      <w:r>
        <w:t xml:space="preserve"> polož</w:t>
      </w:r>
      <w:r w:rsidR="000A448F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0A448F">
        <w:t>egovu</w:t>
      </w:r>
      <w:r>
        <w:t xml:space="preserve"> korist pravo vlasništva na dosuđenoj nekretnini, brisati će se prava,  tereti i zabilježbe, upisani na nekretnini.</w:t>
      </w:r>
    </w:p>
    <w:p w:rsidRDefault="00D42AD7" w:rsidP="00D42AD7" w:rsidR="00D42AD7">
      <w:pPr>
        <w:ind w:left="1065"/>
        <w:jc w:val="both"/>
      </w:pPr>
    </w:p>
    <w:p w:rsidRDefault="00D42AD7" w:rsidP="000A448F" w:rsidR="00D42AD7">
      <w:pPr>
        <w:numPr>
          <w:ilvl w:val="0"/>
          <w:numId w:val="8"/>
        </w:numPr>
        <w:jc w:val="both"/>
      </w:pPr>
      <w:r>
        <w:t>Nakon što ponuditelj polož</w:t>
      </w:r>
      <w:r w:rsidR="000A448F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nekretnina će se predati kupc</w:t>
      </w:r>
      <w:r w:rsidR="000A448F">
        <w:t>u</w:t>
      </w:r>
      <w:r>
        <w:t>, a temeljem posebnog zaključka.</w:t>
      </w:r>
    </w:p>
    <w:p w:rsidRDefault="000A448F" w:rsidP="000A448F" w:rsidR="000A448F">
      <w:pPr>
        <w:pStyle w:val="Odlomakpopisa"/>
      </w:pPr>
    </w:p>
    <w:p w:rsidRDefault="00D42AD7" w:rsidP="00D42AD7" w:rsidR="00D42AD7">
      <w:pPr>
        <w:jc w:val="both"/>
      </w:pPr>
    </w:p>
    <w:p w:rsidRDefault="00D678BA" w:rsidP="00D42AD7" w:rsidR="00D678BA">
      <w:pPr>
        <w:pStyle w:val="Naslov2"/>
        <w:rPr>
          <w:b w:val="false"/>
          <w:bCs w:val="false"/>
        </w:rPr>
      </w:pPr>
    </w:p>
    <w:p w:rsidRDefault="00D42AD7" w:rsidP="00D42AD7" w:rsidR="00D42AD7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D42AD7" w:rsidP="00D42AD7" w:rsidR="00D42AD7"/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  <w:ind w:firstLine="708"/>
      </w:pPr>
      <w:r>
        <w:t xml:space="preserve">Na održanoj javnoj dražbi dana </w:t>
      </w:r>
      <w:r w:rsidR="00A3060D">
        <w:t>29. lipnja 2017</w:t>
      </w:r>
      <w:r w:rsidR="00EE2692">
        <w:t>.</w:t>
      </w:r>
      <w:r>
        <w:t xml:space="preserve"> g. za imovinu u vlasništvu stečajnog dužnika ponudu </w:t>
      </w:r>
      <w:r w:rsidR="004C18B8">
        <w:t xml:space="preserve">je </w:t>
      </w:r>
      <w:r>
        <w:t>istak</w:t>
      </w:r>
      <w:r w:rsidR="000A448F">
        <w:t xml:space="preserve">ao </w:t>
      </w:r>
      <w:r>
        <w:t>ponuđač kao u t. 1. izreke ovoga rješenja.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</w:r>
      <w:r w:rsidR="007D7479">
        <w:t xml:space="preserve">Budući da nije bilo niti jednog ponuditelja osim </w:t>
      </w:r>
      <w:r w:rsidR="00A3060D">
        <w:t xml:space="preserve">Urbani inženjering d.o.o. Osijek, Drinska 23, OIB: 03759552007 </w:t>
      </w:r>
      <w:r w:rsidR="007D7479">
        <w:t>kao jed</w:t>
      </w:r>
      <w:r w:rsidR="000A448F">
        <w:t>ini</w:t>
      </w:r>
      <w:r w:rsidR="007D7479">
        <w:t xml:space="preserve"> ponuditelj, </w:t>
      </w:r>
      <w:r>
        <w:t xml:space="preserve"> dražba je zaključena.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 xml:space="preserve">Kako su ispunjeni uvjeti iz zaključka o određivanju prodaje od </w:t>
      </w:r>
      <w:r w:rsidR="004C18B8">
        <w:t xml:space="preserve">15. svibnja 2017. g. i </w:t>
      </w:r>
      <w:r>
        <w:t xml:space="preserve">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>Slijedom navedenoga sud je odlučio kao u izreci rješenja sukladno čl. 10</w:t>
      </w:r>
      <w:r w:rsidR="000A448F">
        <w:t>1 i 101.a</w:t>
      </w:r>
      <w:r>
        <w:t xml:space="preserve"> Ovršnog zakona (NN 112/12), a sve u skladu s čl. </w:t>
      </w:r>
      <w:r w:rsidR="000A448F">
        <w:t>247</w:t>
      </w:r>
      <w:r>
        <w:t xml:space="preserve">. Stečajnog zakona („Narodne novine“ broj </w:t>
      </w:r>
      <w:r w:rsidR="001F522F">
        <w:t>71/15</w:t>
      </w:r>
      <w:r>
        <w:t>)</w:t>
      </w:r>
      <w:r w:rsidR="001F522F">
        <w:t xml:space="preserve"> u vezi s čl. 441 st. 2 SZ</w:t>
      </w:r>
      <w:r>
        <w:t xml:space="preserve">. </w:t>
      </w:r>
    </w:p>
    <w:p w:rsidRDefault="001F522F" w:rsidP="001F522F" w:rsidR="00D42AD7">
      <w:pPr>
        <w:pStyle w:val="Tijeloteksta"/>
        <w:tabs>
          <w:tab w:pos="3165" w:val="left"/>
        </w:tabs>
      </w:pPr>
      <w:r>
        <w:tab/>
      </w:r>
    </w:p>
    <w:p w:rsidRDefault="0004726E" w:rsidP="0004726E" w:rsidR="0004726E"/>
    <w:p w:rsidRDefault="00D42AD7" w:rsidP="001F522F" w:rsidR="00D42AD7">
      <w:pPr>
        <w:jc w:val="center"/>
      </w:pPr>
      <w:r>
        <w:t xml:space="preserve">U Osijeku </w:t>
      </w:r>
      <w:r w:rsidR="00A3060D">
        <w:t>7. srpnja 2017. g.</w:t>
      </w: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D42AD7" w:rsidR="00D42AD7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A3060D">
        <w:t xml:space="preserve"> </w:t>
      </w:r>
      <w:r>
        <w:t xml:space="preserve">  </w:t>
      </w:r>
      <w:r w:rsidR="00A3060D">
        <w:t>STEČAJNA SUTKINJA</w:t>
      </w:r>
    </w:p>
    <w:p w:rsidRDefault="00D42AD7" w:rsidP="00D42AD7" w:rsidR="00D42AD7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1F522F">
        <w:tab/>
      </w:r>
      <w:r w:rsidR="001F522F">
        <w:tab/>
      </w:r>
      <w:r w:rsidR="001F522F">
        <w:tab/>
      </w:r>
      <w:r w:rsidR="001F522F">
        <w:tab/>
        <w:t xml:space="preserve">     </w:t>
      </w:r>
      <w:r>
        <w:t>Nada Roso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42AD7" w:rsidP="00D42AD7" w:rsidR="00D42AD7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D42AD7" w:rsidP="00D42AD7" w:rsidR="00D42AD7">
      <w:pPr>
        <w:pStyle w:val="Tijeloteksta"/>
        <w:numPr>
          <w:ilvl w:val="0"/>
          <w:numId w:val="5"/>
        </w:numPr>
      </w:pPr>
      <w:r>
        <w:t>Stečajn</w:t>
      </w:r>
      <w:r w:rsidR="004C18B8">
        <w:t>a</w:t>
      </w:r>
      <w:r>
        <w:t xml:space="preserve"> upravitelj</w:t>
      </w:r>
      <w:r w:rsidR="004C18B8">
        <w:t>ica</w:t>
      </w:r>
      <w:r>
        <w:t xml:space="preserve"> </w:t>
      </w:r>
      <w:r w:rsidR="007D7479">
        <w:t xml:space="preserve">Edita </w:t>
      </w:r>
      <w:proofErr w:type="spellStart"/>
      <w:r w:rsidR="007D7479">
        <w:t>Đurkin</w:t>
      </w:r>
      <w:proofErr w:type="spellEnd"/>
    </w:p>
    <w:p w:rsidRDefault="00A3060D" w:rsidP="00D42AD7" w:rsidR="00A3060D">
      <w:pPr>
        <w:pStyle w:val="Tijeloteksta"/>
        <w:numPr>
          <w:ilvl w:val="0"/>
          <w:numId w:val="5"/>
        </w:numPr>
      </w:pPr>
      <w:r>
        <w:t>Urbani inženjering d.o.o. Osijek, Drinska 23</w:t>
      </w:r>
    </w:p>
    <w:p w:rsidRDefault="00D42AD7" w:rsidP="00D42AD7" w:rsidR="00D42AD7" w:rsidRPr="007D7479">
      <w:pPr>
        <w:pStyle w:val="Tijeloteksta"/>
        <w:numPr>
          <w:ilvl w:val="0"/>
          <w:numId w:val="5"/>
        </w:numPr>
      </w:pPr>
      <w:r>
        <w:t xml:space="preserve">ZK odjel Općinskog suda u Osijeku </w:t>
      </w:r>
      <w:r w:rsidR="00D678BA">
        <w:t xml:space="preserve">- </w:t>
      </w:r>
      <w:r w:rsidRPr="00B72377">
        <w:rPr>
          <w:b/>
        </w:rPr>
        <w:t>po pravomoćnosti</w:t>
      </w:r>
    </w:p>
    <w:p w:rsidRDefault="004C18B8" w:rsidP="00D42AD7" w:rsidR="007D7479">
      <w:pPr>
        <w:pStyle w:val="Tijeloteksta"/>
        <w:numPr>
          <w:ilvl w:val="0"/>
          <w:numId w:val="5"/>
        </w:numPr>
      </w:pPr>
      <w:r>
        <w:t xml:space="preserve">za </w:t>
      </w:r>
      <w:r w:rsidR="007D7479">
        <w:t>H-</w:t>
      </w:r>
      <w:proofErr w:type="spellStart"/>
      <w:r w:rsidR="007D7479">
        <w:t>Abduco</w:t>
      </w:r>
      <w:proofErr w:type="spellEnd"/>
      <w:r w:rsidR="007D7479">
        <w:t xml:space="preserve"> d.o.o. Osijek</w:t>
      </w:r>
      <w:r>
        <w:t xml:space="preserve"> – pun. Tihomir Zec odvjetnik iz Osijeka </w:t>
      </w:r>
    </w:p>
    <w:p w:rsidRDefault="00D42AD7" w:rsidP="00D42AD7" w:rsidR="00D42AD7">
      <w:pPr>
        <w:pStyle w:val="Tijeloteksta"/>
        <w:numPr>
          <w:ilvl w:val="0"/>
          <w:numId w:val="5"/>
        </w:numPr>
      </w:pPr>
      <w:r>
        <w:t xml:space="preserve">ŽDO Osijek </w:t>
      </w:r>
    </w:p>
    <w:p w:rsidRDefault="001F522F" w:rsidP="004C18B8" w:rsidR="001F522F">
      <w:pPr>
        <w:pStyle w:val="Tijeloteksta"/>
        <w:numPr>
          <w:ilvl w:val="0"/>
          <w:numId w:val="5"/>
        </w:numPr>
      </w:pPr>
      <w:r>
        <w:t>Grad Osijek</w:t>
      </w:r>
    </w:p>
    <w:p w:rsidRDefault="00D678BA" w:rsidP="00D42AD7" w:rsidR="00D42AD7">
      <w:pPr>
        <w:pStyle w:val="Tijeloteksta"/>
        <w:numPr>
          <w:ilvl w:val="0"/>
          <w:numId w:val="5"/>
        </w:numPr>
      </w:pPr>
      <w:r>
        <w:t>e-oglasna ploča</w:t>
      </w:r>
    </w:p>
    <w:p w:rsidRDefault="00E5349C" w:rsidP="00D42AD7" w:rsidR="00D42AD7">
      <w:pPr>
        <w:pStyle w:val="Tijeloteksta"/>
        <w:numPr>
          <w:ilvl w:val="0"/>
          <w:numId w:val="5"/>
        </w:numPr>
      </w:pPr>
      <w:r>
        <w:t>K-21.8.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678BA" w:rsidP="00D42AD7" w:rsidR="00D678BA">
      <w:pPr>
        <w:pStyle w:val="Tijeloteksta"/>
      </w:pPr>
    </w:p>
    <w:p w:rsidRDefault="004C18B8" w:rsidP="00D42AD7" w:rsidR="004C18B8">
      <w:pPr>
        <w:pStyle w:val="Tijeloteksta"/>
      </w:pPr>
    </w:p>
    <w:p w:rsidRDefault="004C18B8" w:rsidP="00D42AD7" w:rsidR="004C18B8">
      <w:pPr>
        <w:pStyle w:val="Tijeloteksta"/>
      </w:pPr>
    </w:p>
    <w:p w:rsidRDefault="004C18B8" w:rsidP="00D42AD7" w:rsidR="004C18B8">
      <w:pPr>
        <w:pStyle w:val="Tijeloteksta"/>
      </w:pPr>
    </w:p>
    <w:p w:rsidRDefault="004C18B8" w:rsidP="00D42AD7" w:rsidR="004C18B8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D42AD7" w:rsidP="0004726E" w:rsidR="00D42AD7">
      <w:pPr>
        <w:jc w:val="center"/>
      </w:pPr>
      <w:bookmarkStart w:name="_GoBack" w:id="0"/>
      <w:bookmarkEnd w:id="0"/>
    </w:p>
    <w:sectPr w:rsidSect="00AA2A52" w:rsidR="00D42AD7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0F8" w:rsidP="00D678BA" w:rsidR="00DC50F8">
      <w:r>
        <w:separator/>
      </w:r>
    </w:p>
  </w:endnote>
  <w:endnote w:id="0" w:type="continuationSeparator">
    <w:p w:rsidRDefault="00DC50F8" w:rsidP="00D678BA" w:rsidR="00DC5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0F8" w:rsidP="00D678BA" w:rsidR="00DC50F8">
      <w:r>
        <w:separator/>
      </w:r>
    </w:p>
  </w:footnote>
  <w:footnote w:id="0" w:type="continuationSeparator">
    <w:p w:rsidRDefault="00DC50F8" w:rsidP="00D678BA" w:rsidR="00DC5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165272"/>
      <w:docPartObj>
        <w:docPartGallery w:val="Page Numbers (Top of Page)"/>
        <w:docPartUnique/>
      </w:docPartObj>
    </w:sdtPr>
    <w:sdtEndPr/>
    <w:sdtContent>
      <w:p w:rsidRDefault="00D678BA" w:rsidR="00D678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23D">
          <w:rPr>
            <w:noProof/>
          </w:rPr>
          <w:t>1</w:t>
        </w:r>
        <w:r>
          <w:fldChar w:fldCharType="end"/>
        </w:r>
      </w:p>
    </w:sdtContent>
  </w:sdt>
  <w:p w:rsidRDefault="00A3060D" w:rsidP="00A3060D" w:rsidR="00A3060D">
    <w:pPr>
      <w:jc w:val="right"/>
    </w:pPr>
    <w:r>
      <w:t>6 St-31/00-</w:t>
    </w:r>
    <w:r w:rsidR="00EE1478">
      <w:t>606</w:t>
    </w:r>
  </w:p>
  <w:p w:rsidRDefault="00D678BA" w:rsidR="00D678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C1709"/>
    <w:multiLevelType w:val="hybridMultilevel"/>
    <w:tmpl w:val="CC6E0C7C"/>
    <w:lvl w:tplc="959297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9F70CC"/>
    <w:multiLevelType w:val="hybridMultilevel"/>
    <w:tmpl w:val="F3BC12BE"/>
    <w:lvl w:tplc="FE7A28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5746D5F"/>
    <w:multiLevelType w:val="hybridMultilevel"/>
    <w:tmpl w:val="56265CC4"/>
    <w:lvl w:tplc="9878A820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A2702C"/>
    <w:multiLevelType w:val="hybridMultilevel"/>
    <w:tmpl w:val="340866E2"/>
    <w:lvl w:tplc="9FB09EBC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34297"/>
    <w:rsid w:val="0004726E"/>
    <w:rsid w:val="000A448F"/>
    <w:rsid w:val="000B127F"/>
    <w:rsid w:val="00183F6A"/>
    <w:rsid w:val="00193CDF"/>
    <w:rsid w:val="001F522F"/>
    <w:rsid w:val="001F5EDF"/>
    <w:rsid w:val="002F523D"/>
    <w:rsid w:val="00342CA8"/>
    <w:rsid w:val="003E1CEF"/>
    <w:rsid w:val="004571B5"/>
    <w:rsid w:val="004C18B8"/>
    <w:rsid w:val="00533068"/>
    <w:rsid w:val="00546715"/>
    <w:rsid w:val="005C6E4D"/>
    <w:rsid w:val="00756F2C"/>
    <w:rsid w:val="007D7479"/>
    <w:rsid w:val="007F60F2"/>
    <w:rsid w:val="008214D8"/>
    <w:rsid w:val="00892557"/>
    <w:rsid w:val="008A371A"/>
    <w:rsid w:val="00924F04"/>
    <w:rsid w:val="00A3060D"/>
    <w:rsid w:val="00A461C0"/>
    <w:rsid w:val="00AA2A52"/>
    <w:rsid w:val="00AF71B8"/>
    <w:rsid w:val="00B87386"/>
    <w:rsid w:val="00C06C57"/>
    <w:rsid w:val="00CA38CE"/>
    <w:rsid w:val="00D42AD7"/>
    <w:rsid w:val="00D678BA"/>
    <w:rsid w:val="00DB052E"/>
    <w:rsid w:val="00DC1E42"/>
    <w:rsid w:val="00DC50F8"/>
    <w:rsid w:val="00DE3643"/>
    <w:rsid w:val="00DE3C0B"/>
    <w:rsid w:val="00E5349C"/>
    <w:rsid w:val="00EE1478"/>
    <w:rsid w:val="00EE2692"/>
    <w:rsid w:val="00F1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52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5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52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5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FE6AA-EB26-4ACD-A2B8-66F0CEE07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2553</properties:Characters>
  <properties:Lines>96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2017-07-07T07:50:00Z</dcterms:created>
  <dc:creator>wsadmin</dc:creator>
  <cp:lastModifiedBy>Danijela Sekulić</cp:lastModifiedBy>
  <cp:lastPrinted>2017-07-07T08:14:00Z</cp:lastPrinted>
  <dcterms:modified xmlns:xsi="http://www.w3.org/2001/XMLSchema-instance" xsi:type="dcterms:W3CDTF">2017-07-07T08:15:00Z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