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c520" w14:paraId="531c520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9242D5">
        <w:t>380/13-41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 w:rsidRPr="0090544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 xml:space="preserve">dana </w:t>
      </w:r>
      <w:r w:rsidR="009242D5">
        <w:t>21. rujna</w:t>
      </w:r>
      <w:r w:rsidR="00DF7078">
        <w:t xml:space="preserve">  2</w:t>
      </w:r>
      <w:r>
        <w:t xml:space="preserve">016.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242D5" w:rsidP="00C52426" w:rsidR="001C27F1" w:rsidRPr="00C52426">
      <w:pPr>
        <w:numPr>
          <w:ilvl w:val="0"/>
          <w:numId w:val="24"/>
        </w:numPr>
        <w:jc w:val="both"/>
      </w:pPr>
      <w:r>
        <w:t>1.792.543,00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9242D5">
        <w:t>treća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E34CC3">
        <w:t>1</w:t>
      </w:r>
      <w:r w:rsidR="009242D5">
        <w:t>8. listopada</w:t>
      </w:r>
      <w:r w:rsidR="00DF7078">
        <w:t xml:space="preserve"> </w:t>
      </w:r>
      <w:r w:rsidR="005B2B59">
        <w:t xml:space="preserve"> 2016. </w:t>
      </w:r>
      <w:r w:rsidR="00616235" w:rsidRPr="00FC51B3">
        <w:t xml:space="preserve">godine </w:t>
      </w:r>
      <w:r w:rsidR="00904805" w:rsidRPr="00FC51B3">
        <w:t>u</w:t>
      </w:r>
      <w:r w:rsidR="00DF7078">
        <w:t xml:space="preserve"> 1</w:t>
      </w:r>
      <w:r w:rsidR="009242D5">
        <w:t>0,15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 xml:space="preserve">na </w:t>
      </w:r>
      <w:r w:rsidR="009242D5">
        <w:t xml:space="preserve">trećem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9242D5">
        <w:t>trećem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905445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905445" w:rsidP="00905445" w:rsidR="00905445">
      <w:pPr>
        <w:ind w:left="1980"/>
        <w:jc w:val="center"/>
      </w:pPr>
      <w:r>
        <w:lastRenderedPageBreak/>
        <w:t>2</w:t>
      </w:r>
    </w:p>
    <w:p w:rsidRDefault="009242D5" w:rsidP="00905445" w:rsidR="00905445">
      <w:pPr>
        <w:numPr>
          <w:ilvl w:val="0"/>
          <w:numId w:val="13"/>
        </w:numPr>
        <w:jc w:val="right"/>
      </w:pPr>
      <w:r>
        <w:t>13 St-380/13-41</w:t>
      </w: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7D077D" w:rsidP="00905445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B2B59">
        <w:t>380</w:t>
      </w:r>
      <w:r w:rsidR="00C52426">
        <w:t>-2013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lastRenderedPageBreak/>
        <w:t>3</w:t>
      </w:r>
    </w:p>
    <w:p w:rsidRDefault="009242D5" w:rsidP="00905445" w:rsidR="00905445">
      <w:pPr>
        <w:jc w:val="right"/>
      </w:pPr>
      <w:r>
        <w:t>13 St-380/13-41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9242D5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dvije javne dražbe na kojima nije bilo zainteresiranih ponuditelja, početna cijena na trećoj javnoj dražbi umanjena je za 20 %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A73289">
        <w:t>21. rujan</w:t>
      </w:r>
      <w:r w:rsidR="00DF7078">
        <w:t xml:space="preserve"> </w:t>
      </w:r>
      <w:r w:rsidR="00905445">
        <w:t xml:space="preserve"> 2016.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roč. </w:t>
      </w:r>
      <w:r w:rsidR="00A73289">
        <w:t xml:space="preserve">21/9 </w:t>
      </w:r>
    </w:p>
    <w:p w:rsidRDefault="0029091C" w:rsidR="0029091C" w:rsidRPr="00FC51B3">
      <w:pPr>
        <w:pStyle w:val="Tijeloteksta"/>
        <w:jc w:val="left"/>
      </w:pPr>
    </w:p>
    <w:sectPr w:rsidSect="00905445" w:rsidR="0029091C" w:rsidRPr="00FC51B3">
      <w:headerReference w:type="even" r:id="rId13"/>
      <w:footerReference w:type="default" r:id="rId14"/>
      <w:pgSz w:h="16838" w:w="11906"/>
      <w:pgMar w:gutter="0" w:footer="708" w:header="708" w:left="1417" w:bottom="156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040EC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4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4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7B987-0B5C-4E89-9B28-61DF3C399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5147</properties:Characters>
  <properties:Lines>148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6240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2016-09-21T11:35:00Z</dcterms:created>
  <dc:creator>Korisnik</dc:creator>
  <cp:lastModifiedBy>Maja Kocijan</cp:lastModifiedBy>
  <cp:lastPrinted>2016-09-21T11:35:00Z</cp:lastPrinted>
  <dcterms:modified xmlns:xsi="http://www.w3.org/2001/XMLSchema-instance" xsi:type="dcterms:W3CDTF">2016-09-21T11:40:00Z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